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072D" w:rsidRDefault="0060072D" w:rsidP="00AE1C35">
      <w:pPr>
        <w:pStyle w:val="NoSpacing"/>
      </w:pPr>
      <w:r>
        <w:t>FEN TEKNOLOJİ KONU TEKRAR ÇALIŞMASI</w:t>
      </w:r>
    </w:p>
    <w:p w:rsidR="0060072D" w:rsidRDefault="0060072D" w:rsidP="00AE1C35">
      <w:pPr>
        <w:pStyle w:val="NoSpacing"/>
      </w:pPr>
    </w:p>
    <w:p w:rsidR="0060072D" w:rsidRDefault="0060072D" w:rsidP="00AE1C35">
      <w:pPr>
        <w:pStyle w:val="NoSpacing"/>
      </w:pPr>
      <w:r>
        <w:t>ADI-SOYADI:</w:t>
      </w:r>
    </w:p>
    <w:p w:rsidR="0060072D" w:rsidRDefault="0060072D" w:rsidP="00AE1C35">
      <w:pPr>
        <w:pStyle w:val="NoSpacing"/>
      </w:pPr>
    </w:p>
    <w:p w:rsidR="0060072D" w:rsidRDefault="0060072D" w:rsidP="00AE1C35">
      <w:pPr>
        <w:pStyle w:val="NoSpacing"/>
        <w:numPr>
          <w:ilvl w:val="0"/>
          <w:numId w:val="14"/>
        </w:numPr>
      </w:pPr>
      <w:r>
        <w:t>¥ Vücuda şekil verir.</w:t>
      </w:r>
    </w:p>
    <w:p w:rsidR="0060072D" w:rsidRDefault="0060072D" w:rsidP="00AE1C35">
      <w:pPr>
        <w:pStyle w:val="NoSpacing"/>
      </w:pPr>
      <w:r>
        <w:t xml:space="preserve">             ¥İç organları dış etkilerden korur.</w:t>
      </w:r>
    </w:p>
    <w:p w:rsidR="0060072D" w:rsidRDefault="0060072D" w:rsidP="00AE1C35">
      <w:pPr>
        <w:pStyle w:val="NoSpacing"/>
      </w:pPr>
      <w:r>
        <w:t xml:space="preserve">             ¥Vücudun dik durmasını sağlar.</w:t>
      </w:r>
    </w:p>
    <w:p w:rsidR="0060072D" w:rsidRDefault="0060072D" w:rsidP="00AE1C35">
      <w:pPr>
        <w:pStyle w:val="NoSpacing"/>
      </w:pPr>
      <w:r>
        <w:t>Görevlerinden bazıları verilen vücut bölümü aşağıdakilerden hangisidir?</w:t>
      </w:r>
    </w:p>
    <w:p w:rsidR="0060072D" w:rsidRDefault="0060072D" w:rsidP="00AE1C35">
      <w:pPr>
        <w:pStyle w:val="NoSpacing"/>
      </w:pPr>
      <w:r>
        <w:t xml:space="preserve">a)kas     b) kalp  </w:t>
      </w:r>
      <w:r>
        <w:tab/>
        <w:t>c)iskelet      d)mide</w:t>
      </w:r>
    </w:p>
    <w:p w:rsidR="0060072D" w:rsidRDefault="0060072D" w:rsidP="00AE1C35">
      <w:pPr>
        <w:pStyle w:val="NoSpacing"/>
      </w:pPr>
    </w:p>
    <w:p w:rsidR="0060072D" w:rsidRDefault="0060072D" w:rsidP="00AE1C35">
      <w:pPr>
        <w:pStyle w:val="NoSpacing"/>
      </w:pPr>
      <w:r w:rsidRPr="001A53EF">
        <w:rPr>
          <w:b/>
        </w:rPr>
        <w:t>2)</w:t>
      </w:r>
      <w:r>
        <w:t>Hareket etmemizi sağlayan yapılar; kemikler,kaslar ve eklemlerdir.</w:t>
      </w:r>
    </w:p>
    <w:p w:rsidR="0060072D" w:rsidRPr="0042234E" w:rsidRDefault="0060072D" w:rsidP="00AE1C35">
      <w:pPr>
        <w:pStyle w:val="NoSpacing"/>
        <w:rPr>
          <w:u w:val="single"/>
        </w:rPr>
      </w:pPr>
      <w:r>
        <w:t xml:space="preserve">Bu yapılarla ilgili aşağıdakilerden hangisi </w:t>
      </w:r>
      <w:r>
        <w:rPr>
          <w:u w:val="single"/>
        </w:rPr>
        <w:t>yanlıştır?</w:t>
      </w:r>
    </w:p>
    <w:p w:rsidR="0060072D" w:rsidRDefault="0060072D" w:rsidP="00AE1C35">
      <w:pPr>
        <w:pStyle w:val="NoSpacing"/>
      </w:pPr>
      <w:r>
        <w:t>a) Kemikler,vücut  için gerekli bazı maddeleri depolayabilir.</w:t>
      </w:r>
    </w:p>
    <w:p w:rsidR="0060072D" w:rsidRDefault="0060072D" w:rsidP="00AE1C35">
      <w:pPr>
        <w:pStyle w:val="NoSpacing"/>
      </w:pPr>
      <w:r>
        <w:t>b) Kaslar,diğer iki yapıdan farklı olarak kasılıp gevşeme özelliğine sahiptir?</w:t>
      </w:r>
    </w:p>
    <w:p w:rsidR="0060072D" w:rsidRDefault="0060072D" w:rsidP="00AE1C35">
      <w:pPr>
        <w:pStyle w:val="NoSpacing"/>
      </w:pPr>
      <w:r>
        <w:t>c) Eklemler, iki kemiğin birleşmesini  sağlar.</w:t>
      </w:r>
    </w:p>
    <w:p w:rsidR="0060072D" w:rsidRDefault="0060072D" w:rsidP="00AE1C35">
      <w:pPr>
        <w:pStyle w:val="NoSpacing"/>
      </w:pPr>
      <w:r>
        <w:t>d) Bu üç yapı arasında dış etkenlere karşı en dayanıklı olan kaslardır.</w:t>
      </w:r>
    </w:p>
    <w:p w:rsidR="0060072D" w:rsidRDefault="0060072D" w:rsidP="00AE1C35">
      <w:pPr>
        <w:pStyle w:val="NoSpacing"/>
      </w:pPr>
    </w:p>
    <w:p w:rsidR="0060072D" w:rsidRPr="001A53EF" w:rsidRDefault="0060072D" w:rsidP="00AE1C35">
      <w:pPr>
        <w:pStyle w:val="NoSpacing"/>
        <w:rPr>
          <w:b/>
        </w:rPr>
      </w:pPr>
      <w:r>
        <w:rPr>
          <w:b/>
        </w:rPr>
        <w:t xml:space="preserve">3)   </w:t>
      </w:r>
      <w:r>
        <w:t>1.dengeli beslenme</w:t>
      </w:r>
    </w:p>
    <w:p w:rsidR="0060072D" w:rsidRDefault="0060072D" w:rsidP="00AE1C35">
      <w:pPr>
        <w:pStyle w:val="NoSpacing"/>
      </w:pPr>
      <w:r>
        <w:t xml:space="preserve">      2.çok yüksek yastıkta yatma</w:t>
      </w:r>
    </w:p>
    <w:p w:rsidR="0060072D" w:rsidRDefault="0060072D" w:rsidP="00AE1C35">
      <w:pPr>
        <w:pStyle w:val="NoSpacing"/>
      </w:pPr>
      <w:r>
        <w:t xml:space="preserve">      3.ağır eşya kaldırma</w:t>
      </w:r>
    </w:p>
    <w:p w:rsidR="0060072D" w:rsidRDefault="0060072D" w:rsidP="00AE1C35">
      <w:pPr>
        <w:pStyle w:val="NoSpacing"/>
      </w:pPr>
      <w:r>
        <w:t>Verilenlerden hangileri iskelet ve kas sağlığının korunması için yapılması gerekenlerdendir?</w:t>
      </w:r>
    </w:p>
    <w:p w:rsidR="0060072D" w:rsidRDefault="0060072D" w:rsidP="00AE1C35">
      <w:pPr>
        <w:pStyle w:val="NoSpacing"/>
        <w:numPr>
          <w:ilvl w:val="0"/>
          <w:numId w:val="15"/>
        </w:numPr>
      </w:pPr>
      <w:r>
        <w:t>yalnız 1</w:t>
      </w:r>
      <w:r>
        <w:tab/>
        <w:t xml:space="preserve">   b) yalnız 3</w:t>
      </w:r>
      <w:r>
        <w:tab/>
        <w:t>c) 1ve 2     d)2 ve  3</w:t>
      </w:r>
    </w:p>
    <w:p w:rsidR="0060072D" w:rsidRDefault="0060072D" w:rsidP="0042234E">
      <w:pPr>
        <w:pStyle w:val="NoSpacing"/>
        <w:ind w:left="720"/>
      </w:pPr>
    </w:p>
    <w:p w:rsidR="0060072D" w:rsidRDefault="0060072D" w:rsidP="00AE1C35">
      <w:pPr>
        <w:pStyle w:val="NoSpacing"/>
      </w:pPr>
    </w:p>
    <w:p w:rsidR="0060072D" w:rsidRDefault="0060072D" w:rsidP="00AE1C35">
      <w:pPr>
        <w:pStyle w:val="NoSpacing"/>
      </w:pPr>
      <w:r>
        <w:rPr>
          <w:b/>
        </w:rPr>
        <w:t xml:space="preserve">   </w:t>
      </w:r>
      <w:r w:rsidRPr="001A53EF">
        <w:rPr>
          <w:b/>
        </w:rPr>
        <w:t>4)</w:t>
      </w:r>
      <w:r>
        <w:rPr>
          <w:b/>
        </w:rPr>
        <w:t xml:space="preserve">    </w:t>
      </w:r>
      <w:r>
        <w:sym w:font="Wingdings" w:char="F04A"/>
      </w:r>
      <w:r>
        <w:t xml:space="preserve"> gırtlak           Ω burun</w:t>
      </w:r>
    </w:p>
    <w:p w:rsidR="0060072D" w:rsidRDefault="0060072D" w:rsidP="00AE1C35">
      <w:pPr>
        <w:pStyle w:val="NoSpacing"/>
      </w:pPr>
      <w:r>
        <w:t xml:space="preserve">       £ soluk borusu   © akciğer</w:t>
      </w:r>
    </w:p>
    <w:p w:rsidR="0060072D" w:rsidRDefault="0060072D" w:rsidP="00AE1C35">
      <w:pPr>
        <w:pStyle w:val="NoSpacing"/>
      </w:pPr>
      <w:r>
        <w:t>Soluk alırken havanın izlediği yol aşağıdakilerden hangisinde doğru verilmiştir?</w:t>
      </w:r>
    </w:p>
    <w:p w:rsidR="0060072D" w:rsidRDefault="0060072D" w:rsidP="00AE1C35">
      <w:pPr>
        <w:pStyle w:val="NoSpacing"/>
      </w:pPr>
      <w:r>
        <w:t xml:space="preserve">    a)</w:t>
      </w:r>
      <w:r>
        <w:sym w:font="Wingdings" w:char="F04A"/>
      </w:r>
      <w:r>
        <w:t>Ω£©</w:t>
      </w:r>
      <w:r>
        <w:tab/>
        <w:t>b)Ω</w:t>
      </w:r>
      <w:r>
        <w:sym w:font="Wingdings" w:char="F04A"/>
      </w:r>
      <w:r>
        <w:t>£©      c)Ω£</w:t>
      </w:r>
      <w:r>
        <w:sym w:font="Wingdings" w:char="F04A"/>
      </w:r>
      <w:r>
        <w:t>©</w:t>
      </w:r>
      <w:r>
        <w:tab/>
        <w:t>d)£Ω©</w:t>
      </w:r>
      <w:r>
        <w:sym w:font="Wingdings" w:char="F04A"/>
      </w:r>
    </w:p>
    <w:p w:rsidR="0060072D" w:rsidRDefault="0060072D" w:rsidP="00AE1C35">
      <w:pPr>
        <w:pStyle w:val="NoSpacing"/>
      </w:pPr>
    </w:p>
    <w:p w:rsidR="0060072D" w:rsidRDefault="0060072D" w:rsidP="00AE1C35">
      <w:pPr>
        <w:pStyle w:val="NoSpacing"/>
      </w:pPr>
    </w:p>
    <w:p w:rsidR="0060072D" w:rsidRDefault="0060072D" w:rsidP="00AE1C35">
      <w:pPr>
        <w:pStyle w:val="NoSpacing"/>
      </w:pPr>
      <w:r>
        <w:t xml:space="preserve">   </w:t>
      </w:r>
      <w:r>
        <w:rPr>
          <w:b/>
        </w:rPr>
        <w:t>5)</w:t>
      </w:r>
      <w:r>
        <w:t xml:space="preserve"> “Bir kasın kasıldığı dış görünüşünden belli olur.” Buna göre, aşağıdakilerden hangisi doğrudur?</w:t>
      </w:r>
    </w:p>
    <w:p w:rsidR="0060072D" w:rsidRDefault="0060072D" w:rsidP="00AE1C35">
      <w:pPr>
        <w:pStyle w:val="NoSpacing"/>
      </w:pPr>
      <w:r>
        <w:t xml:space="preserve">   a) Kasılan kasın boyu uzar.</w:t>
      </w:r>
    </w:p>
    <w:p w:rsidR="0060072D" w:rsidRDefault="0060072D" w:rsidP="00AE1C35">
      <w:pPr>
        <w:pStyle w:val="NoSpacing"/>
      </w:pPr>
      <w:r>
        <w:t xml:space="preserve">   b)Kas,kasıldıkça ince bir görünüm alır.</w:t>
      </w:r>
    </w:p>
    <w:p w:rsidR="0060072D" w:rsidRDefault="0060072D" w:rsidP="00AE1C35">
      <w:pPr>
        <w:pStyle w:val="NoSpacing"/>
      </w:pPr>
      <w:r>
        <w:t xml:space="preserve">   c)Kas,kasıldığında hacmi artar.</w:t>
      </w:r>
    </w:p>
    <w:p w:rsidR="0060072D" w:rsidRDefault="0060072D" w:rsidP="00AE1C35">
      <w:pPr>
        <w:pStyle w:val="NoSpacing"/>
      </w:pPr>
      <w:r>
        <w:t xml:space="preserve">   d)Kasın kasılması,onun şişkinleşmesini sağlar.</w:t>
      </w:r>
    </w:p>
    <w:p w:rsidR="0060072D" w:rsidRDefault="0060072D" w:rsidP="00AE1C35">
      <w:pPr>
        <w:pStyle w:val="NoSpacing"/>
      </w:pPr>
    </w:p>
    <w:p w:rsidR="0060072D" w:rsidRDefault="0060072D" w:rsidP="00AE1C35">
      <w:pPr>
        <w:pStyle w:val="NoSpacing"/>
      </w:pPr>
      <w:r>
        <w:rPr>
          <w:b/>
        </w:rPr>
        <w:t xml:space="preserve">6) </w:t>
      </w:r>
      <w:r>
        <w:t xml:space="preserve"> “Yeni doğan bebekte kalp dakikada 130-150, 11yaşındaki bir çocukta 70-100,yetişkin bir insanda 60-80kez atar.” Bu durumla ilgili olarak aşağıdakilerden hangisi </w:t>
      </w:r>
      <w:r>
        <w:rPr>
          <w:u w:val="single"/>
        </w:rPr>
        <w:t>yanlıştır?</w:t>
      </w:r>
    </w:p>
    <w:p w:rsidR="0060072D" w:rsidRDefault="0060072D" w:rsidP="00AE1C35">
      <w:pPr>
        <w:pStyle w:val="NoSpacing"/>
      </w:pPr>
      <w:r>
        <w:t>a) İnsanın kalbi,yaşlandıkça daha yavaş atar.</w:t>
      </w:r>
    </w:p>
    <w:p w:rsidR="0060072D" w:rsidRDefault="0060072D" w:rsidP="00AE1C35">
      <w:pPr>
        <w:pStyle w:val="NoSpacing"/>
      </w:pPr>
      <w:r>
        <w:t>b) Genç yaşlarda vücutta kan dolaşımı daha hızlıdır.</w:t>
      </w:r>
    </w:p>
    <w:p w:rsidR="0060072D" w:rsidRDefault="0060072D" w:rsidP="00AE1C35">
      <w:pPr>
        <w:pStyle w:val="NoSpacing"/>
      </w:pPr>
      <w:r>
        <w:t>c)Bebeklerin kalbinin daha çok çalışmasının nedeni ihtiyaç duydukları enerji miktarının fazla olmasıdır.</w:t>
      </w:r>
    </w:p>
    <w:p w:rsidR="0060072D" w:rsidRDefault="0060072D" w:rsidP="00AE1C35">
      <w:pPr>
        <w:pStyle w:val="NoSpacing"/>
      </w:pPr>
      <w:r>
        <w:t>d)İnsanın yaşı ilerledikçe solunum hızı artar.</w:t>
      </w:r>
    </w:p>
    <w:p w:rsidR="0060072D" w:rsidRDefault="0060072D" w:rsidP="00AE1C35">
      <w:pPr>
        <w:pStyle w:val="NoSpacing"/>
      </w:pPr>
    </w:p>
    <w:p w:rsidR="0060072D" w:rsidRDefault="0060072D" w:rsidP="00AE1C35">
      <w:pPr>
        <w:pStyle w:val="NoSpacing"/>
      </w:pPr>
    </w:p>
    <w:p w:rsidR="0060072D" w:rsidRPr="00186C47" w:rsidRDefault="0060072D" w:rsidP="00AE1C35">
      <w:pPr>
        <w:pStyle w:val="NoSpacing"/>
      </w:pPr>
      <w:r>
        <w:rPr>
          <w:b/>
        </w:rPr>
        <w:t>7)</w:t>
      </w:r>
      <w:r>
        <w:t xml:space="preserve"> </w:t>
      </w:r>
      <w:r w:rsidRPr="003E37C4">
        <w:rPr>
          <w:noProof/>
          <w:lang w:eastAsia="tr-TR"/>
        </w:rPr>
        <w:object w:dxaOrig="4906" w:dyaOrig="28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Grafik 1" o:spid="_x0000_i1025" type="#_x0000_t75" style="width:245.25pt;height:142.5pt;visibility:visible" o:ole="">
            <v:imagedata r:id="rId5" o:title="" cropbottom="-92f"/>
            <o:lock v:ext="edit" aspectratio="f"/>
          </v:shape>
          <o:OLEObject Type="Embed" ProgID="Excel.Chart.8" ShapeID="Grafik 1" DrawAspect="Content" ObjectID="_1386350669" r:id="rId6"/>
        </w:object>
      </w:r>
    </w:p>
    <w:p w:rsidR="0060072D" w:rsidRDefault="0060072D" w:rsidP="00AE1C35">
      <w:pPr>
        <w:pStyle w:val="NoSpacing"/>
      </w:pPr>
      <w:r>
        <w:t xml:space="preserve">Nabzı, grafikteki gibi değişen bir kişi için aşağıdakilerden hangisi </w:t>
      </w:r>
      <w:r>
        <w:rPr>
          <w:u w:val="single"/>
        </w:rPr>
        <w:t>söylenemez?</w:t>
      </w:r>
    </w:p>
    <w:p w:rsidR="0060072D" w:rsidRDefault="0060072D" w:rsidP="00AE1C35">
      <w:pPr>
        <w:pStyle w:val="NoSpacing"/>
      </w:pPr>
      <w:r>
        <w:t>a)  1.dakikaya kadar egzersiz halindedir.</w:t>
      </w:r>
    </w:p>
    <w:p w:rsidR="0060072D" w:rsidRDefault="0060072D" w:rsidP="00AE1C35">
      <w:pPr>
        <w:pStyle w:val="NoSpacing"/>
      </w:pPr>
      <w:r>
        <w:t>b) 3. dakikada kalp atışları en yüksek değerine ulaşmıştır.</w:t>
      </w:r>
    </w:p>
    <w:p w:rsidR="0060072D" w:rsidRDefault="0060072D" w:rsidP="00AE1C35">
      <w:pPr>
        <w:pStyle w:val="NoSpacing"/>
      </w:pPr>
      <w:r>
        <w:t>c) 3.dakikadan sonra dinlenme haline dönmeye başlamıştır.</w:t>
      </w:r>
    </w:p>
    <w:p w:rsidR="0060072D" w:rsidRDefault="0060072D" w:rsidP="00AE1C35">
      <w:pPr>
        <w:pStyle w:val="NoSpacing"/>
      </w:pPr>
      <w:r>
        <w:t>d) Toplam 2 dakika boyunca soluk alıp verme sayısı artmıştır.</w:t>
      </w:r>
    </w:p>
    <w:p w:rsidR="0060072D" w:rsidRDefault="0060072D" w:rsidP="00AE1C35">
      <w:pPr>
        <w:pStyle w:val="NoSpacing"/>
      </w:pPr>
    </w:p>
    <w:p w:rsidR="0060072D" w:rsidRDefault="0060072D" w:rsidP="00AE1C35">
      <w:pPr>
        <w:pStyle w:val="NoSpacing"/>
      </w:pPr>
      <w:r>
        <w:rPr>
          <w:b/>
        </w:rPr>
        <w:t xml:space="preserve">8) </w:t>
      </w:r>
      <w:r w:rsidRPr="003E37C4">
        <w:rPr>
          <w:noProof/>
          <w:lang w:eastAsia="tr-TR"/>
        </w:rPr>
        <w:pict>
          <v:shape id="Resim 1" o:spid="_x0000_i1026" type="#_x0000_t75" style="width:57pt;height:37.5pt;visibility:visible">
            <v:imagedata r:id="rId7" o:title=""/>
            <o:lock v:ext="edit" cropping="t"/>
          </v:shape>
        </w:pict>
      </w:r>
      <w:r>
        <w:rPr>
          <w:b/>
        </w:rPr>
        <w:t xml:space="preserve"> </w:t>
      </w:r>
      <w:r>
        <w:t>R</w:t>
      </w:r>
      <w:r w:rsidRPr="00121C03">
        <w:t>esimdeki kişinin</w:t>
      </w:r>
      <w:r>
        <w:rPr>
          <w:b/>
        </w:rPr>
        <w:t xml:space="preserve"> </w:t>
      </w:r>
      <w:r w:rsidRPr="00121C03">
        <w:t>bir dakikadaki soluk</w:t>
      </w:r>
      <w:r>
        <w:rPr>
          <w:b/>
        </w:rPr>
        <w:t xml:space="preserve"> </w:t>
      </w:r>
      <w:r>
        <w:t>alıp verme ve kalp atış sayısı, bisiklet kullanmadan öncekine göre nasıl değişmiştir?</w:t>
      </w:r>
    </w:p>
    <w:p w:rsidR="0060072D" w:rsidRDefault="0060072D" w:rsidP="00AE1C35">
      <w:pPr>
        <w:pStyle w:val="NoSpacing"/>
        <w:rPr>
          <w:u w:val="single"/>
        </w:rPr>
      </w:pPr>
      <w:r w:rsidRPr="00121C03">
        <w:rPr>
          <w:u w:val="single"/>
        </w:rPr>
        <w:t>Soluk alıp verme sayısı</w:t>
      </w:r>
      <w:r>
        <w:rPr>
          <w:u w:val="single"/>
        </w:rPr>
        <w:t xml:space="preserve"> </w:t>
      </w:r>
      <w:r w:rsidRPr="00121C03">
        <w:t xml:space="preserve"> </w:t>
      </w:r>
      <w:r>
        <w:t xml:space="preserve">  </w:t>
      </w:r>
      <w:r w:rsidRPr="00121C03">
        <w:t xml:space="preserve">  </w:t>
      </w:r>
      <w:r>
        <w:rPr>
          <w:u w:val="single"/>
        </w:rPr>
        <w:t>Kalp atış sayısı</w:t>
      </w:r>
    </w:p>
    <w:p w:rsidR="0060072D" w:rsidRDefault="0060072D" w:rsidP="00AE1C35">
      <w:pPr>
        <w:pStyle w:val="NoSpacing"/>
      </w:pPr>
      <w:r>
        <w:t>a)</w:t>
      </w:r>
      <w:r w:rsidRPr="00121C03">
        <w:t xml:space="preserve"> </w:t>
      </w:r>
      <w:r>
        <w:t xml:space="preserve"> </w:t>
      </w:r>
      <w:r w:rsidRPr="00121C03">
        <w:t>Artmıştır.</w:t>
      </w:r>
      <w:r>
        <w:t xml:space="preserve">                        Azalmıştır.</w:t>
      </w:r>
    </w:p>
    <w:p w:rsidR="0060072D" w:rsidRDefault="0060072D" w:rsidP="00AE1C35">
      <w:pPr>
        <w:pStyle w:val="NoSpacing"/>
      </w:pPr>
      <w:r>
        <w:t>b)  Artmıştır.                         Artmıştır.</w:t>
      </w:r>
    </w:p>
    <w:p w:rsidR="0060072D" w:rsidRDefault="0060072D" w:rsidP="00AE1C35">
      <w:pPr>
        <w:pStyle w:val="NoSpacing"/>
      </w:pPr>
      <w:r>
        <w:t>c)  Azalmıştır.                       Artmıştır.</w:t>
      </w:r>
    </w:p>
    <w:p w:rsidR="0060072D" w:rsidRDefault="0060072D" w:rsidP="00AE1C35">
      <w:pPr>
        <w:pStyle w:val="NoSpacing"/>
      </w:pPr>
      <w:r>
        <w:t>d) Azalmıştır.                       Azalmıştır.</w:t>
      </w:r>
    </w:p>
    <w:p w:rsidR="0060072D" w:rsidRDefault="0060072D" w:rsidP="00AE1C35">
      <w:pPr>
        <w:pStyle w:val="NoSpacing"/>
      </w:pPr>
    </w:p>
    <w:p w:rsidR="0060072D" w:rsidRDefault="0060072D" w:rsidP="00AE1C35">
      <w:pPr>
        <w:pStyle w:val="NoSpacing"/>
      </w:pPr>
    </w:p>
    <w:p w:rsidR="0060072D" w:rsidRDefault="0060072D" w:rsidP="00AE1C35">
      <w:pPr>
        <w:pStyle w:val="NoSpacing"/>
      </w:pPr>
      <w:r>
        <w:rPr>
          <w:b/>
        </w:rPr>
        <w:t>9)</w:t>
      </w:r>
      <w:r>
        <w:t xml:space="preserve"> </w:t>
      </w:r>
      <w:r w:rsidRPr="003E37C4">
        <w:rPr>
          <w:noProof/>
          <w:lang w:eastAsia="tr-TR"/>
        </w:rPr>
        <w:pict>
          <v:shape id="Resim 3" o:spid="_x0000_i1027" type="#_x0000_t75" style="width:42.75pt;height:32.25pt;visibility:visible">
            <v:imagedata r:id="rId8" o:title=""/>
          </v:shape>
        </w:pict>
      </w:r>
      <w:r>
        <w:t xml:space="preserve"> Resimde görülen iskelet parçası ile ilgili,</w:t>
      </w:r>
    </w:p>
    <w:p w:rsidR="0060072D" w:rsidRDefault="0060072D" w:rsidP="00AE1C35">
      <w:pPr>
        <w:pStyle w:val="NoSpacing"/>
      </w:pPr>
      <w:r>
        <w:t xml:space="preserve">    1. Beyni dış etkilerden korur.</w:t>
      </w:r>
    </w:p>
    <w:p w:rsidR="0060072D" w:rsidRDefault="0060072D" w:rsidP="00AE1C35">
      <w:pPr>
        <w:pStyle w:val="NoSpacing"/>
      </w:pPr>
      <w:r>
        <w:t xml:space="preserve">    2. Yassı kemiklerden oluşmuştur.</w:t>
      </w:r>
    </w:p>
    <w:p w:rsidR="0060072D" w:rsidRDefault="0060072D" w:rsidP="00AE1C35">
      <w:pPr>
        <w:pStyle w:val="NoSpacing"/>
      </w:pPr>
      <w:r>
        <w:t xml:space="preserve">   3.Vücuttaki en uzun kemiklerden meydana gelmiştir.</w:t>
      </w:r>
    </w:p>
    <w:p w:rsidR="0060072D" w:rsidRDefault="0060072D" w:rsidP="00AE1C35">
      <w:pPr>
        <w:pStyle w:val="NoSpacing"/>
      </w:pPr>
      <w:r>
        <w:t>İfadelerinden hangileri doğrudur?</w:t>
      </w:r>
    </w:p>
    <w:p w:rsidR="0060072D" w:rsidRDefault="0060072D" w:rsidP="00AE1C35">
      <w:pPr>
        <w:pStyle w:val="NoSpacing"/>
      </w:pPr>
      <w:r>
        <w:t>a)yalnız 1</w:t>
      </w:r>
      <w:r>
        <w:tab/>
        <w:t>b) yalnız 2</w:t>
      </w:r>
      <w:r>
        <w:tab/>
        <w:t>c)1 ve 2      d)2 ve 3</w:t>
      </w:r>
    </w:p>
    <w:p w:rsidR="0060072D" w:rsidRDefault="0060072D" w:rsidP="00AE1C35">
      <w:pPr>
        <w:pStyle w:val="NoSpacing"/>
      </w:pPr>
    </w:p>
    <w:p w:rsidR="0060072D" w:rsidRDefault="0060072D" w:rsidP="00AE1C35">
      <w:pPr>
        <w:pStyle w:val="NoSpacing"/>
      </w:pPr>
    </w:p>
    <w:p w:rsidR="0060072D" w:rsidRDefault="0060072D" w:rsidP="00AE1C35">
      <w:pPr>
        <w:pStyle w:val="NoSpacing"/>
      </w:pPr>
      <w:r>
        <w:rPr>
          <w:b/>
        </w:rPr>
        <w:t xml:space="preserve">10) </w:t>
      </w:r>
      <w:r>
        <w:t>“Kuklayı ayakta tutan ipleri</w:t>
      </w:r>
    </w:p>
    <w:p w:rsidR="0060072D" w:rsidRDefault="0060072D" w:rsidP="00AE1C35">
      <w:pPr>
        <w:pStyle w:val="NoSpacing"/>
      </w:pPr>
      <w:r>
        <w:t xml:space="preserve">        Hare</w:t>
      </w:r>
      <w:r w:rsidRPr="000A3892">
        <w:t>ket ettirir</w:t>
      </w:r>
      <w:r>
        <w:t xml:space="preserve"> onu ileri geri</w:t>
      </w:r>
    </w:p>
    <w:p w:rsidR="0060072D" w:rsidRDefault="0060072D" w:rsidP="00AE1C35">
      <w:pPr>
        <w:pStyle w:val="NoSpacing"/>
      </w:pPr>
      <w:r>
        <w:t xml:space="preserve">        Bırakırsan ipi, yere düşer bedeni”</w:t>
      </w:r>
    </w:p>
    <w:p w:rsidR="0060072D" w:rsidRDefault="0060072D" w:rsidP="00AE1C35">
      <w:pPr>
        <w:pStyle w:val="NoSpacing"/>
      </w:pPr>
      <w:r>
        <w:t>Yukarıdaki şiirde sözü edilen ipler, vücudun hangi kısmına karşılık gelmektedir?</w:t>
      </w:r>
    </w:p>
    <w:p w:rsidR="0060072D" w:rsidRDefault="0060072D" w:rsidP="00AE1C35">
      <w:pPr>
        <w:pStyle w:val="NoSpacing"/>
      </w:pPr>
      <w:r>
        <w:t>a) akciğerler</w:t>
      </w:r>
      <w:r>
        <w:tab/>
        <w:t xml:space="preserve">   b)kaslar        c)kan</w:t>
      </w:r>
      <w:r>
        <w:tab/>
        <w:t xml:space="preserve"> d)damarlar</w:t>
      </w:r>
    </w:p>
    <w:p w:rsidR="0060072D" w:rsidRDefault="0060072D" w:rsidP="00AE1C35">
      <w:pPr>
        <w:pStyle w:val="NoSpacing"/>
      </w:pPr>
    </w:p>
    <w:p w:rsidR="0060072D" w:rsidRDefault="0060072D" w:rsidP="00AE1C35">
      <w:pPr>
        <w:pStyle w:val="NoSpacing"/>
      </w:pPr>
      <w:r>
        <w:rPr>
          <w:b/>
        </w:rPr>
        <w:t>11)</w:t>
      </w:r>
      <w:r>
        <w:t xml:space="preserve"> Soluk verirken hava aşağıdaki yapılardan hangisinden  4.sırada geçer?</w:t>
      </w:r>
    </w:p>
    <w:p w:rsidR="0060072D" w:rsidRDefault="0060072D" w:rsidP="00AE1C35">
      <w:pPr>
        <w:pStyle w:val="NoSpacing"/>
      </w:pPr>
      <w:r>
        <w:t>a) soluk borusu</w:t>
      </w:r>
      <w:r>
        <w:tab/>
        <w:t xml:space="preserve">     b)akciğer</w:t>
      </w:r>
      <w:r>
        <w:tab/>
        <w:t>c)yutak</w:t>
      </w:r>
      <w:r>
        <w:tab/>
        <w:t xml:space="preserve">     d)burun</w:t>
      </w:r>
    </w:p>
    <w:p w:rsidR="0060072D" w:rsidRDefault="0060072D" w:rsidP="00AE1C35">
      <w:pPr>
        <w:pStyle w:val="NoSpacing"/>
      </w:pPr>
    </w:p>
    <w:p w:rsidR="0060072D" w:rsidRDefault="0060072D" w:rsidP="00AE1C35">
      <w:pPr>
        <w:pStyle w:val="NoSpacing"/>
      </w:pPr>
    </w:p>
    <w:p w:rsidR="0060072D" w:rsidRDefault="0060072D" w:rsidP="00AE1C35">
      <w:pPr>
        <w:pStyle w:val="NoSpacing"/>
      </w:pPr>
    </w:p>
    <w:p w:rsidR="0060072D" w:rsidRDefault="0060072D" w:rsidP="00AE1C35">
      <w:pPr>
        <w:pStyle w:val="NoSpacing"/>
      </w:pPr>
    </w:p>
    <w:p w:rsidR="0060072D" w:rsidRDefault="0060072D" w:rsidP="00AE1C35">
      <w:pPr>
        <w:pStyle w:val="NoSpacing"/>
      </w:pPr>
      <w:r>
        <w:rPr>
          <w:b/>
        </w:rPr>
        <w:t xml:space="preserve">12) </w:t>
      </w:r>
      <w:r w:rsidRPr="000A3892">
        <w:t>Damarların görevleri</w:t>
      </w:r>
      <w:r>
        <w:t>ni</w:t>
      </w:r>
      <w:r w:rsidRPr="000A3892">
        <w:t>,</w:t>
      </w:r>
    </w:p>
    <w:p w:rsidR="0060072D" w:rsidRDefault="0060072D" w:rsidP="00AE1C35">
      <w:pPr>
        <w:pStyle w:val="NoSpacing"/>
      </w:pPr>
      <w:r>
        <w:t>1.kanı kalbe taşımak</w:t>
      </w:r>
    </w:p>
    <w:p w:rsidR="0060072D" w:rsidRDefault="0060072D" w:rsidP="00AE1C35">
      <w:pPr>
        <w:pStyle w:val="NoSpacing"/>
      </w:pPr>
      <w:r>
        <w:t xml:space="preserve">2.kanı oluşturmak </w:t>
      </w:r>
    </w:p>
    <w:p w:rsidR="0060072D" w:rsidRDefault="0060072D" w:rsidP="00AE1C35">
      <w:pPr>
        <w:pStyle w:val="NoSpacing"/>
      </w:pPr>
      <w:r>
        <w:t xml:space="preserve">3.kanı vücuda dağıtmak   </w:t>
      </w:r>
    </w:p>
    <w:p w:rsidR="0060072D" w:rsidRDefault="0060072D" w:rsidP="00AE1C35">
      <w:pPr>
        <w:pStyle w:val="NoSpacing"/>
      </w:pPr>
      <w:r>
        <w:t>ifadelerinden hangileri açıklar?</w:t>
      </w:r>
    </w:p>
    <w:p w:rsidR="0060072D" w:rsidRDefault="0060072D" w:rsidP="00AE1C35">
      <w:pPr>
        <w:pStyle w:val="NoSpacing"/>
      </w:pPr>
      <w:r>
        <w:t xml:space="preserve">     a)1 ve 3       b) 1 ve 2       c) 2 ve 3        d) 1,2,3</w:t>
      </w:r>
    </w:p>
    <w:p w:rsidR="0060072D" w:rsidRDefault="0060072D" w:rsidP="00AE1C35">
      <w:pPr>
        <w:pStyle w:val="NoSpacing"/>
      </w:pPr>
    </w:p>
    <w:p w:rsidR="0060072D" w:rsidRPr="0022318B" w:rsidRDefault="0060072D" w:rsidP="00AE1C35">
      <w:pPr>
        <w:pStyle w:val="NoSpacing"/>
      </w:pPr>
      <w:r w:rsidRPr="0022318B">
        <w:rPr>
          <w:b/>
        </w:rPr>
        <w:t>13)</w:t>
      </w:r>
      <w:r>
        <w:rPr>
          <w:b/>
        </w:rPr>
        <w:t xml:space="preserve"> </w:t>
      </w:r>
      <w:r>
        <w:t>Aşağıda tanımları verilenler sırasıyla hangileridir?</w:t>
      </w:r>
    </w:p>
    <w:p w:rsidR="0060072D" w:rsidRDefault="0060072D" w:rsidP="00AE1C35">
      <w:pPr>
        <w:pStyle w:val="NoSpacing"/>
      </w:pPr>
      <w:r>
        <w:t>Kalbin atış sayısını ve soluk alıp verme hızını etkiler.</w:t>
      </w:r>
    </w:p>
    <w:p w:rsidR="0060072D" w:rsidRDefault="0060072D" w:rsidP="00AE1C35">
      <w:pPr>
        <w:pStyle w:val="NoSpacing"/>
      </w:pPr>
      <w:r>
        <w:t>Kalp atışlarını dinlemek için kullanılır.</w:t>
      </w:r>
    </w:p>
    <w:p w:rsidR="0060072D" w:rsidRDefault="0060072D" w:rsidP="00AE1C35">
      <w:pPr>
        <w:pStyle w:val="NoSpacing"/>
      </w:pPr>
      <w:r>
        <w:t>Kanın,içinde ilerlediği borucuklardır.</w:t>
      </w:r>
    </w:p>
    <w:p w:rsidR="0060072D" w:rsidRDefault="0060072D" w:rsidP="00AE1C35">
      <w:pPr>
        <w:pStyle w:val="NoSpacing"/>
        <w:numPr>
          <w:ilvl w:val="0"/>
          <w:numId w:val="16"/>
        </w:numPr>
      </w:pPr>
      <w:r>
        <w:t>Stetoskop,egzersiz,damarlar</w:t>
      </w:r>
    </w:p>
    <w:p w:rsidR="0060072D" w:rsidRDefault="0060072D" w:rsidP="00AE1C35">
      <w:pPr>
        <w:pStyle w:val="NoSpacing"/>
        <w:numPr>
          <w:ilvl w:val="0"/>
          <w:numId w:val="16"/>
        </w:numPr>
      </w:pPr>
      <w:r>
        <w:t>Kalp,stetoskop,egzersiz</w:t>
      </w:r>
    </w:p>
    <w:p w:rsidR="0060072D" w:rsidRDefault="0060072D" w:rsidP="00AE1C35">
      <w:pPr>
        <w:pStyle w:val="NoSpacing"/>
        <w:numPr>
          <w:ilvl w:val="0"/>
          <w:numId w:val="16"/>
        </w:numPr>
      </w:pPr>
      <w:r>
        <w:t>Egzersiz,stetoskop,damar</w:t>
      </w:r>
    </w:p>
    <w:p w:rsidR="0060072D" w:rsidRDefault="0060072D" w:rsidP="00AE1C35">
      <w:pPr>
        <w:pStyle w:val="NoSpacing"/>
        <w:numPr>
          <w:ilvl w:val="0"/>
          <w:numId w:val="16"/>
        </w:numPr>
      </w:pPr>
      <w:r>
        <w:t>Damarlar,kalp,stetoskop</w:t>
      </w:r>
    </w:p>
    <w:p w:rsidR="0060072D" w:rsidRDefault="0060072D" w:rsidP="00AE1C35">
      <w:pPr>
        <w:pStyle w:val="NoSpacing"/>
      </w:pPr>
    </w:p>
    <w:p w:rsidR="0060072D" w:rsidRDefault="0060072D" w:rsidP="00AE1C35">
      <w:pPr>
        <w:pStyle w:val="NoSpacing"/>
      </w:pPr>
      <w:r w:rsidRPr="0022318B">
        <w:rPr>
          <w:b/>
        </w:rPr>
        <w:t>14)</w:t>
      </w:r>
      <w:r w:rsidRPr="00AE1C35">
        <w:t xml:space="preserve">Parmaklarını </w:t>
      </w:r>
      <w:r>
        <w:t xml:space="preserve"> bir parça tahta ile sabitleyen öğrenci aşağıdakilerden hangisini kanıtlamak istemiştir?</w:t>
      </w:r>
    </w:p>
    <w:p w:rsidR="0060072D" w:rsidRDefault="0060072D" w:rsidP="00AE1C35">
      <w:pPr>
        <w:pStyle w:val="NoSpacing"/>
      </w:pPr>
      <w:r>
        <w:t xml:space="preserve">      a) eklemlerin görevini</w:t>
      </w:r>
    </w:p>
    <w:p w:rsidR="0060072D" w:rsidRDefault="0060072D" w:rsidP="00AE1C35">
      <w:pPr>
        <w:pStyle w:val="NoSpacing"/>
      </w:pPr>
      <w:r>
        <w:t xml:space="preserve">      b) kanın damarlardaki akış yönünü</w:t>
      </w:r>
    </w:p>
    <w:p w:rsidR="0060072D" w:rsidRDefault="0060072D" w:rsidP="00AE1C35">
      <w:pPr>
        <w:pStyle w:val="NoSpacing"/>
      </w:pPr>
      <w:r>
        <w:t xml:space="preserve">     c) parmaktaki kemik çeşidini</w:t>
      </w:r>
    </w:p>
    <w:p w:rsidR="0060072D" w:rsidRDefault="0060072D" w:rsidP="00AE1C35">
      <w:pPr>
        <w:pStyle w:val="NoSpacing"/>
      </w:pPr>
      <w:r>
        <w:t xml:space="preserve">     d) kalbin, kanı damarlara nasıl pompaladığını</w:t>
      </w:r>
    </w:p>
    <w:p w:rsidR="0060072D" w:rsidRDefault="0060072D" w:rsidP="00AE1C35">
      <w:pPr>
        <w:pStyle w:val="NoSpacing"/>
      </w:pPr>
    </w:p>
    <w:p w:rsidR="0060072D" w:rsidRDefault="0060072D" w:rsidP="00AE1C35">
      <w:pPr>
        <w:pStyle w:val="NoSpacing"/>
      </w:pPr>
      <w:r w:rsidRPr="00AE1C35">
        <w:rPr>
          <w:b/>
        </w:rPr>
        <w:t>15)</w:t>
      </w:r>
      <w:r w:rsidRPr="00AE1C35">
        <w:t xml:space="preserve"> Soluğun</w:t>
      </w:r>
      <w:r>
        <w:rPr>
          <w:b/>
        </w:rPr>
        <w:t xml:space="preserve"> </w:t>
      </w:r>
      <w:r w:rsidRPr="00AE1C35">
        <w:t>burun ile alınmasının</w:t>
      </w:r>
      <w:r>
        <w:rPr>
          <w:b/>
        </w:rPr>
        <w:t xml:space="preserve"> </w:t>
      </w:r>
      <w:r>
        <w:t>vücuda sağladığı yaraları,</w:t>
      </w:r>
    </w:p>
    <w:p w:rsidR="0060072D" w:rsidRDefault="0060072D" w:rsidP="00AE1C35">
      <w:pPr>
        <w:pStyle w:val="NoSpacing"/>
      </w:pPr>
      <w:r>
        <w:t>1.havayı tozlardan arındırmak</w:t>
      </w:r>
    </w:p>
    <w:p w:rsidR="0060072D" w:rsidRDefault="0060072D" w:rsidP="00AE1C35">
      <w:pPr>
        <w:pStyle w:val="NoSpacing"/>
      </w:pPr>
      <w:r>
        <w:t>2.soluk havasını ısıtmak</w:t>
      </w:r>
    </w:p>
    <w:p w:rsidR="0060072D" w:rsidRDefault="0060072D" w:rsidP="00AE1C35">
      <w:pPr>
        <w:pStyle w:val="NoSpacing"/>
      </w:pPr>
      <w:r>
        <w:t>3. alınan havayı kurutmak</w:t>
      </w:r>
    </w:p>
    <w:p w:rsidR="0060072D" w:rsidRPr="00AE1C35" w:rsidRDefault="0060072D" w:rsidP="00AE1C35">
      <w:pPr>
        <w:pStyle w:val="NoSpacing"/>
      </w:pPr>
      <w:r>
        <w:t>ifadelerinden  hangileri açıklar?</w:t>
      </w:r>
    </w:p>
    <w:p w:rsidR="0060072D" w:rsidRDefault="0060072D" w:rsidP="004329AD">
      <w:pPr>
        <w:pStyle w:val="NoSpacing"/>
      </w:pPr>
      <w:r>
        <w:t>a)</w:t>
      </w:r>
      <w:r w:rsidRPr="004329AD">
        <w:t xml:space="preserve">Yalnız </w:t>
      </w:r>
      <w:r>
        <w:t xml:space="preserve"> </w:t>
      </w:r>
      <w:r w:rsidRPr="004329AD">
        <w:t>1</w:t>
      </w:r>
      <w:r>
        <w:t xml:space="preserve">       b) yalnız 2       c)1 ve 2 </w:t>
      </w:r>
      <w:r>
        <w:tab/>
        <w:t>d)2 ve 3</w:t>
      </w:r>
    </w:p>
    <w:p w:rsidR="0060072D" w:rsidRDefault="0060072D" w:rsidP="004329AD">
      <w:pPr>
        <w:pStyle w:val="NoSpacing"/>
      </w:pPr>
    </w:p>
    <w:p w:rsidR="0060072D" w:rsidRDefault="0060072D" w:rsidP="004329AD">
      <w:pPr>
        <w:pStyle w:val="NoSpacing"/>
        <w:rPr>
          <w:u w:val="single"/>
        </w:rPr>
      </w:pPr>
      <w:r w:rsidRPr="004329AD">
        <w:rPr>
          <w:b/>
        </w:rPr>
        <w:t>16)</w:t>
      </w:r>
      <w:r>
        <w:rPr>
          <w:b/>
        </w:rPr>
        <w:t xml:space="preserve"> </w:t>
      </w:r>
      <w:r>
        <w:t xml:space="preserve">Aşağıdaki katılardan hangisi akma özelliği </w:t>
      </w:r>
      <w:r>
        <w:rPr>
          <w:u w:val="single"/>
        </w:rPr>
        <w:t>göstermez?</w:t>
      </w:r>
    </w:p>
    <w:p w:rsidR="0060072D" w:rsidRDefault="0060072D" w:rsidP="004329AD">
      <w:pPr>
        <w:pStyle w:val="NoSpacing"/>
      </w:pPr>
      <w:r>
        <w:t xml:space="preserve">  a) kum</w:t>
      </w:r>
      <w:r>
        <w:tab/>
        <w:t>b)tuz</w:t>
      </w:r>
      <w:r>
        <w:tab/>
        <w:t>c)taş</w:t>
      </w:r>
      <w:r>
        <w:tab/>
        <w:t>d)toz şeker</w:t>
      </w:r>
    </w:p>
    <w:p w:rsidR="0060072D" w:rsidRDefault="0060072D" w:rsidP="004329AD">
      <w:pPr>
        <w:pStyle w:val="NoSpacing"/>
        <w:rPr>
          <w:b/>
        </w:rPr>
      </w:pPr>
    </w:p>
    <w:p w:rsidR="0060072D" w:rsidRPr="004329AD" w:rsidRDefault="0060072D" w:rsidP="004329AD">
      <w:pPr>
        <w:pStyle w:val="NoSpacing"/>
        <w:rPr>
          <w:b/>
        </w:rPr>
      </w:pPr>
      <w:r w:rsidRPr="004329AD">
        <w:rPr>
          <w:b/>
        </w:rPr>
        <w:t>17)</w:t>
      </w:r>
      <w:r>
        <w:rPr>
          <w:b/>
        </w:rPr>
        <w:t xml:space="preserve"> TAŞ, DEMİR, TAHTA, ZEYTİNYAĞI, PAKET LASTİĞİ</w:t>
      </w:r>
    </w:p>
    <w:p w:rsidR="0060072D" w:rsidRDefault="0060072D" w:rsidP="004329AD">
      <w:pPr>
        <w:pStyle w:val="NoSpacing"/>
      </w:pPr>
      <w:r>
        <w:t xml:space="preserve">Yukarıdaki maddelerden kaç tanesi </w:t>
      </w:r>
      <w:r w:rsidRPr="004329AD">
        <w:rPr>
          <w:u w:val="single"/>
        </w:rPr>
        <w:t>berktir</w:t>
      </w:r>
      <w:r>
        <w:t>?</w:t>
      </w:r>
    </w:p>
    <w:p w:rsidR="0060072D" w:rsidRDefault="0060072D" w:rsidP="004329AD">
      <w:pPr>
        <w:pStyle w:val="NoSpacing"/>
        <w:numPr>
          <w:ilvl w:val="0"/>
          <w:numId w:val="19"/>
        </w:numPr>
      </w:pPr>
      <w:r>
        <w:t>1</w:t>
      </w:r>
      <w:r>
        <w:tab/>
        <w:t>b)2</w:t>
      </w:r>
      <w:r>
        <w:tab/>
        <w:t>c)3</w:t>
      </w:r>
      <w:r>
        <w:tab/>
        <w:t xml:space="preserve"> d)4</w:t>
      </w:r>
    </w:p>
    <w:p w:rsidR="0060072D" w:rsidRDefault="0060072D" w:rsidP="004329AD">
      <w:pPr>
        <w:pStyle w:val="NoSpacing"/>
      </w:pPr>
    </w:p>
    <w:p w:rsidR="0060072D" w:rsidRDefault="0060072D" w:rsidP="004329AD">
      <w:pPr>
        <w:pStyle w:val="NoSpacing"/>
      </w:pPr>
      <w:r w:rsidRPr="004329AD">
        <w:rPr>
          <w:b/>
        </w:rPr>
        <w:t>18)</w:t>
      </w:r>
      <w:r>
        <w:rPr>
          <w:b/>
        </w:rPr>
        <w:t xml:space="preserve">   </w:t>
      </w:r>
      <w:r>
        <w:t>1.sünger</w:t>
      </w:r>
      <w:r>
        <w:tab/>
        <w:t xml:space="preserve">    2.şemsiye</w:t>
      </w:r>
      <w:r>
        <w:tab/>
        <w:t>3.pamuklu bez</w:t>
      </w:r>
    </w:p>
    <w:p w:rsidR="0060072D" w:rsidRDefault="0060072D" w:rsidP="004329AD">
      <w:pPr>
        <w:pStyle w:val="NoSpacing"/>
      </w:pPr>
      <w:r>
        <w:t>Yukarıdaki verilen maddelerden hangileri suyu geçirir?</w:t>
      </w:r>
    </w:p>
    <w:p w:rsidR="0060072D" w:rsidRDefault="0060072D" w:rsidP="00B71264">
      <w:pPr>
        <w:pStyle w:val="NoSpacing"/>
        <w:numPr>
          <w:ilvl w:val="0"/>
          <w:numId w:val="20"/>
        </w:numPr>
      </w:pPr>
      <w:r>
        <w:t>yalnız 1</w:t>
      </w:r>
      <w:r>
        <w:tab/>
        <w:t>b) yalnız 2</w:t>
      </w:r>
      <w:r>
        <w:tab/>
        <w:t>c)1 ve 3</w:t>
      </w:r>
      <w:r>
        <w:tab/>
        <w:t xml:space="preserve">         d)1,2,3</w:t>
      </w:r>
    </w:p>
    <w:p w:rsidR="0060072D" w:rsidRDefault="0060072D" w:rsidP="009A631E">
      <w:pPr>
        <w:pStyle w:val="NoSpacing"/>
      </w:pPr>
    </w:p>
    <w:p w:rsidR="0060072D" w:rsidRDefault="0060072D" w:rsidP="00B71264">
      <w:pPr>
        <w:pStyle w:val="NoSpacing"/>
        <w:ind w:left="90"/>
      </w:pPr>
      <w:r w:rsidRPr="00B71264">
        <w:rPr>
          <w:b/>
        </w:rPr>
        <w:t>19)</w:t>
      </w:r>
      <w:r>
        <w:rPr>
          <w:b/>
        </w:rPr>
        <w:t xml:space="preserve"> </w:t>
      </w:r>
      <w:r w:rsidRPr="00EF68A0">
        <w:t>Vücudumuzdaki</w:t>
      </w:r>
      <w:r>
        <w:t xml:space="preserve">  kemiklerin şekillerine göre ne çeşit kemik oldukları ile ilgili eşleştirmelerden hangisi  </w:t>
      </w:r>
      <w:r>
        <w:rPr>
          <w:u w:val="single"/>
        </w:rPr>
        <w:t>yanlıştır?</w:t>
      </w:r>
    </w:p>
    <w:p w:rsidR="0060072D" w:rsidRDefault="0060072D" w:rsidP="00B71264">
      <w:pPr>
        <w:pStyle w:val="NoSpacing"/>
        <w:ind w:left="90"/>
      </w:pPr>
      <w:r>
        <w:t>a) kafatası –yassı</w:t>
      </w:r>
    </w:p>
    <w:p w:rsidR="0060072D" w:rsidRDefault="0060072D" w:rsidP="00B71264">
      <w:pPr>
        <w:pStyle w:val="NoSpacing"/>
        <w:ind w:left="90"/>
      </w:pPr>
      <w:r>
        <w:t>b) bilek kemiği- kısa</w:t>
      </w:r>
    </w:p>
    <w:p w:rsidR="0060072D" w:rsidRDefault="0060072D" w:rsidP="00B71264">
      <w:pPr>
        <w:pStyle w:val="NoSpacing"/>
        <w:ind w:left="90"/>
      </w:pPr>
      <w:r>
        <w:t>c) kaburga kemikleri- kısa</w:t>
      </w:r>
    </w:p>
    <w:p w:rsidR="0060072D" w:rsidRDefault="0060072D" w:rsidP="00B71264">
      <w:pPr>
        <w:pStyle w:val="NoSpacing"/>
        <w:ind w:left="90"/>
      </w:pPr>
      <w:r>
        <w:t>d) kol kemikleri- uzun</w:t>
      </w:r>
    </w:p>
    <w:p w:rsidR="0060072D" w:rsidRDefault="0060072D" w:rsidP="009A631E">
      <w:pPr>
        <w:pStyle w:val="NoSpacing"/>
      </w:pPr>
    </w:p>
    <w:p w:rsidR="0060072D" w:rsidRDefault="0060072D" w:rsidP="00B71264">
      <w:pPr>
        <w:pStyle w:val="NoSpacing"/>
        <w:ind w:left="90"/>
      </w:pPr>
      <w:r w:rsidRPr="00EF68A0">
        <w:rPr>
          <w:b/>
        </w:rPr>
        <w:t>20)</w:t>
      </w:r>
      <w:r>
        <w:rPr>
          <w:b/>
        </w:rPr>
        <w:t xml:space="preserve"> </w:t>
      </w:r>
      <w:r w:rsidRPr="00EF68A0">
        <w:t>Vücudumuzda</w:t>
      </w:r>
      <w:r>
        <w:t xml:space="preserve"> aşağıdaki bölümlerden hangisinde bulunan eklemler,diğerlerine göre </w:t>
      </w:r>
      <w:r>
        <w:rPr>
          <w:u w:val="single"/>
        </w:rPr>
        <w:t xml:space="preserve">daha az </w:t>
      </w:r>
      <w:r>
        <w:t>hareketlidir?</w:t>
      </w:r>
    </w:p>
    <w:p w:rsidR="0060072D" w:rsidRDefault="0060072D" w:rsidP="00B71264">
      <w:pPr>
        <w:pStyle w:val="NoSpacing"/>
        <w:ind w:left="90"/>
      </w:pPr>
      <w:r w:rsidRPr="00EF68A0">
        <w:t>a) omurga</w:t>
      </w:r>
      <w:r>
        <w:tab/>
        <w:t>b) dirsek            c)omuz</w:t>
      </w:r>
      <w:r>
        <w:tab/>
        <w:t xml:space="preserve">         d)kalça</w:t>
      </w:r>
    </w:p>
    <w:p w:rsidR="0060072D" w:rsidRDefault="0060072D" w:rsidP="00B71264">
      <w:pPr>
        <w:pStyle w:val="NoSpacing"/>
        <w:ind w:left="90"/>
      </w:pPr>
    </w:p>
    <w:p w:rsidR="0060072D" w:rsidRDefault="0060072D" w:rsidP="00B71264">
      <w:pPr>
        <w:pStyle w:val="NoSpacing"/>
        <w:ind w:left="90"/>
      </w:pPr>
    </w:p>
    <w:p w:rsidR="0060072D" w:rsidRDefault="0060072D" w:rsidP="00B71264">
      <w:pPr>
        <w:pStyle w:val="NoSpacing"/>
        <w:ind w:left="90"/>
      </w:pPr>
      <w:r w:rsidRPr="00EF68A0">
        <w:rPr>
          <w:b/>
        </w:rPr>
        <w:t>21)</w:t>
      </w:r>
      <w:r>
        <w:rPr>
          <w:b/>
        </w:rPr>
        <w:t xml:space="preserve"> </w:t>
      </w:r>
      <w:r>
        <w:t>…………….. eklemleri hareket etmezler.</w:t>
      </w:r>
    </w:p>
    <w:p w:rsidR="0060072D" w:rsidRDefault="0060072D" w:rsidP="00B71264">
      <w:pPr>
        <w:pStyle w:val="NoSpacing"/>
        <w:ind w:left="90"/>
      </w:pPr>
      <w:r w:rsidRPr="00EF68A0">
        <w:t xml:space="preserve">Cümlesinin </w:t>
      </w:r>
      <w:r>
        <w:t>bilgi yönünden doğru olması için noktalı yere hangisi yazılmalıdır?</w:t>
      </w:r>
    </w:p>
    <w:p w:rsidR="0060072D" w:rsidRDefault="0060072D" w:rsidP="009A631E">
      <w:pPr>
        <w:pStyle w:val="NoSpacing"/>
        <w:numPr>
          <w:ilvl w:val="0"/>
          <w:numId w:val="21"/>
        </w:numPr>
      </w:pPr>
      <w:r>
        <w:t>Bilek</w:t>
      </w:r>
      <w:r>
        <w:tab/>
        <w:t>b) diz</w:t>
      </w:r>
      <w:r>
        <w:tab/>
        <w:t>c) omurga</w:t>
      </w:r>
      <w:r>
        <w:tab/>
        <w:t>d)kafatası</w:t>
      </w:r>
    </w:p>
    <w:p w:rsidR="0060072D" w:rsidRDefault="0060072D" w:rsidP="00EF68A0">
      <w:pPr>
        <w:pStyle w:val="NoSpacing"/>
      </w:pPr>
    </w:p>
    <w:p w:rsidR="0060072D" w:rsidRDefault="0060072D" w:rsidP="00EF68A0">
      <w:pPr>
        <w:pStyle w:val="NoSpacing"/>
      </w:pPr>
      <w:r w:rsidRPr="00EF68A0">
        <w:rPr>
          <w:b/>
        </w:rPr>
        <w:t>22)</w:t>
      </w:r>
      <w:r>
        <w:rPr>
          <w:b/>
        </w:rPr>
        <w:t xml:space="preserve"> </w:t>
      </w:r>
      <w:r>
        <w:t>(….) Kaslar, kemiklere bağlıdır.</w:t>
      </w:r>
    </w:p>
    <w:p w:rsidR="0060072D" w:rsidRDefault="0060072D" w:rsidP="00EF68A0">
      <w:pPr>
        <w:pStyle w:val="NoSpacing"/>
      </w:pPr>
      <w:r>
        <w:t xml:space="preserve">       (….) Kaslar,kasılıp gevşeyerek kemikleri hareket ettirir.</w:t>
      </w:r>
    </w:p>
    <w:p w:rsidR="0060072D" w:rsidRDefault="0060072D" w:rsidP="00EF68A0">
      <w:pPr>
        <w:pStyle w:val="NoSpacing"/>
      </w:pPr>
      <w:r>
        <w:t xml:space="preserve">       (….)El ve ayak kemikleri, uzun kemiklere örnektir.</w:t>
      </w:r>
    </w:p>
    <w:p w:rsidR="0060072D" w:rsidRDefault="0060072D" w:rsidP="00EF68A0">
      <w:pPr>
        <w:pStyle w:val="NoSpacing"/>
      </w:pPr>
      <w:r>
        <w:t xml:space="preserve">       (….) Eklem, kemiklerin birbirine bağlandığı yerdir.</w:t>
      </w:r>
    </w:p>
    <w:p w:rsidR="0060072D" w:rsidRDefault="0060072D" w:rsidP="00EF68A0">
      <w:pPr>
        <w:pStyle w:val="NoSpacing"/>
      </w:pPr>
    </w:p>
    <w:p w:rsidR="0060072D" w:rsidRDefault="0060072D" w:rsidP="00EF68A0">
      <w:pPr>
        <w:pStyle w:val="NoSpacing"/>
      </w:pPr>
      <w:r>
        <w:t xml:space="preserve">Yukarıdaki ifadelerden sırasıyla doğru olanlar </w:t>
      </w:r>
      <w:r w:rsidRPr="003F6BCA">
        <w:rPr>
          <w:b/>
        </w:rPr>
        <w:t>D</w:t>
      </w:r>
      <w:r>
        <w:rPr>
          <w:b/>
        </w:rPr>
        <w:t xml:space="preserve">, </w:t>
      </w:r>
      <w:r w:rsidRPr="003F6BCA">
        <w:t>yanlış olanlara</w:t>
      </w:r>
      <w:r>
        <w:rPr>
          <w:b/>
        </w:rPr>
        <w:t xml:space="preserve"> Y</w:t>
      </w:r>
      <w:r>
        <w:t xml:space="preserve"> ile belirtildiğinde aşağıdaki sıralamalardan hangisi doğrudur?</w:t>
      </w:r>
    </w:p>
    <w:p w:rsidR="0060072D" w:rsidRDefault="0060072D" w:rsidP="003F6BCA">
      <w:pPr>
        <w:pStyle w:val="NoSpacing"/>
      </w:pPr>
      <w:r>
        <w:t xml:space="preserve">    a)DDYD       b) DYYD           c)DDYY</w:t>
      </w:r>
      <w:r>
        <w:tab/>
        <w:t>d)YDYD</w:t>
      </w:r>
    </w:p>
    <w:p w:rsidR="0060072D" w:rsidRDefault="0060072D" w:rsidP="003F6BCA">
      <w:pPr>
        <w:pStyle w:val="NoSpacing"/>
      </w:pPr>
    </w:p>
    <w:p w:rsidR="0060072D" w:rsidRDefault="0060072D" w:rsidP="003F6BCA">
      <w:pPr>
        <w:pStyle w:val="NoSpacing"/>
      </w:pPr>
      <w:r w:rsidRPr="003F6BCA">
        <w:rPr>
          <w:b/>
        </w:rPr>
        <w:t>23)</w:t>
      </w:r>
      <w:r>
        <w:rPr>
          <w:b/>
        </w:rPr>
        <w:t xml:space="preserve"> </w:t>
      </w:r>
      <w:r>
        <w:t>Soluk verirken ………….</w:t>
      </w:r>
    </w:p>
    <w:p w:rsidR="0060072D" w:rsidRDefault="0060072D" w:rsidP="003F6BCA">
      <w:pPr>
        <w:pStyle w:val="NoSpacing"/>
      </w:pPr>
      <w:r>
        <w:t xml:space="preserve"> Yukarıdaki cümlede noktalı yere aşağıdaki ifadelerden hangisi yazılırsa </w:t>
      </w:r>
      <w:r>
        <w:rPr>
          <w:u w:val="single"/>
        </w:rPr>
        <w:t xml:space="preserve">yanlış olur? </w:t>
      </w:r>
    </w:p>
    <w:p w:rsidR="0060072D" w:rsidRDefault="0060072D" w:rsidP="003F6BCA">
      <w:pPr>
        <w:pStyle w:val="NoSpacing"/>
      </w:pPr>
      <w:r>
        <w:t>a)karbondioksit dışarı atılır</w:t>
      </w:r>
    </w:p>
    <w:p w:rsidR="0060072D" w:rsidRDefault="0060072D" w:rsidP="003F6BCA">
      <w:pPr>
        <w:pStyle w:val="NoSpacing"/>
      </w:pPr>
      <w:r>
        <w:t>b)vücuda oksijen girişi olur</w:t>
      </w:r>
    </w:p>
    <w:p w:rsidR="0060072D" w:rsidRDefault="0060072D" w:rsidP="003F6BCA">
      <w:pPr>
        <w:pStyle w:val="NoSpacing"/>
      </w:pPr>
      <w:r>
        <w:t>c) göğüs kafesi daralır</w:t>
      </w:r>
    </w:p>
    <w:p w:rsidR="0060072D" w:rsidRDefault="0060072D" w:rsidP="003F6BCA">
      <w:pPr>
        <w:pStyle w:val="NoSpacing"/>
      </w:pPr>
      <w:r>
        <w:t>d)diyafram eski halini alır</w:t>
      </w:r>
    </w:p>
    <w:p w:rsidR="0060072D" w:rsidRDefault="0060072D" w:rsidP="003F6BCA">
      <w:pPr>
        <w:pStyle w:val="NoSpacing"/>
      </w:pPr>
    </w:p>
    <w:p w:rsidR="0060072D" w:rsidRDefault="0060072D" w:rsidP="003F6BCA">
      <w:pPr>
        <w:pStyle w:val="NoSpacing"/>
      </w:pPr>
      <w:r w:rsidRPr="003F6BCA">
        <w:rPr>
          <w:b/>
        </w:rPr>
        <w:t>24)</w:t>
      </w:r>
      <w:r>
        <w:rPr>
          <w:b/>
        </w:rPr>
        <w:t xml:space="preserve"> </w:t>
      </w:r>
      <w:r>
        <w:t>Yiyeceklerin yemek borusuna, solunan havanın ise soluk borusuna gitmesini sağlayan yapı hangisidir?</w:t>
      </w:r>
    </w:p>
    <w:p w:rsidR="0060072D" w:rsidRDefault="0060072D" w:rsidP="003F6BCA">
      <w:pPr>
        <w:pStyle w:val="NoSpacing"/>
      </w:pPr>
      <w:r>
        <w:t>a) yemek borusu</w:t>
      </w:r>
      <w:r>
        <w:tab/>
        <w:t xml:space="preserve">    b)yutak</w:t>
      </w:r>
      <w:r>
        <w:tab/>
      </w:r>
    </w:p>
    <w:p w:rsidR="0060072D" w:rsidRDefault="0060072D" w:rsidP="003F6BCA">
      <w:pPr>
        <w:pStyle w:val="NoSpacing"/>
      </w:pPr>
      <w:r>
        <w:t>c)soluk borusu</w:t>
      </w:r>
      <w:r>
        <w:tab/>
        <w:t xml:space="preserve">                  d)gırtlak</w:t>
      </w:r>
    </w:p>
    <w:p w:rsidR="0060072D" w:rsidRDefault="0060072D" w:rsidP="003F6BCA">
      <w:pPr>
        <w:pStyle w:val="NoSpacing"/>
      </w:pPr>
    </w:p>
    <w:p w:rsidR="0060072D" w:rsidRDefault="0060072D" w:rsidP="003F6BCA">
      <w:pPr>
        <w:pStyle w:val="NoSpacing"/>
      </w:pPr>
      <w:r w:rsidRPr="003F6BCA">
        <w:rPr>
          <w:b/>
        </w:rPr>
        <w:t>25)</w:t>
      </w:r>
      <w:r>
        <w:t xml:space="preserve"> Aşağıdaki mesleklerden hangisini yapan kişiler, diğerlerine göre </w:t>
      </w:r>
      <w:r>
        <w:rPr>
          <w:u w:val="single"/>
        </w:rPr>
        <w:t xml:space="preserve">daha çok </w:t>
      </w:r>
      <w:r>
        <w:t>enerjiye ihtiyaç duyarlar?</w:t>
      </w:r>
    </w:p>
    <w:p w:rsidR="0060072D" w:rsidRDefault="0060072D" w:rsidP="003F6BCA">
      <w:pPr>
        <w:pStyle w:val="NoSpacing"/>
      </w:pPr>
      <w:r>
        <w:t xml:space="preserve">a) boyacılık </w:t>
      </w:r>
      <w:r>
        <w:tab/>
        <w:t xml:space="preserve">         b)memurluk</w:t>
      </w:r>
    </w:p>
    <w:p w:rsidR="0060072D" w:rsidRDefault="0060072D" w:rsidP="003F6BCA">
      <w:pPr>
        <w:pStyle w:val="NoSpacing"/>
      </w:pPr>
      <w:r>
        <w:t xml:space="preserve">c)öğretmenlik </w:t>
      </w:r>
      <w:r>
        <w:tab/>
        <w:t xml:space="preserve">        d) kasaplık</w:t>
      </w:r>
    </w:p>
    <w:p w:rsidR="0060072D" w:rsidRDefault="0060072D" w:rsidP="003F6BCA">
      <w:pPr>
        <w:pStyle w:val="NoSpacing"/>
      </w:pPr>
    </w:p>
    <w:p w:rsidR="0060072D" w:rsidRDefault="0060072D" w:rsidP="003F6BCA">
      <w:pPr>
        <w:pStyle w:val="NoSpacing"/>
      </w:pPr>
    </w:p>
    <w:p w:rsidR="0060072D" w:rsidRDefault="0060072D" w:rsidP="003F6BCA">
      <w:pPr>
        <w:pStyle w:val="NoSpacing"/>
      </w:pPr>
    </w:p>
    <w:p w:rsidR="0060072D" w:rsidRDefault="0060072D" w:rsidP="003F6BCA">
      <w:pPr>
        <w:pStyle w:val="NoSpacing"/>
      </w:pPr>
      <w:r>
        <w:tab/>
      </w:r>
      <w:r>
        <w:tab/>
      </w:r>
      <w:r>
        <w:tab/>
        <w:t>BAŞARILAR…</w:t>
      </w:r>
    </w:p>
    <w:p w:rsidR="0060072D" w:rsidRDefault="0060072D" w:rsidP="003F6BCA">
      <w:pPr>
        <w:pStyle w:val="NoSpacing"/>
      </w:pPr>
    </w:p>
    <w:p w:rsidR="0060072D" w:rsidRDefault="0060072D" w:rsidP="003F6BCA">
      <w:pPr>
        <w:pStyle w:val="NoSpacing"/>
      </w:pPr>
    </w:p>
    <w:p w:rsidR="0060072D" w:rsidRDefault="0060072D" w:rsidP="003F6BCA">
      <w:pPr>
        <w:pStyle w:val="NoSpacing"/>
      </w:pPr>
    </w:p>
    <w:p w:rsidR="0060072D" w:rsidRDefault="0060072D" w:rsidP="003F6BCA">
      <w:pPr>
        <w:pStyle w:val="NoSpacing"/>
      </w:pPr>
    </w:p>
    <w:p w:rsidR="0060072D" w:rsidRDefault="0060072D" w:rsidP="003F6BCA">
      <w:pPr>
        <w:pStyle w:val="NoSpacing"/>
      </w:pPr>
    </w:p>
    <w:p w:rsidR="0060072D" w:rsidRPr="003F6BCA" w:rsidRDefault="0060072D" w:rsidP="0042234E">
      <w:pPr>
        <w:pStyle w:val="NoSpacing"/>
      </w:pPr>
      <w:r w:rsidRPr="00EF68A0">
        <w:t xml:space="preserve"> </w:t>
      </w:r>
    </w:p>
    <w:sectPr w:rsidR="0060072D" w:rsidRPr="003F6BCA" w:rsidSect="00594B78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12B5D"/>
    <w:multiLevelType w:val="hybridMultilevel"/>
    <w:tmpl w:val="8E549F52"/>
    <w:lvl w:ilvl="0" w:tplc="7B12DA06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">
    <w:nsid w:val="049F7C41"/>
    <w:multiLevelType w:val="hybridMultilevel"/>
    <w:tmpl w:val="E07218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CD5EB9"/>
    <w:multiLevelType w:val="hybridMultilevel"/>
    <w:tmpl w:val="02DAC2D8"/>
    <w:lvl w:ilvl="0" w:tplc="C5921CAA">
      <w:start w:val="1"/>
      <w:numFmt w:val="lowerLetter"/>
      <w:lvlText w:val="%1)"/>
      <w:lvlJc w:val="left"/>
      <w:pPr>
        <w:ind w:left="60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  <w:rPr>
        <w:rFonts w:cs="Times New Roman"/>
      </w:rPr>
    </w:lvl>
  </w:abstractNum>
  <w:abstractNum w:abstractNumId="3">
    <w:nsid w:val="18261C99"/>
    <w:multiLevelType w:val="hybridMultilevel"/>
    <w:tmpl w:val="5CF2049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96977F9"/>
    <w:multiLevelType w:val="hybridMultilevel"/>
    <w:tmpl w:val="B6D6CDE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E45944"/>
    <w:multiLevelType w:val="hybridMultilevel"/>
    <w:tmpl w:val="9196B4E8"/>
    <w:lvl w:ilvl="0" w:tplc="7D1ADF1A">
      <w:start w:val="1"/>
      <w:numFmt w:val="lowerLetter"/>
      <w:lvlText w:val="%1)"/>
      <w:lvlJc w:val="left"/>
      <w:pPr>
        <w:ind w:left="45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1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7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  <w:rPr>
        <w:rFonts w:cs="Times New Roman"/>
      </w:rPr>
    </w:lvl>
  </w:abstractNum>
  <w:abstractNum w:abstractNumId="6">
    <w:nsid w:val="1B692F02"/>
    <w:multiLevelType w:val="hybridMultilevel"/>
    <w:tmpl w:val="AFA4CC92"/>
    <w:lvl w:ilvl="0" w:tplc="B04AA8DC">
      <w:start w:val="1"/>
      <w:numFmt w:val="lowerLetter"/>
      <w:lvlText w:val="%1)"/>
      <w:lvlJc w:val="left"/>
      <w:pPr>
        <w:ind w:left="45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1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7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  <w:rPr>
        <w:rFonts w:cs="Times New Roman"/>
      </w:rPr>
    </w:lvl>
  </w:abstractNum>
  <w:abstractNum w:abstractNumId="7">
    <w:nsid w:val="289A59D2"/>
    <w:multiLevelType w:val="hybridMultilevel"/>
    <w:tmpl w:val="1848DEE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66259B"/>
    <w:multiLevelType w:val="hybridMultilevel"/>
    <w:tmpl w:val="278440B2"/>
    <w:lvl w:ilvl="0" w:tplc="91782C92">
      <w:start w:val="1"/>
      <w:numFmt w:val="lowerLetter"/>
      <w:lvlText w:val="%1)"/>
      <w:lvlJc w:val="left"/>
      <w:pPr>
        <w:ind w:left="45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1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7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  <w:rPr>
        <w:rFonts w:cs="Times New Roman"/>
      </w:rPr>
    </w:lvl>
  </w:abstractNum>
  <w:abstractNum w:abstractNumId="9">
    <w:nsid w:val="2E135CA1"/>
    <w:multiLevelType w:val="hybridMultilevel"/>
    <w:tmpl w:val="164E0E3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721227E"/>
    <w:multiLevelType w:val="hybridMultilevel"/>
    <w:tmpl w:val="0CF0BA9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AC01213"/>
    <w:multiLevelType w:val="hybridMultilevel"/>
    <w:tmpl w:val="46885D2A"/>
    <w:lvl w:ilvl="0" w:tplc="E70AE94A">
      <w:start w:val="1"/>
      <w:numFmt w:val="lowerLetter"/>
      <w:lvlText w:val="%1)"/>
      <w:lvlJc w:val="left"/>
      <w:pPr>
        <w:ind w:left="45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1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7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  <w:rPr>
        <w:rFonts w:cs="Times New Roman"/>
      </w:rPr>
    </w:lvl>
  </w:abstractNum>
  <w:abstractNum w:abstractNumId="12">
    <w:nsid w:val="494403AC"/>
    <w:multiLevelType w:val="hybridMultilevel"/>
    <w:tmpl w:val="CEECC478"/>
    <w:lvl w:ilvl="0" w:tplc="987E91B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B3D2684"/>
    <w:multiLevelType w:val="hybridMultilevel"/>
    <w:tmpl w:val="FBB6FBB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C021E22"/>
    <w:multiLevelType w:val="hybridMultilevel"/>
    <w:tmpl w:val="5B8ED134"/>
    <w:lvl w:ilvl="0" w:tplc="0DAA9EF2">
      <w:start w:val="1"/>
      <w:numFmt w:val="lowerLetter"/>
      <w:lvlText w:val="%1)"/>
      <w:lvlJc w:val="left"/>
      <w:pPr>
        <w:ind w:left="39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5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1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  <w:rPr>
        <w:rFonts w:cs="Times New Roman"/>
      </w:rPr>
    </w:lvl>
  </w:abstractNum>
  <w:abstractNum w:abstractNumId="15">
    <w:nsid w:val="4CF468C4"/>
    <w:multiLevelType w:val="hybridMultilevel"/>
    <w:tmpl w:val="2DD6F59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2732E48"/>
    <w:multiLevelType w:val="hybridMultilevel"/>
    <w:tmpl w:val="CF4AC394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6BB97194"/>
    <w:multiLevelType w:val="hybridMultilevel"/>
    <w:tmpl w:val="C40C836A"/>
    <w:lvl w:ilvl="0" w:tplc="7658900C">
      <w:start w:val="1"/>
      <w:numFmt w:val="lowerLetter"/>
      <w:lvlText w:val="%1)"/>
      <w:lvlJc w:val="left"/>
      <w:pPr>
        <w:ind w:left="60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  <w:rPr>
        <w:rFonts w:cs="Times New Roman"/>
      </w:rPr>
    </w:lvl>
  </w:abstractNum>
  <w:abstractNum w:abstractNumId="18">
    <w:nsid w:val="6F2B16D5"/>
    <w:multiLevelType w:val="hybridMultilevel"/>
    <w:tmpl w:val="331ABFE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2E3518E"/>
    <w:multiLevelType w:val="hybridMultilevel"/>
    <w:tmpl w:val="81AC42F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76143466"/>
    <w:multiLevelType w:val="hybridMultilevel"/>
    <w:tmpl w:val="B2E2F7B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76D80883"/>
    <w:multiLevelType w:val="hybridMultilevel"/>
    <w:tmpl w:val="075A7386"/>
    <w:lvl w:ilvl="0" w:tplc="1048ECE0">
      <w:start w:val="1"/>
      <w:numFmt w:val="lowerLetter"/>
      <w:lvlText w:val="%1)"/>
      <w:lvlJc w:val="left"/>
      <w:pPr>
        <w:ind w:left="39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5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1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  <w:rPr>
        <w:rFonts w:cs="Times New Roman"/>
      </w:rPr>
    </w:lvl>
  </w:abstractNum>
  <w:abstractNum w:abstractNumId="22">
    <w:nsid w:val="7C936EA9"/>
    <w:multiLevelType w:val="hybridMultilevel"/>
    <w:tmpl w:val="5A8C3CDA"/>
    <w:lvl w:ilvl="0" w:tplc="19D8F7AE">
      <w:start w:val="3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3">
    <w:nsid w:val="7E485890"/>
    <w:multiLevelType w:val="hybridMultilevel"/>
    <w:tmpl w:val="ED2EBE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6"/>
  </w:num>
  <w:num w:numId="2">
    <w:abstractNumId w:val="0"/>
  </w:num>
  <w:num w:numId="3">
    <w:abstractNumId w:val="8"/>
  </w:num>
  <w:num w:numId="4">
    <w:abstractNumId w:val="9"/>
  </w:num>
  <w:num w:numId="5">
    <w:abstractNumId w:val="22"/>
  </w:num>
  <w:num w:numId="6">
    <w:abstractNumId w:val="17"/>
  </w:num>
  <w:num w:numId="7">
    <w:abstractNumId w:val="13"/>
  </w:num>
  <w:num w:numId="8">
    <w:abstractNumId w:val="14"/>
  </w:num>
  <w:num w:numId="9">
    <w:abstractNumId w:val="21"/>
  </w:num>
  <w:num w:numId="10">
    <w:abstractNumId w:val="4"/>
  </w:num>
  <w:num w:numId="11">
    <w:abstractNumId w:val="7"/>
  </w:num>
  <w:num w:numId="12">
    <w:abstractNumId w:val="18"/>
  </w:num>
  <w:num w:numId="13">
    <w:abstractNumId w:val="15"/>
  </w:num>
  <w:num w:numId="14">
    <w:abstractNumId w:val="12"/>
  </w:num>
  <w:num w:numId="15">
    <w:abstractNumId w:val="20"/>
  </w:num>
  <w:num w:numId="16">
    <w:abstractNumId w:val="19"/>
  </w:num>
  <w:num w:numId="17">
    <w:abstractNumId w:val="2"/>
  </w:num>
  <w:num w:numId="18">
    <w:abstractNumId w:val="1"/>
  </w:num>
  <w:num w:numId="19">
    <w:abstractNumId w:val="6"/>
  </w:num>
  <w:num w:numId="20">
    <w:abstractNumId w:val="11"/>
  </w:num>
  <w:num w:numId="21">
    <w:abstractNumId w:val="5"/>
  </w:num>
  <w:num w:numId="22">
    <w:abstractNumId w:val="23"/>
  </w:num>
  <w:num w:numId="23">
    <w:abstractNumId w:val="10"/>
  </w:num>
  <w:num w:numId="2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4B78"/>
    <w:rsid w:val="00014246"/>
    <w:rsid w:val="000A3892"/>
    <w:rsid w:val="000D497A"/>
    <w:rsid w:val="00121C03"/>
    <w:rsid w:val="00186C47"/>
    <w:rsid w:val="001A53EF"/>
    <w:rsid w:val="0022318B"/>
    <w:rsid w:val="00344E0A"/>
    <w:rsid w:val="003E37C4"/>
    <w:rsid w:val="003F6BCA"/>
    <w:rsid w:val="00417FF7"/>
    <w:rsid w:val="0042234E"/>
    <w:rsid w:val="004329AD"/>
    <w:rsid w:val="00577A60"/>
    <w:rsid w:val="00594B78"/>
    <w:rsid w:val="0060072D"/>
    <w:rsid w:val="007C231B"/>
    <w:rsid w:val="00827260"/>
    <w:rsid w:val="009912F1"/>
    <w:rsid w:val="009A631E"/>
    <w:rsid w:val="00AE1C35"/>
    <w:rsid w:val="00B71264"/>
    <w:rsid w:val="00C94464"/>
    <w:rsid w:val="00E833ED"/>
    <w:rsid w:val="00EF68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7260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594B7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186C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86C47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22318B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openxmlformats.org/officeDocument/2006/relationships/settings" Target="settings.xml"/><Relationship Id="rId7" Type="http://schemas.openxmlformats.org/officeDocument/2006/relationships/image" Target="media/image2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126</TotalTime>
  <Pages>2</Pages>
  <Words>890</Words>
  <Characters>5078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USER</dc:creator>
  <cp:keywords>www.sorubak.com</cp:keywords>
  <dc:description/>
  <cp:lastModifiedBy>EDANUR HANIM</cp:lastModifiedBy>
  <cp:revision>5</cp:revision>
  <dcterms:created xsi:type="dcterms:W3CDTF">2011-10-31T15:12:00Z</dcterms:created>
  <dcterms:modified xsi:type="dcterms:W3CDTF">2011-12-25T18:38:00Z</dcterms:modified>
  <cp:category>www.sorubak.com</cp:category>
  <cp:contentType>www.sorubak.com</cp:contentType>
  <cp:contentStatus>www.sorubak.com</cp:contentStatus>
</cp:coreProperties>
</file>