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9B" w:rsidRPr="00A01992" w:rsidRDefault="0074599B" w:rsidP="005902F8">
      <w:pPr>
        <w:pStyle w:val="NoSpacing"/>
        <w:jc w:val="center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ZIT ANLAMLI (KARŞIT</w:t>
      </w:r>
      <w:r w:rsidRPr="005902F8">
        <w:rPr>
          <w:b/>
          <w:color w:val="FF0000"/>
          <w:sz w:val="28"/>
          <w:szCs w:val="28"/>
        </w:rPr>
        <w:t>) SÖZCÜKLER</w:t>
      </w:r>
      <w:r>
        <w:rPr>
          <w:sz w:val="28"/>
          <w:szCs w:val="28"/>
        </w:rPr>
        <w:br/>
      </w:r>
      <w:r w:rsidRPr="00A01992">
        <w:rPr>
          <w:sz w:val="28"/>
          <w:szCs w:val="28"/>
        </w:rPr>
        <w:t xml:space="preserve">Birbirinin </w:t>
      </w:r>
      <w:r>
        <w:rPr>
          <w:sz w:val="28"/>
          <w:szCs w:val="28"/>
        </w:rPr>
        <w:t>karşıtı olan</w:t>
      </w:r>
      <w:r w:rsidRPr="00A01992">
        <w:rPr>
          <w:sz w:val="28"/>
          <w:szCs w:val="28"/>
        </w:rPr>
        <w:t xml:space="preserve"> sözcüklere </w:t>
      </w:r>
      <w:r>
        <w:rPr>
          <w:b/>
          <w:sz w:val="28"/>
          <w:szCs w:val="28"/>
        </w:rPr>
        <w:t>zıt anlamlı</w:t>
      </w:r>
      <w:r w:rsidRPr="00A01992">
        <w:rPr>
          <w:sz w:val="28"/>
          <w:szCs w:val="28"/>
        </w:rPr>
        <w:t xml:space="preserve"> sözcükler denir.  Siz de örnekteki gibi aşağıd</w:t>
      </w:r>
      <w:r>
        <w:rPr>
          <w:sz w:val="28"/>
          <w:szCs w:val="28"/>
        </w:rPr>
        <w:t>aki sözcüklerin zıt anlamlılarını</w:t>
      </w:r>
      <w:r w:rsidRPr="00A01992">
        <w:rPr>
          <w:sz w:val="28"/>
          <w:szCs w:val="28"/>
        </w:rPr>
        <w:t xml:space="preserve"> karşılarına yazın.</w:t>
      </w:r>
    </w:p>
    <w:p w:rsidR="0074599B" w:rsidRDefault="0074599B" w:rsidP="00404192">
      <w:pPr>
        <w:pStyle w:val="NoSpacing"/>
        <w:sectPr w:rsidR="0074599B" w:rsidSect="00EC7459">
          <w:pgSz w:w="11906" w:h="16838"/>
          <w:pgMar w:top="993" w:right="282" w:bottom="426" w:left="426" w:header="708" w:footer="708" w:gutter="0"/>
          <w:cols w:space="708"/>
          <w:docGrid w:linePitch="360"/>
        </w:sectPr>
      </w:pPr>
    </w:p>
    <w:p w:rsidR="0074599B" w:rsidRDefault="0074599B" w:rsidP="00404192">
      <w:pPr>
        <w:pStyle w:val="NoSpacing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835"/>
      </w:tblGrid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güzel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6D11AD">
              <w:rPr>
                <w:rFonts w:ascii="Monotype Corsiva" w:hAnsi="Monotype Corsiva"/>
                <w:sz w:val="36"/>
                <w:szCs w:val="36"/>
              </w:rPr>
              <w:t>çirkin</w:t>
            </w:r>
            <w:bookmarkStart w:id="0" w:name="_GoBack"/>
            <w:bookmarkEnd w:id="0"/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gülmek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acı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gece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uzun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dar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aşağı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içeri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giriş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sağ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doğru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alt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ucuz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erken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gel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helal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ödül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erkek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evli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acemi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arka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aç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karanlık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Pr="005902F8" w:rsidRDefault="0074599B" w:rsidP="005902F8">
      <w:pPr>
        <w:pStyle w:val="NoSpacing"/>
        <w:jc w:val="center"/>
        <w:rPr>
          <w:rFonts w:ascii="Curlz MT" w:hAnsi="Curlz MT"/>
          <w:sz w:val="40"/>
          <w:szCs w:val="40"/>
        </w:rPr>
      </w:pPr>
      <w:hyperlink r:id="rId4" w:history="1">
        <w:r w:rsidRPr="008A6045">
          <w:rPr>
            <w:rStyle w:val="Hyperlink"/>
            <w:rFonts w:ascii="Curlz MT" w:hAnsi="Curlz MT"/>
            <w:b/>
            <w:sz w:val="40"/>
            <w:szCs w:val="40"/>
          </w:rPr>
          <w:t>www.sorubak.com</w:t>
        </w:r>
      </w:hyperlink>
      <w:r>
        <w:rPr>
          <w:rFonts w:ascii="Curlz MT" w:hAnsi="Curlz MT"/>
          <w:b/>
          <w:color w:val="FF0000"/>
          <w:sz w:val="40"/>
          <w:szCs w:val="40"/>
        </w:rPr>
        <w:t xml:space="preserve"> </w:t>
      </w: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835"/>
      </w:tblGrid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cimri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kalın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az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uzak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genç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dolu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sabah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beyaz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tembel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sıcak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zayıf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küçük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hafif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zengin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ileri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yavaş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kirli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kâr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iyi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kapalı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eksik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savaş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99B" w:rsidRPr="006D11AD" w:rsidTr="006D11AD">
        <w:trPr>
          <w:trHeight w:val="478"/>
        </w:trPr>
        <w:tc>
          <w:tcPr>
            <w:tcW w:w="1951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1AD">
              <w:rPr>
                <w:rFonts w:ascii="Times New Roman" w:hAnsi="Times New Roman"/>
                <w:sz w:val="28"/>
                <w:szCs w:val="28"/>
              </w:rPr>
              <w:t>tutsak</w:t>
            </w:r>
          </w:p>
        </w:tc>
        <w:tc>
          <w:tcPr>
            <w:tcW w:w="2835" w:type="dxa"/>
            <w:vAlign w:val="center"/>
          </w:tcPr>
          <w:p w:rsidR="0074599B" w:rsidRPr="006D11AD" w:rsidRDefault="0074599B" w:rsidP="006D11A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599B" w:rsidRDefault="0074599B" w:rsidP="00404192">
      <w:pPr>
        <w:pStyle w:val="NoSpacing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23.8pt;margin-top:.45pt;width:196.5pt;height:136.35pt;z-index:251658240;visibility:visible;mso-position-horizontal-relative:text;mso-position-vertical-relative:text">
            <v:imagedata r:id="rId5" o:title=""/>
          </v:shape>
        </w:pict>
      </w: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p w:rsidR="0074599B" w:rsidRDefault="0074599B" w:rsidP="00404192">
      <w:pPr>
        <w:pStyle w:val="NoSpacing"/>
      </w:pPr>
    </w:p>
    <w:sectPr w:rsidR="0074599B" w:rsidSect="00EC7459">
      <w:type w:val="continuous"/>
      <w:pgSz w:w="11906" w:h="16838"/>
      <w:pgMar w:top="993" w:right="282" w:bottom="141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3F0"/>
    <w:rsid w:val="00005FE2"/>
    <w:rsid w:val="00023BCC"/>
    <w:rsid w:val="0010321A"/>
    <w:rsid w:val="001D1B62"/>
    <w:rsid w:val="00321943"/>
    <w:rsid w:val="00404192"/>
    <w:rsid w:val="004B0D59"/>
    <w:rsid w:val="005902F8"/>
    <w:rsid w:val="005923F0"/>
    <w:rsid w:val="006D11AD"/>
    <w:rsid w:val="0074599B"/>
    <w:rsid w:val="00753E6F"/>
    <w:rsid w:val="008A6045"/>
    <w:rsid w:val="00A01992"/>
    <w:rsid w:val="00CF66C9"/>
    <w:rsid w:val="00D81B3C"/>
    <w:rsid w:val="00EC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4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419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04192"/>
    <w:rPr>
      <w:lang w:eastAsia="en-US"/>
    </w:rPr>
  </w:style>
  <w:style w:type="table" w:styleId="TableGrid">
    <w:name w:val="Table Grid"/>
    <w:basedOn w:val="TableNormal"/>
    <w:uiPriority w:val="99"/>
    <w:rsid w:val="001032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05F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90</Words>
  <Characters>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NYZKSY</dc:creator>
  <cp:keywords>www.sorubak.com</cp:keywords>
  <dc:description>www.sorubak.com</dc:description>
  <cp:lastModifiedBy>EDANUR HANIM</cp:lastModifiedBy>
  <cp:revision>5</cp:revision>
  <cp:lastPrinted>2011-11-02T09:41:00Z</cp:lastPrinted>
  <dcterms:created xsi:type="dcterms:W3CDTF">2011-11-02T09:41:00Z</dcterms:created>
  <dcterms:modified xsi:type="dcterms:W3CDTF">2011-12-20T18:11:00Z</dcterms:modified>
  <cp:category>www.sorubak.com</cp:category>
  <cp:contentStatus>www.sorubak.com</cp:contentStatus>
</cp:coreProperties>
</file>