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TOPLAMA VE ÇIKARMA PROBLEMLERİ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1-330’a yuvarlanabilen en büyük sayı ile 430’a yuvarlanan en büyük sayının toplamı kaçtır?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2-Bir çıkarma işleminde çıkan 257, fark 443 ise eksilen sayı kaçtır?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3-Bir çıkarma işleminde fark 297, eksilen 500’dür.Çıkan sayı kaçtır?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AC4D6B">
      <w:pPr>
        <w:ind w:right="-142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4-Bir çıkarma işleminde çıkan</w:t>
      </w:r>
      <w:r>
        <w:rPr>
          <w:rFonts w:ascii="Comic Sans MS" w:hAnsi="Comic Sans MS"/>
          <w:sz w:val="20"/>
          <w:szCs w:val="20"/>
        </w:rPr>
        <w:t xml:space="preserve"> 1</w:t>
      </w:r>
      <w:r w:rsidRPr="000A1AE7">
        <w:rPr>
          <w:rFonts w:ascii="Comic Sans MS" w:hAnsi="Comic Sans MS"/>
          <w:sz w:val="20"/>
          <w:szCs w:val="20"/>
        </w:rPr>
        <w:t>42, fark ise çıkanın iki katıdır</w:t>
      </w:r>
      <w:r>
        <w:rPr>
          <w:rFonts w:ascii="Comic Sans MS" w:hAnsi="Comic Sans MS"/>
          <w:sz w:val="20"/>
          <w:szCs w:val="20"/>
        </w:rPr>
        <w:t>.Eksilen, çıkan ve farkın toplamı</w:t>
      </w:r>
      <w:r w:rsidRPr="000A1AE7">
        <w:rPr>
          <w:rFonts w:ascii="Comic Sans MS" w:hAnsi="Comic Sans MS"/>
          <w:sz w:val="20"/>
          <w:szCs w:val="20"/>
        </w:rPr>
        <w:t xml:space="preserve"> kaçtır?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5-Bir çıkarma işleminde çıkan ile farkın toplamı 450’dir.Eksilen ,çıkan ve farkın toplamı kaçtır?</w:t>
      </w: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416986">
      <w:pPr>
        <w:ind w:left="-426" w:right="-568" w:firstLine="284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6-Bir beyaz eşya mağazasında çamaşır makinesi 475 TL’dir.Buzdolabı ise  çamaşır makinesinden375 TL fazladır.Bir   buzdolabı ve bir çamaşır makinesi alan bir kişi toplam kaç TL ödeyecektir?</w:t>
      </w: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7-Bir çiftçi pazara 265 yumurta götürdü. Yumurtaların 18 tanesi kırıldı.198 tanesi de satıldı.Çiftçinin kaç yumurtası kaldı?</w:t>
      </w: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8-Bir fırında günde 750 ekmek üretiliyor. Ekmeklerin 295 tanesi bakkallara ,255 tanesi de lokantalara satılıyor.Geri kalan ekmekler de fırında satılıyor.Fırında kaç ekmek satılmaktadır?</w:t>
      </w: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  <w:hyperlink r:id="rId4" w:history="1">
        <w:r>
          <w:rPr>
            <w:rStyle w:val="Hyperlink"/>
            <w:rFonts w:ascii="Curlz MT" w:hAnsi="Curlz MT"/>
            <w:b/>
            <w:sz w:val="40"/>
            <w:szCs w:val="40"/>
          </w:rPr>
          <w:t>www.sorubak.com</w:t>
        </w:r>
      </w:hyperlink>
    </w:p>
    <w:p w:rsidR="00864019" w:rsidRPr="000A1AE7" w:rsidRDefault="00864019" w:rsidP="000A1AE7">
      <w:pPr>
        <w:ind w:left="-142" w:right="-568"/>
        <w:rPr>
          <w:rFonts w:ascii="Comic Sans MS" w:hAnsi="Comic Sans MS"/>
          <w:sz w:val="20"/>
          <w:szCs w:val="20"/>
        </w:rPr>
      </w:pPr>
      <w:r w:rsidRPr="000A1AE7">
        <w:rPr>
          <w:rFonts w:ascii="Comic Sans MS" w:hAnsi="Comic Sans MS"/>
          <w:sz w:val="20"/>
          <w:szCs w:val="20"/>
        </w:rPr>
        <w:t>9-349 sayısından önce gelen tek sayı ile bir sonra gelen tek sayının toplamı kaçtır?</w:t>
      </w:r>
    </w:p>
    <w:sectPr w:rsidR="00864019" w:rsidRPr="000A1AE7" w:rsidSect="000A1AE7">
      <w:pgSz w:w="11906" w:h="16838"/>
      <w:pgMar w:top="568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986"/>
    <w:rsid w:val="000A1AE7"/>
    <w:rsid w:val="00345CCA"/>
    <w:rsid w:val="00416986"/>
    <w:rsid w:val="00864019"/>
    <w:rsid w:val="00A22143"/>
    <w:rsid w:val="00AC4D6B"/>
    <w:rsid w:val="00B7245F"/>
    <w:rsid w:val="00B8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852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casper</dc:creator>
  <cp:keywords>www.sorubak.com</cp:keywords>
  <dc:description>www.sorubak.com</dc:description>
  <cp:lastModifiedBy>EDANUR HANIM</cp:lastModifiedBy>
  <cp:revision>2</cp:revision>
  <dcterms:created xsi:type="dcterms:W3CDTF">2011-11-20T20:13:00Z</dcterms:created>
  <dcterms:modified xsi:type="dcterms:W3CDTF">2011-12-20T18:13:00Z</dcterms:modified>
  <cp:category>www.sorubak.com</cp:category>
  <cp:contentStatus>www.sorubak.com</cp:contentStatus>
</cp:coreProperties>
</file>