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571" w:rsidRPr="0026437C" w:rsidRDefault="00D55571" w:rsidP="00E136F0">
      <w:pPr>
        <w:jc w:val="center"/>
        <w:rPr>
          <w:rFonts w:ascii="Elephant" w:hAnsi="Elephant"/>
          <w:i/>
          <w:sz w:val="20"/>
          <w:szCs w:val="20"/>
        </w:rPr>
      </w:pPr>
      <w:r w:rsidRPr="0026437C">
        <w:rPr>
          <w:rFonts w:ascii="Elephant" w:hAnsi="Elephant"/>
          <w:i/>
          <w:sz w:val="20"/>
          <w:szCs w:val="20"/>
        </w:rPr>
        <w:t>PARALARIMIZ</w:t>
      </w:r>
    </w:p>
    <w:p w:rsidR="00D55571" w:rsidRPr="0026437C" w:rsidRDefault="00D55571" w:rsidP="00E136F0">
      <w:pPr>
        <w:jc w:val="both"/>
        <w:rPr>
          <w:rFonts w:ascii="Elephant" w:hAnsi="Elephant"/>
          <w:i/>
          <w:sz w:val="20"/>
          <w:szCs w:val="20"/>
        </w:rPr>
      </w:pPr>
      <w:r w:rsidRPr="0026437C">
        <w:rPr>
          <w:rFonts w:ascii="Elephant" w:hAnsi="Elephant"/>
          <w:i/>
          <w:sz w:val="20"/>
          <w:szCs w:val="20"/>
        </w:rPr>
        <w:t>Ülkemizin para birimi “lira”dır. Kısaca TL ile gösterilir. Alışveriş yaparken para kullanırız. Çok eski zamanlarda insanlar alışveriş yapmak için eşyalarını değiş tokuş ederlerdi. Alışveriş yaparken bazen para yerine kredi kartı da kullanırız.</w:t>
      </w:r>
    </w:p>
    <w:p w:rsidR="00D55571" w:rsidRPr="0026437C" w:rsidRDefault="00D55571" w:rsidP="00E136F0">
      <w:pPr>
        <w:jc w:val="both"/>
        <w:rPr>
          <w:rFonts w:ascii="Elephant" w:hAnsi="Elephant"/>
          <w:i/>
          <w:sz w:val="20"/>
          <w:szCs w:val="20"/>
        </w:rPr>
      </w:pPr>
      <w:r w:rsidRPr="0026437C">
        <w:rPr>
          <w:rFonts w:ascii="Elephant" w:hAnsi="Elephant"/>
          <w:i/>
          <w:sz w:val="20"/>
          <w:szCs w:val="20"/>
        </w:rPr>
        <w:tab/>
      </w:r>
      <w:r w:rsidRPr="0026437C">
        <w:rPr>
          <w:rFonts w:ascii="Elephant" w:hAnsi="Elephant"/>
          <w:i/>
          <w:sz w:val="20"/>
          <w:szCs w:val="20"/>
        </w:rPr>
        <w:tab/>
        <w:t>1TL = 100 kuruş</w:t>
      </w:r>
    </w:p>
    <w:p w:rsidR="00D55571" w:rsidRPr="0026437C" w:rsidRDefault="00D55571" w:rsidP="0026437C">
      <w:pPr>
        <w:spacing w:line="240" w:lineRule="auto"/>
        <w:rPr>
          <w:rFonts w:ascii="Elephant" w:hAnsi="Elephant"/>
          <w:i/>
          <w:sz w:val="20"/>
          <w:szCs w:val="20"/>
        </w:rPr>
      </w:pPr>
      <w:r w:rsidRPr="0026437C">
        <w:rPr>
          <w:rFonts w:ascii="Elephant" w:hAnsi="Elephant"/>
          <w:i/>
          <w:sz w:val="20"/>
          <w:szCs w:val="20"/>
        </w:rPr>
        <w:t xml:space="preserve">1. Aşağıdaki tümcelerde boş bırakılan yerleri uygun sözcüklerle tamamlayınız. </w:t>
      </w: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 xml:space="preserve">Ülkemizin para birimi ……………………..……………………………………dır. </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 xml:space="preserve">En büyük kâğıt paramız ……………..………..dir. </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En küçük kâğıt paramız ……………..………..dir.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 xml:space="preserve">En büyük mâdeni paramız ……………..………..dir. </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 xml:space="preserve">En küçük mâdeni paramız ……………..………..dur.  </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 tane kâğıt paramız vardır.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 xml:space="preserve">……… tane mâdeni paramız vardır. </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numPr>
          <w:ilvl w:val="0"/>
          <w:numId w:val="1"/>
        </w:numPr>
        <w:spacing w:after="0" w:line="240" w:lineRule="auto"/>
        <w:rPr>
          <w:rFonts w:ascii="Elephant" w:hAnsi="Elephant"/>
          <w:sz w:val="20"/>
          <w:szCs w:val="20"/>
        </w:rPr>
      </w:pPr>
      <w:r w:rsidRPr="0026437C">
        <w:rPr>
          <w:rFonts w:ascii="Elephant" w:hAnsi="Elephant"/>
          <w:sz w:val="20"/>
          <w:szCs w:val="20"/>
        </w:rPr>
        <w:t xml:space="preserve">…………. ‘nin hem mâdenisi hem kâğıdı vardır. </w:t>
      </w:r>
    </w:p>
    <w:p w:rsidR="00D55571" w:rsidRDefault="00D55571" w:rsidP="00E136F0">
      <w:pPr>
        <w:rPr>
          <w:rFonts w:ascii="Elephant" w:hAnsi="Elephant"/>
          <w:sz w:val="20"/>
          <w:szCs w:val="20"/>
        </w:rPr>
      </w:pPr>
    </w:p>
    <w:p w:rsidR="00D55571" w:rsidRPr="0026437C" w:rsidRDefault="00D55571" w:rsidP="00E136F0">
      <w:pPr>
        <w:rPr>
          <w:rFonts w:ascii="Elephant" w:hAnsi="Elephant"/>
          <w:sz w:val="20"/>
          <w:szCs w:val="20"/>
        </w:rPr>
      </w:pPr>
      <w:r w:rsidRPr="0026437C">
        <w:rPr>
          <w:rFonts w:ascii="Elephant" w:hAnsi="Elephant"/>
          <w:sz w:val="20"/>
          <w:szCs w:val="20"/>
        </w:rPr>
        <w:t>2. Aşağıdaki eşitlikleri uygun biçimde tamamlayınız.</w:t>
      </w:r>
    </w:p>
    <w:p w:rsidR="00D55571" w:rsidRPr="0026437C" w:rsidRDefault="00D55571" w:rsidP="00E136F0">
      <w:pPr>
        <w:spacing w:after="0"/>
        <w:rPr>
          <w:rFonts w:ascii="Elephant" w:hAnsi="Elephant"/>
          <w:sz w:val="20"/>
          <w:szCs w:val="20"/>
        </w:rPr>
        <w:sectPr w:rsidR="00D55571" w:rsidRPr="0026437C" w:rsidSect="00E136F0">
          <w:pgSz w:w="11906" w:h="16838"/>
          <w:pgMar w:top="709" w:right="1417" w:bottom="426" w:left="1417" w:header="708" w:footer="708" w:gutter="0"/>
          <w:cols w:space="708"/>
          <w:docGrid w:linePitch="360"/>
        </w:sectPr>
      </w:pP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1 TL = ……100….. Kr </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E136F0">
      <w:pPr>
        <w:spacing w:after="0"/>
        <w:rPr>
          <w:rFonts w:ascii="Elephant" w:hAnsi="Elephant"/>
          <w:sz w:val="20"/>
          <w:szCs w:val="20"/>
        </w:rPr>
      </w:pPr>
      <w:r w:rsidRPr="0026437C">
        <w:rPr>
          <w:rFonts w:ascii="Elephant" w:hAnsi="Elephant"/>
          <w:sz w:val="20"/>
          <w:szCs w:val="20"/>
        </w:rPr>
        <w:t>5 TL = …………….. Kr</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   2 TL = …………….. Kr</w:t>
      </w: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4 TL = …………….. Kr                       </w:t>
      </w: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 8 TL = …………….. Kr</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 6 TL = …………….. Kr</w:t>
      </w: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 3 TL = …………….. Kr</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9 TL = …………….. Kr             </w:t>
      </w:r>
    </w:p>
    <w:p w:rsidR="00D55571" w:rsidRPr="0026437C" w:rsidRDefault="00D55571" w:rsidP="00E136F0">
      <w:pPr>
        <w:spacing w:after="0"/>
        <w:rPr>
          <w:rFonts w:ascii="Elephant" w:hAnsi="Elephant"/>
          <w:sz w:val="20"/>
          <w:szCs w:val="20"/>
        </w:rPr>
      </w:pPr>
      <w:r w:rsidRPr="0026437C">
        <w:rPr>
          <w:rFonts w:ascii="Elephant" w:hAnsi="Elephant"/>
          <w:sz w:val="20"/>
          <w:szCs w:val="20"/>
        </w:rPr>
        <w:t xml:space="preserve"> 10 TL = ……….…….. Kr</w:t>
      </w:r>
    </w:p>
    <w:p w:rsidR="00D55571" w:rsidRPr="0026437C" w:rsidRDefault="00D55571" w:rsidP="00E136F0">
      <w:pPr>
        <w:rPr>
          <w:rFonts w:ascii="Elephant" w:hAnsi="Elephant"/>
          <w:sz w:val="20"/>
          <w:szCs w:val="20"/>
        </w:rPr>
        <w:sectPr w:rsidR="00D55571" w:rsidRPr="0026437C" w:rsidSect="0026437C">
          <w:type w:val="continuous"/>
          <w:pgSz w:w="11906" w:h="16838"/>
          <w:pgMar w:top="709" w:right="1417" w:bottom="426" w:left="1417" w:header="708" w:footer="708" w:gutter="0"/>
          <w:cols w:num="2" w:sep="1" w:space="709"/>
          <w:docGrid w:linePitch="360"/>
        </w:sectPr>
      </w:pPr>
    </w:p>
    <w:p w:rsidR="00D55571" w:rsidRPr="0026437C" w:rsidRDefault="00D55571" w:rsidP="00E136F0">
      <w:pPr>
        <w:rPr>
          <w:rFonts w:ascii="Elephant" w:hAnsi="Elephant"/>
          <w:sz w:val="20"/>
          <w:szCs w:val="20"/>
        </w:rPr>
      </w:pPr>
    </w:p>
    <w:p w:rsidR="00D55571" w:rsidRPr="0026437C" w:rsidRDefault="00D55571" w:rsidP="00E136F0">
      <w:pPr>
        <w:rPr>
          <w:rFonts w:ascii="Elephant" w:hAnsi="Elephant"/>
          <w:sz w:val="20"/>
          <w:szCs w:val="20"/>
        </w:rPr>
      </w:pPr>
      <w:r w:rsidRPr="0026437C">
        <w:rPr>
          <w:rFonts w:ascii="Elephant" w:hAnsi="Elephant"/>
          <w:sz w:val="20"/>
          <w:szCs w:val="20"/>
        </w:rPr>
        <w:t xml:space="preserve">3. Aşağıdaki eşitlikleri uygun biçimde tamamlayınız. </w:t>
      </w:r>
    </w:p>
    <w:p w:rsidR="00D55571" w:rsidRPr="0026437C" w:rsidRDefault="00D55571" w:rsidP="00E136F0">
      <w:pPr>
        <w:rPr>
          <w:rFonts w:ascii="Elephant" w:hAnsi="Elephant"/>
          <w:sz w:val="20"/>
          <w:szCs w:val="20"/>
        </w:rPr>
        <w:sectPr w:rsidR="00D55571" w:rsidRPr="0026437C" w:rsidSect="0026437C">
          <w:type w:val="continuous"/>
          <w:pgSz w:w="11906" w:h="16838"/>
          <w:pgMar w:top="709" w:right="1417" w:bottom="426" w:left="1417" w:header="708" w:footer="708" w:gutter="0"/>
          <w:cols w:space="708"/>
          <w:docGrid w:linePitch="360"/>
        </w:sect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200 Kr =  ...2... TL</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 xml:space="preserve"> 500 Kr = ……...…. TL</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 xml:space="preserve"> 100 Kr = ……...…. TL</w:t>
      </w: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800 Kr = ……...…. TL</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300 Kr = ……...…. TL</w:t>
      </w:r>
      <w:r w:rsidRPr="0026437C">
        <w:rPr>
          <w:rFonts w:ascii="Elephant" w:hAnsi="Elephant"/>
          <w:sz w:val="20"/>
          <w:szCs w:val="20"/>
        </w:rPr>
        <w:tab/>
      </w:r>
      <w:r w:rsidRPr="0026437C">
        <w:rPr>
          <w:rFonts w:ascii="Elephant" w:hAnsi="Elephant"/>
          <w:sz w:val="20"/>
          <w:szCs w:val="20"/>
        </w:rPr>
        <w:tab/>
        <w:t xml:space="preserve">        </w:t>
      </w: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 xml:space="preserve"> 700 Kr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 xml:space="preserve"> 600 Kr = ……...…. TL                       </w:t>
      </w: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 xml:space="preserve">900 Kr = ……...…. TL                        </w:t>
      </w:r>
    </w:p>
    <w:p w:rsidR="00D55571" w:rsidRPr="0026437C" w:rsidRDefault="00D55571" w:rsidP="0026437C">
      <w:pPr>
        <w:spacing w:after="0" w:line="240" w:lineRule="auto"/>
        <w:rPr>
          <w:rFonts w:ascii="Elephant" w:hAnsi="Elephant"/>
          <w:sz w:val="20"/>
          <w:szCs w:val="20"/>
        </w:rPr>
        <w:sectPr w:rsidR="00D55571" w:rsidRPr="0026437C" w:rsidSect="0026437C">
          <w:type w:val="continuous"/>
          <w:pgSz w:w="11906" w:h="16838"/>
          <w:pgMar w:top="709" w:right="1417" w:bottom="426" w:left="1417" w:header="708" w:footer="708" w:gutter="0"/>
          <w:cols w:num="2" w:sep="1" w:space="709"/>
          <w:docGrid w:linePitch="360"/>
        </w:sectPr>
      </w:pPr>
      <w:r w:rsidRPr="0026437C">
        <w:rPr>
          <w:rFonts w:ascii="Elephant" w:hAnsi="Elephant"/>
          <w:sz w:val="20"/>
          <w:szCs w:val="20"/>
        </w:rPr>
        <w:t>1000 Kr = ……...…. TL</w:t>
      </w:r>
    </w:p>
    <w:p w:rsidR="00D55571" w:rsidRDefault="00D55571" w:rsidP="00E136F0">
      <w:pPr>
        <w:rPr>
          <w:rFonts w:ascii="Elephant" w:hAnsi="Elephant"/>
          <w:sz w:val="20"/>
          <w:szCs w:val="20"/>
        </w:rPr>
      </w:pPr>
    </w:p>
    <w:p w:rsidR="00D55571" w:rsidRPr="0026437C" w:rsidRDefault="00D55571" w:rsidP="00E136F0">
      <w:pPr>
        <w:rPr>
          <w:rFonts w:ascii="Elephant" w:hAnsi="Elephant"/>
          <w:sz w:val="20"/>
          <w:szCs w:val="20"/>
        </w:rPr>
      </w:pPr>
      <w:r w:rsidRPr="0026437C">
        <w:rPr>
          <w:rFonts w:ascii="Elephant" w:hAnsi="Elephant"/>
          <w:sz w:val="20"/>
          <w:szCs w:val="20"/>
        </w:rPr>
        <w:t>4. Aşağıdaki eşitlikleri tamamlayınız.</w:t>
      </w:r>
    </w:p>
    <w:p w:rsidR="00D55571" w:rsidRPr="0026437C" w:rsidRDefault="00D55571" w:rsidP="00E136F0">
      <w:pPr>
        <w:rPr>
          <w:rFonts w:ascii="Elephant" w:hAnsi="Elephant"/>
          <w:sz w:val="20"/>
          <w:szCs w:val="20"/>
        </w:rPr>
        <w:sectPr w:rsidR="00D55571" w:rsidRPr="0026437C" w:rsidSect="0026437C">
          <w:type w:val="continuous"/>
          <w:pgSz w:w="11906" w:h="16838"/>
          <w:pgMar w:top="709" w:right="1417" w:bottom="426" w:left="1417" w:header="708" w:footer="708" w:gutter="0"/>
          <w:cols w:space="708"/>
          <w:docGrid w:linePitch="360"/>
        </w:sectPr>
      </w:pPr>
    </w:p>
    <w:p w:rsidR="00D55571" w:rsidRPr="0026437C" w:rsidRDefault="00D55571" w:rsidP="00E136F0">
      <w:pPr>
        <w:rPr>
          <w:rFonts w:ascii="Elephant" w:hAnsi="Elephant"/>
          <w:sz w:val="20"/>
          <w:szCs w:val="20"/>
        </w:rPr>
      </w:pPr>
      <w:r w:rsidRPr="0026437C">
        <w:rPr>
          <w:rFonts w:ascii="Elephant" w:hAnsi="Elephant"/>
          <w:sz w:val="20"/>
          <w:szCs w:val="20"/>
        </w:rPr>
        <w:t>1 TL = …..4 ... tane  25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5 TL = ……. tane 50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1 TL = ……. tane 10 Kr.</w:t>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3 TL = …… tane 50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4 TL = …… tane 1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 xml:space="preserve">2 TL = ……. tane  5 Kr </w:t>
      </w:r>
    </w:p>
    <w:p w:rsidR="00D55571" w:rsidRPr="0026437C" w:rsidRDefault="00D55571" w:rsidP="00E136F0">
      <w:pPr>
        <w:rPr>
          <w:rFonts w:ascii="Elephant" w:hAnsi="Elephant"/>
          <w:sz w:val="20"/>
          <w:szCs w:val="20"/>
        </w:rPr>
      </w:pPr>
      <w:r w:rsidRPr="0026437C">
        <w:rPr>
          <w:rFonts w:ascii="Elephant" w:hAnsi="Elephant"/>
          <w:sz w:val="20"/>
          <w:szCs w:val="20"/>
        </w:rPr>
        <w:t>1 TL = …. tane 5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9 TL = …… tane 50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sectPr w:rsidR="00D55571" w:rsidRPr="0026437C" w:rsidSect="0026437C">
          <w:type w:val="continuous"/>
          <w:pgSz w:w="11906" w:h="16838"/>
          <w:pgMar w:top="709" w:right="1417" w:bottom="426" w:left="1417" w:header="708" w:footer="708" w:gutter="0"/>
          <w:cols w:num="2" w:sep="1" w:space="709"/>
          <w:docGrid w:linePitch="360"/>
        </w:sectPr>
      </w:pPr>
    </w:p>
    <w:p w:rsidR="00D55571" w:rsidRPr="0026437C" w:rsidRDefault="00D55571" w:rsidP="00E136F0">
      <w:pPr>
        <w:rPr>
          <w:rFonts w:ascii="Elephant" w:hAnsi="Elephant"/>
          <w:sz w:val="20"/>
          <w:szCs w:val="20"/>
        </w:rPr>
      </w:pPr>
      <w:r w:rsidRPr="0026437C">
        <w:rPr>
          <w:rFonts w:ascii="Elephant" w:hAnsi="Elephant"/>
          <w:sz w:val="20"/>
          <w:szCs w:val="20"/>
        </w:rPr>
        <w:t>6 TL = ……. tane  25 Kr</w:t>
      </w:r>
    </w:p>
    <w:p w:rsidR="00D55571" w:rsidRPr="0026437C" w:rsidRDefault="00D55571" w:rsidP="00E136F0">
      <w:pPr>
        <w:rPr>
          <w:rFonts w:ascii="Elephant" w:hAnsi="Elephant"/>
          <w:sz w:val="20"/>
          <w:szCs w:val="20"/>
        </w:rPr>
      </w:pPr>
      <w:r w:rsidRPr="0026437C">
        <w:rPr>
          <w:rFonts w:ascii="Elephant" w:hAnsi="Elephant"/>
          <w:sz w:val="20"/>
          <w:szCs w:val="20"/>
        </w:rPr>
        <w:t>1 TL = …. tane 50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1 TL = ……. tane 1 Kr.</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 xml:space="preserve">5 TL = …… tane 50 Kr </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sectPr w:rsidR="00D55571" w:rsidRPr="0026437C" w:rsidSect="0026437C">
          <w:type w:val="continuous"/>
          <w:pgSz w:w="11906" w:h="16838"/>
          <w:pgMar w:top="709" w:right="1417" w:bottom="426" w:left="1417" w:header="708" w:footer="708" w:gutter="0"/>
          <w:cols w:num="2" w:space="709"/>
          <w:docGrid w:linePitch="360"/>
        </w:sectPr>
      </w:pPr>
    </w:p>
    <w:p w:rsidR="00D55571" w:rsidRPr="0026437C" w:rsidRDefault="00D55571" w:rsidP="00E136F0">
      <w:pPr>
        <w:rPr>
          <w:rFonts w:ascii="Elephant" w:hAnsi="Elephant"/>
          <w:sz w:val="20"/>
          <w:szCs w:val="20"/>
        </w:rPr>
      </w:pPr>
    </w:p>
    <w:p w:rsidR="00D55571" w:rsidRPr="0026437C" w:rsidRDefault="00D55571" w:rsidP="00E136F0">
      <w:pPr>
        <w:rPr>
          <w:rFonts w:ascii="Elephant" w:hAnsi="Elephant"/>
          <w:sz w:val="20"/>
          <w:szCs w:val="20"/>
        </w:rPr>
      </w:pPr>
      <w:r w:rsidRPr="0026437C">
        <w:rPr>
          <w:rFonts w:ascii="Elephant" w:hAnsi="Elephant"/>
          <w:sz w:val="20"/>
          <w:szCs w:val="20"/>
        </w:rPr>
        <w:t>5. Aşağıdaki eşitlikleri tamamlayınız.</w:t>
      </w:r>
    </w:p>
    <w:p w:rsidR="00D55571" w:rsidRPr="0026437C" w:rsidRDefault="00D55571" w:rsidP="00E136F0">
      <w:pPr>
        <w:rPr>
          <w:rFonts w:ascii="Elephant" w:hAnsi="Elephant"/>
          <w:sz w:val="20"/>
          <w:szCs w:val="20"/>
        </w:rPr>
        <w:sectPr w:rsidR="00D55571" w:rsidRPr="0026437C" w:rsidSect="0026437C">
          <w:type w:val="continuous"/>
          <w:pgSz w:w="11906" w:h="16838"/>
          <w:pgMar w:top="709" w:right="1417" w:bottom="426" w:left="1417" w:header="708" w:footer="708" w:gutter="0"/>
          <w:cols w:space="708"/>
          <w:docGrid w:linePitch="360"/>
        </w:sectPr>
      </w:pPr>
    </w:p>
    <w:p w:rsidR="00D55571" w:rsidRPr="0026437C" w:rsidRDefault="00D55571" w:rsidP="00E136F0">
      <w:pPr>
        <w:rPr>
          <w:rFonts w:ascii="Elephant" w:hAnsi="Elephant"/>
          <w:sz w:val="20"/>
          <w:szCs w:val="20"/>
        </w:rPr>
      </w:pPr>
      <w:r w:rsidRPr="0026437C">
        <w:rPr>
          <w:rFonts w:ascii="Elephant" w:hAnsi="Elephant"/>
          <w:sz w:val="20"/>
          <w:szCs w:val="20"/>
        </w:rPr>
        <w:t>50 TL = ....5… tane 10 TL</w:t>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100 TL = …… tane 50 TL</w:t>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100 TL = …… tane 20 TL</w:t>
      </w:r>
    </w:p>
    <w:p w:rsidR="00D55571" w:rsidRPr="0026437C" w:rsidRDefault="00D55571" w:rsidP="00E136F0">
      <w:pPr>
        <w:rPr>
          <w:rFonts w:ascii="Elephant" w:hAnsi="Elephant"/>
          <w:sz w:val="20"/>
          <w:szCs w:val="20"/>
        </w:rPr>
      </w:pPr>
      <w:r w:rsidRPr="0026437C">
        <w:rPr>
          <w:rFonts w:ascii="Elephant" w:hAnsi="Elephant"/>
          <w:sz w:val="20"/>
          <w:szCs w:val="20"/>
        </w:rPr>
        <w:t>20 TL = …… tane 5 TL</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30 TL = …… tane 10 TL</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50 TL = …… tane 5 TL</w:t>
      </w:r>
    </w:p>
    <w:p w:rsidR="00D55571" w:rsidRPr="0026437C" w:rsidRDefault="00D55571" w:rsidP="00E136F0">
      <w:pPr>
        <w:rPr>
          <w:rFonts w:ascii="Elephant" w:hAnsi="Elephant"/>
          <w:sz w:val="20"/>
          <w:szCs w:val="20"/>
        </w:rPr>
      </w:pPr>
      <w:r w:rsidRPr="0026437C">
        <w:rPr>
          <w:rFonts w:ascii="Elephant" w:hAnsi="Elephant"/>
          <w:sz w:val="20"/>
          <w:szCs w:val="20"/>
        </w:rPr>
        <w:t>40 TL = …… tane 20 TL</w:t>
      </w:r>
      <w:r w:rsidRPr="0026437C">
        <w:rPr>
          <w:rFonts w:ascii="Elephant" w:hAnsi="Elephant"/>
          <w:sz w:val="20"/>
          <w:szCs w:val="20"/>
        </w:rPr>
        <w:tab/>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80 TL = ……. tane 20 TL</w:t>
      </w:r>
      <w:r w:rsidRPr="0026437C">
        <w:rPr>
          <w:rFonts w:ascii="Elephant" w:hAnsi="Elephant"/>
          <w:sz w:val="20"/>
          <w:szCs w:val="20"/>
        </w:rPr>
        <w:tab/>
      </w:r>
    </w:p>
    <w:p w:rsidR="00D55571" w:rsidRPr="0026437C" w:rsidRDefault="00D55571" w:rsidP="00E136F0">
      <w:pPr>
        <w:rPr>
          <w:rFonts w:ascii="Elephant" w:hAnsi="Elephant"/>
          <w:sz w:val="20"/>
          <w:szCs w:val="20"/>
        </w:rPr>
      </w:pPr>
      <w:r w:rsidRPr="0026437C">
        <w:rPr>
          <w:rFonts w:ascii="Elephant" w:hAnsi="Elephant"/>
          <w:sz w:val="20"/>
          <w:szCs w:val="20"/>
        </w:rPr>
        <w:t>10 TL = …… tane 1 TL</w:t>
      </w:r>
      <w:r w:rsidRPr="0026437C">
        <w:rPr>
          <w:rFonts w:ascii="Elephant" w:hAnsi="Elephant"/>
          <w:sz w:val="20"/>
          <w:szCs w:val="20"/>
        </w:rPr>
        <w:tab/>
      </w:r>
    </w:p>
    <w:p w:rsidR="00D55571" w:rsidRPr="0026437C" w:rsidRDefault="00D55571" w:rsidP="00E136F0">
      <w:pPr>
        <w:rPr>
          <w:rFonts w:ascii="Elephant" w:hAnsi="Elephant"/>
          <w:i/>
          <w:sz w:val="20"/>
          <w:szCs w:val="20"/>
        </w:rPr>
        <w:sectPr w:rsidR="00D55571" w:rsidRPr="0026437C" w:rsidSect="0026437C">
          <w:type w:val="continuous"/>
          <w:pgSz w:w="11906" w:h="16838"/>
          <w:pgMar w:top="709" w:right="1417" w:bottom="426" w:left="1417" w:header="708" w:footer="708" w:gutter="0"/>
          <w:cols w:num="2" w:sep="1" w:space="709"/>
          <w:docGrid w:linePitch="360"/>
        </w:sectPr>
      </w:pPr>
    </w:p>
    <w:p w:rsidR="00D55571" w:rsidRPr="0026437C" w:rsidRDefault="00D55571" w:rsidP="00E136F0">
      <w:pPr>
        <w:rPr>
          <w:rFonts w:ascii="Elephant" w:hAnsi="Elephant"/>
          <w:i/>
          <w:sz w:val="20"/>
          <w:szCs w:val="20"/>
        </w:rPr>
      </w:pPr>
      <w:r w:rsidRPr="0026437C">
        <w:rPr>
          <w:rFonts w:ascii="Elephant" w:hAnsi="Elephant"/>
          <w:i/>
          <w:sz w:val="20"/>
          <w:szCs w:val="20"/>
        </w:rPr>
        <w:t>6. Aşağıdaki eşitlikleri tamamlayınız.</w:t>
      </w:r>
    </w:p>
    <w:p w:rsidR="00D55571" w:rsidRPr="0026437C" w:rsidRDefault="00D55571" w:rsidP="0026437C">
      <w:pPr>
        <w:spacing w:after="0" w:line="240" w:lineRule="auto"/>
        <w:rPr>
          <w:rFonts w:ascii="Elephant" w:hAnsi="Elephant"/>
          <w:i/>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5 TL + 90 Kr = …590..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8 TL + 120 Kr =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1 TL + 1 TL + 50 Kr  +  25 Kr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2 TL + 5 TL + 10 Kr + 5 Kr. + 1 Kr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300 Kr  +  4 TL  +  50 Kr  +  5 Kr  =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7 TL + 200 Kr + 25 Kr + 10 Kr  =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2 TL + 5 TL + 1 TL  + 1 TL =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 xml:space="preserve">10 TL +  5 TL +  20 TL + 50 TL = ………… TL </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100 Kr + 50 Kr + 25 Kr + 10 Kr + 5 Kr + 10 Kr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400 Kr. + 100 Kr + 300 Kr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50 TL + 400 Kr + 50 Kr  =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2 tane 20 TL + 10 TL + 50 TL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3 TL 80 Kr + 1 TL 40 Kr =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i/>
          <w:sz w:val="20"/>
          <w:szCs w:val="20"/>
        </w:rPr>
      </w:pPr>
      <w:r w:rsidRPr="0026437C">
        <w:rPr>
          <w:rFonts w:ascii="Elephant" w:hAnsi="Elephant"/>
          <w:i/>
          <w:sz w:val="20"/>
          <w:szCs w:val="20"/>
        </w:rPr>
        <w:t>7. Aşağıdaki eşitlikleri tamamlayınız.</w:t>
      </w:r>
    </w:p>
    <w:p w:rsidR="00D55571" w:rsidRPr="0026437C" w:rsidRDefault="00D55571" w:rsidP="0026437C">
      <w:pPr>
        <w:spacing w:after="0" w:line="240" w:lineRule="auto"/>
        <w:rPr>
          <w:rFonts w:ascii="Elephant" w:hAnsi="Elephant"/>
          <w:sz w:val="20"/>
          <w:szCs w:val="20"/>
        </w:rPr>
      </w:pPr>
    </w:p>
    <w:p w:rsidR="00D55571" w:rsidRDefault="00D55571" w:rsidP="0026437C">
      <w:pPr>
        <w:spacing w:after="0" w:line="240" w:lineRule="auto"/>
        <w:rPr>
          <w:rFonts w:ascii="Elephant" w:hAnsi="Elephant"/>
          <w:sz w:val="20"/>
          <w:szCs w:val="20"/>
        </w:rPr>
        <w:sectPr w:rsidR="00D55571" w:rsidSect="0026437C">
          <w:type w:val="continuous"/>
          <w:pgSz w:w="11906" w:h="16838"/>
          <w:pgMar w:top="709" w:right="1417" w:bottom="426" w:left="1417" w:header="708" w:footer="708" w:gutter="0"/>
          <w:cols w:space="708"/>
          <w:docGrid w:linePitch="360"/>
        </w:sect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4 TL – 50 Kr  = …350..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1 TL – 60 Kr =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600 Kr – 2 TL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7 TL – 25 Kr  =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500 Kr – 200 Kr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50 TL – 5 TL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9 TL  - 250 Kr =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850 Kr  -  350 Kr = ………. TL</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400 Kr – 3 tane 50 Kr =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15 TL – 2 tane 5 TL =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700 Kr -  2 TL 15 Kr =  ………. TL ………. Kr</w:t>
      </w:r>
    </w:p>
    <w:p w:rsidR="00D55571" w:rsidRPr="0026437C" w:rsidRDefault="00D55571" w:rsidP="0026437C">
      <w:pPr>
        <w:spacing w:after="0" w:line="240" w:lineRule="auto"/>
        <w:rPr>
          <w:rFonts w:ascii="Elephant" w:hAnsi="Elephant"/>
          <w:sz w:val="20"/>
          <w:szCs w:val="20"/>
        </w:rPr>
      </w:pPr>
    </w:p>
    <w:p w:rsidR="00D55571" w:rsidRPr="0026437C" w:rsidRDefault="00D55571" w:rsidP="0026437C">
      <w:pPr>
        <w:spacing w:after="0" w:line="240" w:lineRule="auto"/>
        <w:rPr>
          <w:rFonts w:ascii="Elephant" w:hAnsi="Elephant"/>
          <w:sz w:val="20"/>
          <w:szCs w:val="20"/>
        </w:rPr>
      </w:pPr>
      <w:r w:rsidRPr="0026437C">
        <w:rPr>
          <w:rFonts w:ascii="Elephant" w:hAnsi="Elephant"/>
          <w:sz w:val="20"/>
          <w:szCs w:val="20"/>
        </w:rPr>
        <w:t>30 TL – 6 TL 60 Kr = ………. TL ………. Kr</w:t>
      </w:r>
    </w:p>
    <w:p w:rsidR="00D55571" w:rsidRDefault="00D55571" w:rsidP="00E136F0">
      <w:pPr>
        <w:jc w:val="both"/>
        <w:rPr>
          <w:rFonts w:ascii="Elephant" w:hAnsi="Elephant"/>
          <w:i/>
          <w:sz w:val="20"/>
          <w:szCs w:val="20"/>
        </w:rPr>
        <w:sectPr w:rsidR="00D55571" w:rsidSect="0026437C">
          <w:type w:val="continuous"/>
          <w:pgSz w:w="11906" w:h="16838"/>
          <w:pgMar w:top="709" w:right="1417" w:bottom="426" w:left="1417" w:header="708" w:footer="708" w:gutter="0"/>
          <w:cols w:num="2" w:sep="1" w:space="709"/>
          <w:docGrid w:linePitch="360"/>
        </w:sectPr>
      </w:pPr>
    </w:p>
    <w:p w:rsidR="00D55571" w:rsidRPr="0026437C" w:rsidRDefault="00D55571" w:rsidP="00E136F0">
      <w:pPr>
        <w:jc w:val="both"/>
        <w:rPr>
          <w:rFonts w:ascii="Elephant" w:hAnsi="Elephant"/>
          <w:i/>
          <w:sz w:val="20"/>
          <w:szCs w:val="20"/>
        </w:rPr>
      </w:pPr>
      <w:hyperlink r:id="rId5" w:history="1">
        <w:r>
          <w:rPr>
            <w:rStyle w:val="Hyperlink"/>
            <w:rFonts w:ascii="Curlz MT" w:hAnsi="Curlz MT"/>
            <w:b/>
            <w:sz w:val="40"/>
            <w:szCs w:val="40"/>
          </w:rPr>
          <w:t>www.sorubak.com</w:t>
        </w:r>
      </w:hyperlink>
    </w:p>
    <w:sectPr w:rsidR="00D55571" w:rsidRPr="0026437C" w:rsidSect="0026437C">
      <w:type w:val="continuous"/>
      <w:pgSz w:w="11906" w:h="16838"/>
      <w:pgMar w:top="709" w:right="1417"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Elephant">
    <w:panose1 w:val="02020904090505020303"/>
    <w:charset w:val="00"/>
    <w:family w:val="roman"/>
    <w:pitch w:val="variable"/>
    <w:sig w:usb0="00000003" w:usb1="00000000" w:usb2="00000000" w:usb3="00000000" w:csb0="00000001" w:csb1="00000000"/>
  </w:font>
  <w:font w:name="Curlz MT">
    <w:panose1 w:val="04040404050702020202"/>
    <w:charset w:val="00"/>
    <w:family w:val="decorativ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3108F"/>
    <w:multiLevelType w:val="hybridMultilevel"/>
    <w:tmpl w:val="02109BE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36F0"/>
    <w:rsid w:val="000151A5"/>
    <w:rsid w:val="00054834"/>
    <w:rsid w:val="001056A7"/>
    <w:rsid w:val="00126422"/>
    <w:rsid w:val="00227208"/>
    <w:rsid w:val="0026437C"/>
    <w:rsid w:val="003C2836"/>
    <w:rsid w:val="004F0734"/>
    <w:rsid w:val="00520CF1"/>
    <w:rsid w:val="00756D52"/>
    <w:rsid w:val="00AA2182"/>
    <w:rsid w:val="00D55571"/>
    <w:rsid w:val="00E136F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1A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56D5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18</TotalTime>
  <Pages>2</Pages>
  <Words>442</Words>
  <Characters>2520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ömer</dc:creator>
  <cp:keywords>www.sorubak.com</cp:keywords>
  <dc:description>www.sorubak.com</dc:description>
  <cp:lastModifiedBy>EDANUR HANIM</cp:lastModifiedBy>
  <cp:revision>3</cp:revision>
  <dcterms:created xsi:type="dcterms:W3CDTF">2011-11-12T16:16:00Z</dcterms:created>
  <dcterms:modified xsi:type="dcterms:W3CDTF">2011-12-20T18:14:00Z</dcterms:modified>
  <cp:category>www.sorubak.com</cp:category>
  <cp:contentStatus>www.sorubak.com</cp:contentStatus>
</cp:coreProperties>
</file>