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88" w:rsidRDefault="009D5388" w:rsidP="00E82384">
      <w:r>
        <w:t>Adı Soyadı:…………………</w:t>
      </w:r>
    </w:p>
    <w:p w:rsidR="009D5388" w:rsidRPr="00F95BF3" w:rsidRDefault="009D5388" w:rsidP="00E82384">
      <w:pPr>
        <w:jc w:val="center"/>
        <w:rPr>
          <w:b/>
        </w:rPr>
      </w:pPr>
      <w:r w:rsidRPr="00F95BF3">
        <w:rPr>
          <w:b/>
        </w:rPr>
        <w:t>KARENİN ÇEVRESİNİN HESAPLANMASI</w:t>
      </w:r>
    </w:p>
    <w:tbl>
      <w:tblPr>
        <w:tblpPr w:leftFromText="141" w:rightFromText="141" w:vertAnchor="text" w:horzAnchor="margin" w:tblpX="-170" w:tblpY="710"/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15"/>
        <w:gridCol w:w="5455"/>
      </w:tblGrid>
      <w:tr w:rsidR="009D5388" w:rsidTr="00FB3D06">
        <w:trPr>
          <w:trHeight w:val="1604"/>
        </w:trPr>
        <w:tc>
          <w:tcPr>
            <w:tcW w:w="5415" w:type="dxa"/>
          </w:tcPr>
          <w:p w:rsidR="009D5388" w:rsidRDefault="009D5388" w:rsidP="00FB3D06">
            <w:r w:rsidRPr="00315103">
              <w:rPr>
                <w:b/>
              </w:rPr>
              <w:t>1</w:t>
            </w:r>
            <w:r>
              <w:t xml:space="preserve">.Bir kenar uzunluğu </w:t>
            </w:r>
            <w:smartTag w:uri="urn:schemas-microsoft-com:office:smarttags" w:element="metricconverter">
              <w:smartTagPr>
                <w:attr w:name="ProductID" w:val="38 cm"/>
              </w:smartTagPr>
              <w:r>
                <w:t>38 cm</w:t>
              </w:r>
            </w:smartTag>
            <w:r>
              <w:t xml:space="preserve"> olan karenin çevresi  kaç cm’dir?</w:t>
            </w:r>
          </w:p>
        </w:tc>
        <w:tc>
          <w:tcPr>
            <w:tcW w:w="5455" w:type="dxa"/>
          </w:tcPr>
          <w:p w:rsidR="009D5388" w:rsidRDefault="009D5388" w:rsidP="00FB3D06">
            <w:r w:rsidRPr="00315103">
              <w:rPr>
                <w:b/>
              </w:rPr>
              <w:t>4.</w:t>
            </w:r>
            <w:r>
              <w:t xml:space="preserve"> Kare şeklindeki sebze bahçesinin bir kenar uzunluğu 50 </w:t>
            </w:r>
            <w:r>
              <w:rPr>
                <w:u w:val="single"/>
              </w:rPr>
              <w:t>c</w:t>
            </w:r>
            <w:r w:rsidRPr="00315103">
              <w:rPr>
                <w:u w:val="single"/>
              </w:rPr>
              <w:t>m</w:t>
            </w:r>
            <w:r>
              <w:t xml:space="preserve">’dir.Bu bahçenin çevresi kaç </w:t>
            </w:r>
            <w:r w:rsidRPr="00305D30">
              <w:t>METRE</w:t>
            </w:r>
            <w:r w:rsidRPr="00315103">
              <w:rPr>
                <w:b/>
                <w:u w:val="single"/>
              </w:rPr>
              <w:t>’</w:t>
            </w:r>
            <w:r>
              <w:t>dir?</w:t>
            </w:r>
          </w:p>
        </w:tc>
      </w:tr>
      <w:tr w:rsidR="009D5388" w:rsidTr="00FB3D06">
        <w:trPr>
          <w:trHeight w:val="1614"/>
        </w:trPr>
        <w:tc>
          <w:tcPr>
            <w:tcW w:w="5415" w:type="dxa"/>
          </w:tcPr>
          <w:p w:rsidR="009D5388" w:rsidRDefault="009D5388" w:rsidP="00FB3D06">
            <w:r w:rsidRPr="00315103">
              <w:rPr>
                <w:b/>
              </w:rPr>
              <w:t>2.</w:t>
            </w:r>
            <w:r>
              <w:t xml:space="preserve"> Bir kenar uzunluğu </w:t>
            </w:r>
            <w:smartTag w:uri="urn:schemas-microsoft-com:office:smarttags" w:element="metricconverter">
              <w:smartTagPr>
                <w:attr w:name="ProductID" w:val="97 cm"/>
              </w:smartTagPr>
              <w:r>
                <w:t>97 cm</w:t>
              </w:r>
            </w:smartTag>
            <w:r>
              <w:t xml:space="preserve"> olan karenin çevresi kaç cm’dir?</w:t>
            </w:r>
          </w:p>
        </w:tc>
        <w:tc>
          <w:tcPr>
            <w:tcW w:w="5455" w:type="dxa"/>
          </w:tcPr>
          <w:p w:rsidR="009D5388" w:rsidRDefault="009D5388" w:rsidP="00FB3D06">
            <w:r w:rsidRPr="00315103">
              <w:rPr>
                <w:b/>
              </w:rPr>
              <w:t>5.</w:t>
            </w:r>
            <w:r>
              <w:t xml:space="preserve"> Kare şeklindeki panonun bir kenarı 150 </w:t>
            </w:r>
            <w:r w:rsidRPr="000A0ECE">
              <w:rPr>
                <w:u w:val="single"/>
              </w:rPr>
              <w:t>cm</w:t>
            </w:r>
            <w:r>
              <w:t>’dir.Bu panonun çevresi kaç METRE’dir?</w:t>
            </w:r>
          </w:p>
        </w:tc>
      </w:tr>
      <w:tr w:rsidR="009D5388" w:rsidTr="00FB3D06">
        <w:trPr>
          <w:trHeight w:val="1608"/>
        </w:trPr>
        <w:tc>
          <w:tcPr>
            <w:tcW w:w="5415" w:type="dxa"/>
          </w:tcPr>
          <w:p w:rsidR="009D5388" w:rsidRDefault="009D5388" w:rsidP="00FB3D06">
            <w:r w:rsidRPr="00315103">
              <w:rPr>
                <w:b/>
              </w:rPr>
              <w:t>3.</w:t>
            </w:r>
            <w:r>
              <w:t xml:space="preserve"> Kare şeklindeki  tarlanın bir kenar uzunluğu 348 m’dir.Tarlanın çevresi kaç m’dir?</w:t>
            </w:r>
          </w:p>
        </w:tc>
        <w:tc>
          <w:tcPr>
            <w:tcW w:w="5455" w:type="dxa"/>
          </w:tcPr>
          <w:p w:rsidR="009D5388" w:rsidRDefault="009D5388" w:rsidP="00FB3D06">
            <w:r w:rsidRPr="000A5A02">
              <w:rPr>
                <w:b/>
              </w:rPr>
              <w:t>6.</w:t>
            </w:r>
            <w:r>
              <w:rPr>
                <w:b/>
              </w:rPr>
              <w:t xml:space="preserve"> </w:t>
            </w:r>
            <w:r>
              <w:t xml:space="preserve">Defterime çizdiğim karenin bir kenarı 25 </w:t>
            </w:r>
            <w:r w:rsidRPr="000A0ECE">
              <w:rPr>
                <w:u w:val="single"/>
              </w:rPr>
              <w:t>cm</w:t>
            </w:r>
            <w:r>
              <w:t>’dir.Bu karenin çevresi kaç cm’dir?</w:t>
            </w:r>
          </w:p>
          <w:p w:rsidR="009D5388" w:rsidRDefault="009D5388" w:rsidP="00FB3D06"/>
          <w:p w:rsidR="009D5388" w:rsidRDefault="009D5388" w:rsidP="00FB3D06"/>
          <w:p w:rsidR="009D5388" w:rsidRDefault="009D5388" w:rsidP="00FB3D06"/>
        </w:tc>
      </w:tr>
    </w:tbl>
    <w:p w:rsidR="009D5388" w:rsidRDefault="009D5388" w:rsidP="00E82384">
      <w:r>
        <w:tab/>
      </w:r>
      <w:r w:rsidRPr="000A5A02">
        <w:rPr>
          <w:b/>
          <w:u w:val="single"/>
        </w:rPr>
        <w:t>DİKKAT</w:t>
      </w:r>
      <w:r>
        <w:t xml:space="preserve">: Karenin çevresinin uzunluğu hesaplanırken </w:t>
      </w:r>
      <w:r w:rsidRPr="00F968A0">
        <w:rPr>
          <w:u w:val="single"/>
        </w:rPr>
        <w:t>bir kenar uzunluğu 4 ile çarpılır</w:t>
      </w:r>
      <w:r>
        <w:t>.Ya da dört kenar uzunluğu toplanır.</w:t>
      </w:r>
    </w:p>
    <w:p w:rsidR="009D5388" w:rsidRDefault="009D5388" w:rsidP="00E82384">
      <w:pPr>
        <w:ind w:left="-240"/>
        <w:rPr>
          <w:b/>
        </w:rPr>
      </w:pPr>
      <w:r>
        <w:t xml:space="preserve"> </w:t>
      </w:r>
      <w:r w:rsidRPr="000A5A02">
        <w:rPr>
          <w:b/>
          <w:u w:val="single"/>
        </w:rPr>
        <w:t>DİKKAT</w:t>
      </w:r>
      <w:r w:rsidRPr="009B108F">
        <w:rPr>
          <w:b/>
        </w:rPr>
        <w:t>:</w:t>
      </w:r>
      <w:r>
        <w:rPr>
          <w:b/>
        </w:rPr>
        <w:t xml:space="preserve"> </w:t>
      </w:r>
      <w:r>
        <w:t xml:space="preserve">Çevresinin uzunluğu verilmiş  karenin  bir kenarının uzunluğunu bulmak için  </w:t>
      </w:r>
      <w:r w:rsidRPr="009B108F">
        <w:rPr>
          <w:b/>
          <w:u w:val="single"/>
        </w:rPr>
        <w:t xml:space="preserve">çevre uzunluğu  </w:t>
      </w:r>
      <w:r>
        <w:rPr>
          <w:b/>
          <w:u w:val="single"/>
        </w:rPr>
        <w:t xml:space="preserve">    </w:t>
      </w:r>
      <w:r w:rsidRPr="009B108F">
        <w:rPr>
          <w:b/>
          <w:u w:val="single"/>
        </w:rPr>
        <w:t>4’e bölünür</w:t>
      </w:r>
      <w:r w:rsidRPr="009B108F">
        <w:rPr>
          <w:b/>
        </w:rPr>
        <w:t>.</w:t>
      </w:r>
    </w:p>
    <w:p w:rsidR="009D5388" w:rsidRDefault="009D5388" w:rsidP="00E82384">
      <w:pPr>
        <w:ind w:left="-240"/>
        <w:rPr>
          <w:b/>
        </w:rPr>
      </w:pPr>
    </w:p>
    <w:tbl>
      <w:tblPr>
        <w:tblW w:w="1092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0"/>
        <w:gridCol w:w="5520"/>
      </w:tblGrid>
      <w:tr w:rsidR="009D5388" w:rsidTr="00FB3D06">
        <w:trPr>
          <w:trHeight w:val="2655"/>
        </w:trPr>
        <w:tc>
          <w:tcPr>
            <w:tcW w:w="5400" w:type="dxa"/>
          </w:tcPr>
          <w:p w:rsidR="009D5388" w:rsidRDefault="009D5388" w:rsidP="00FB3D06">
            <w:r w:rsidRPr="009B108F">
              <w:rPr>
                <w:b/>
              </w:rPr>
              <w:t>1.</w:t>
            </w:r>
            <w:r>
              <w:t xml:space="preserve">Çevresi </w:t>
            </w:r>
            <w:smartTag w:uri="urn:schemas-microsoft-com:office:smarttags" w:element="metricconverter">
              <w:smartTagPr>
                <w:attr w:name="ProductID" w:val="20 cm"/>
              </w:smartTagPr>
              <w:r>
                <w:t>20 cm</w:t>
              </w:r>
            </w:smartTag>
            <w:r>
              <w:t xml:space="preserve"> olan bir karenin bir kenar uzunluğu kaç cm’dir?</w:t>
            </w:r>
          </w:p>
        </w:tc>
        <w:tc>
          <w:tcPr>
            <w:tcW w:w="5520" w:type="dxa"/>
          </w:tcPr>
          <w:p w:rsidR="009D5388" w:rsidRPr="000A5A02" w:rsidRDefault="009D5388" w:rsidP="00FB3D06">
            <w:pPr>
              <w:rPr>
                <w:b/>
              </w:rPr>
            </w:pPr>
            <w:r w:rsidRPr="000A5A02">
              <w:rPr>
                <w:b/>
              </w:rPr>
              <w:t>4.</w:t>
            </w:r>
            <w:r w:rsidRPr="000A5A02">
              <w:t xml:space="preserve"> Çevresi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84 m"/>
              </w:smartTagPr>
              <w:r>
                <w:t>84 m</w:t>
              </w:r>
            </w:smartTag>
            <w:r>
              <w:t xml:space="preserve"> olan kare şeklindeki arsanın bir kenar uzunluğu kaç m’dir?</w:t>
            </w:r>
          </w:p>
        </w:tc>
      </w:tr>
      <w:tr w:rsidR="009D5388" w:rsidTr="00FB3D06">
        <w:trPr>
          <w:trHeight w:val="2655"/>
        </w:trPr>
        <w:tc>
          <w:tcPr>
            <w:tcW w:w="5400" w:type="dxa"/>
          </w:tcPr>
          <w:p w:rsidR="009D5388" w:rsidRPr="000A5A02" w:rsidRDefault="009D5388" w:rsidP="00FB3D06">
            <w:r w:rsidRPr="000A5A02">
              <w:rPr>
                <w:b/>
              </w:rPr>
              <w:t xml:space="preserve">2. </w:t>
            </w:r>
            <w:r>
              <w:t xml:space="preserve">Çevresi </w:t>
            </w:r>
            <w:smartTag w:uri="urn:schemas-microsoft-com:office:smarttags" w:element="metricconverter">
              <w:smartTagPr>
                <w:attr w:name="ProductID" w:val="280 cm"/>
              </w:smartTagPr>
              <w:r>
                <w:t>280 cm</w:t>
              </w:r>
            </w:smartTag>
            <w:r>
              <w:t xml:space="preserve"> olan kare şeklindeki bir masa örtüsünün bir kenarının uzunluğu kaç cm’dir?</w:t>
            </w:r>
          </w:p>
        </w:tc>
        <w:tc>
          <w:tcPr>
            <w:tcW w:w="5520" w:type="dxa"/>
          </w:tcPr>
          <w:p w:rsidR="009D5388" w:rsidRDefault="009D5388" w:rsidP="00FB3D06">
            <w:r w:rsidRPr="00F95BF3">
              <w:rPr>
                <w:b/>
              </w:rPr>
              <w:t>5.</w:t>
            </w:r>
            <w:r>
              <w:t xml:space="preserve"> Çevre uzunluğu 800 cm’olan  karenin bir kenar uzunluğu  kaç </w:t>
            </w:r>
            <w:r w:rsidRPr="003D5F60">
              <w:rPr>
                <w:u w:val="single"/>
              </w:rPr>
              <w:t>METRE</w:t>
            </w:r>
            <w:r>
              <w:t xml:space="preserve">’dir? </w:t>
            </w:r>
          </w:p>
        </w:tc>
      </w:tr>
      <w:tr w:rsidR="009D5388" w:rsidTr="00FB3D06">
        <w:trPr>
          <w:trHeight w:val="2655"/>
        </w:trPr>
        <w:tc>
          <w:tcPr>
            <w:tcW w:w="5400" w:type="dxa"/>
          </w:tcPr>
          <w:p w:rsidR="009D5388" w:rsidRPr="000A5A02" w:rsidRDefault="009D5388" w:rsidP="00FB3D06">
            <w:r w:rsidRPr="000A5A02">
              <w:rPr>
                <w:b/>
              </w:rPr>
              <w:t>3.</w:t>
            </w:r>
            <w:r w:rsidRPr="000A5A02">
              <w:t xml:space="preserve">Kare </w:t>
            </w:r>
            <w:r>
              <w:t xml:space="preserve">şeklindeki bir havuzun </w:t>
            </w:r>
            <w:r w:rsidRPr="000A5A02">
              <w:rPr>
                <w:u w:val="single"/>
              </w:rPr>
              <w:t>çevresi</w:t>
            </w:r>
            <w:r>
              <w:t xml:space="preserve"> 224 cm’dir.Bu havuzun </w:t>
            </w:r>
            <w:r w:rsidRPr="00F95BF3">
              <w:rPr>
                <w:u w:val="single"/>
              </w:rPr>
              <w:t>bir kenar uzunluğu</w:t>
            </w:r>
            <w:r>
              <w:t xml:space="preserve"> kaç cm’dir?</w:t>
            </w:r>
          </w:p>
        </w:tc>
        <w:tc>
          <w:tcPr>
            <w:tcW w:w="5520" w:type="dxa"/>
          </w:tcPr>
          <w:p w:rsidR="009D5388" w:rsidRPr="00F95BF3" w:rsidRDefault="009D5388" w:rsidP="00FB3D06">
            <w:pPr>
              <w:rPr>
                <w:b/>
              </w:rPr>
            </w:pPr>
            <w:r w:rsidRPr="00F95BF3">
              <w:rPr>
                <w:b/>
              </w:rPr>
              <w:t xml:space="preserve">6. </w:t>
            </w:r>
            <w:r w:rsidRPr="00F95BF3">
              <w:t>Çevre</w:t>
            </w:r>
            <w:r>
              <w:t xml:space="preserve"> uzunluğu </w:t>
            </w:r>
            <w:smartTag w:uri="urn:schemas-microsoft-com:office:smarttags" w:element="metricconverter">
              <w:smartTagPr>
                <w:attr w:name="ProductID" w:val="260 cm"/>
              </w:smartTagPr>
              <w:r>
                <w:t>260 cm</w:t>
              </w:r>
            </w:smartTag>
            <w:r>
              <w:t xml:space="preserve"> olan karenin  bir kenar uzunluğu kaç cm’dir?</w:t>
            </w:r>
          </w:p>
        </w:tc>
      </w:tr>
    </w:tbl>
    <w:p w:rsidR="009D5388" w:rsidRDefault="009D5388" w:rsidP="00E82384">
      <w:pPr>
        <w:ind w:left="-240" w:right="-476"/>
        <w:rPr>
          <w:b/>
          <w:u w:val="single"/>
        </w:rPr>
      </w:pPr>
    </w:p>
    <w:p w:rsidR="009D5388" w:rsidRDefault="009D5388" w:rsidP="00E82384">
      <w:pPr>
        <w:ind w:left="-240" w:right="-476"/>
      </w:pPr>
      <w:r>
        <w:rPr>
          <w:b/>
          <w:u w:val="single"/>
        </w:rPr>
        <w:t>ÖRNEK:</w:t>
      </w:r>
      <w:r>
        <w:t xml:space="preserve"> Bir kenarının uzunluğu </w:t>
      </w:r>
      <w:smartTag w:uri="urn:schemas-microsoft-com:office:smarttags" w:element="metricconverter">
        <w:smartTagPr>
          <w:attr w:name="ProductID" w:val="32 m"/>
        </w:smartTagPr>
        <w:r>
          <w:t>32 m</w:t>
        </w:r>
      </w:smartTag>
      <w:r>
        <w:t xml:space="preserve"> olan kare şeklindeki bir bahçenin etrafına  3 sıra dikenli tel çekilecektir. </w:t>
      </w:r>
    </w:p>
    <w:p w:rsidR="009D5388" w:rsidRDefault="009D5388" w:rsidP="00E82384">
      <w:pPr>
        <w:ind w:left="-240" w:right="-476"/>
      </w:pPr>
      <w:r>
        <w:rPr>
          <w:b/>
          <w:u w:val="single"/>
        </w:rPr>
        <w:t xml:space="preserve"> </w:t>
      </w:r>
      <w:r>
        <w:t>Kaç metre dikenli tel gereklidir?</w:t>
      </w:r>
    </w:p>
    <w:tbl>
      <w:tblPr>
        <w:tblpPr w:leftFromText="141" w:rightFromText="141" w:vertAnchor="text" w:horzAnchor="margin" w:tblpX="-290" w:tblpY="710"/>
        <w:tblW w:w="11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80"/>
        <w:gridCol w:w="5160"/>
      </w:tblGrid>
      <w:tr w:rsidR="009D5388" w:rsidTr="00FB3D06">
        <w:trPr>
          <w:trHeight w:val="2682"/>
        </w:trPr>
        <w:tc>
          <w:tcPr>
            <w:tcW w:w="5880" w:type="dxa"/>
          </w:tcPr>
          <w:p w:rsidR="009D5388" w:rsidRPr="00EF1A77" w:rsidRDefault="009D5388" w:rsidP="00FB3D06">
            <w:pPr>
              <w:ind w:right="-476"/>
              <w:rPr>
                <w:sz w:val="20"/>
                <w:szCs w:val="20"/>
              </w:rPr>
            </w:pPr>
            <w:r>
              <w:rPr>
                <w:b/>
              </w:rPr>
              <w:t xml:space="preserve">1. </w:t>
            </w:r>
            <w:r w:rsidRPr="003543A1">
              <w:rPr>
                <w:sz w:val="20"/>
                <w:szCs w:val="20"/>
              </w:rPr>
              <w:t xml:space="preserve">Bir kenar uzunluğu  </w:t>
            </w:r>
            <w:smartTag w:uri="urn:schemas-microsoft-com:office:smarttags" w:element="metricconverter">
              <w:smartTagPr>
                <w:attr w:name="ProductID" w:val="64 m"/>
              </w:smartTagPr>
              <w:r w:rsidRPr="003543A1">
                <w:rPr>
                  <w:sz w:val="20"/>
                  <w:szCs w:val="20"/>
                </w:rPr>
                <w:t>64 m</w:t>
              </w:r>
            </w:smartTag>
            <w:r w:rsidRPr="003543A1">
              <w:rPr>
                <w:sz w:val="20"/>
                <w:szCs w:val="20"/>
              </w:rPr>
              <w:t xml:space="preserve"> olan </w:t>
            </w:r>
            <w:r>
              <w:t xml:space="preserve"> </w:t>
            </w:r>
            <w:r w:rsidRPr="00EF1A77">
              <w:rPr>
                <w:sz w:val="20"/>
                <w:szCs w:val="20"/>
              </w:rPr>
              <w:t>kare şeklindeki</w:t>
            </w:r>
            <w:r>
              <w:t xml:space="preserve"> </w:t>
            </w:r>
            <w:r w:rsidRPr="003543A1">
              <w:rPr>
                <w:sz w:val="20"/>
                <w:szCs w:val="20"/>
              </w:rPr>
              <w:t>arsanın  çevresine  4   sıra tel çekilecektir. Buraya kaç metre tel gereklidir?</w:t>
            </w:r>
          </w:p>
        </w:tc>
        <w:tc>
          <w:tcPr>
            <w:tcW w:w="5160" w:type="dxa"/>
          </w:tcPr>
          <w:p w:rsidR="009D5388" w:rsidRPr="003543A1" w:rsidRDefault="009D5388" w:rsidP="00FB3D06">
            <w:r w:rsidRPr="002B6C58">
              <w:rPr>
                <w:b/>
              </w:rPr>
              <w:t>3.</w:t>
            </w:r>
            <w:r>
              <w:t xml:space="preserve"> </w:t>
            </w:r>
            <w:r>
              <w:rPr>
                <w:sz w:val="20"/>
                <w:szCs w:val="20"/>
              </w:rPr>
              <w:t xml:space="preserve">Bir kenar uzunluğu </w:t>
            </w:r>
            <w:smartTag w:uri="urn:schemas-microsoft-com:office:smarttags" w:element="metricconverter">
              <w:smartTagPr>
                <w:attr w:name="ProductID" w:val="27 m"/>
              </w:smartTagPr>
              <w:r>
                <w:rPr>
                  <w:sz w:val="20"/>
                  <w:szCs w:val="20"/>
                </w:rPr>
                <w:t>27</w:t>
              </w:r>
              <w:r w:rsidRPr="002B6C58">
                <w:rPr>
                  <w:sz w:val="20"/>
                  <w:szCs w:val="20"/>
                </w:rPr>
                <w:t xml:space="preserve"> m</w:t>
              </w:r>
            </w:smartTag>
            <w:r w:rsidRPr="002B6C58">
              <w:rPr>
                <w:sz w:val="20"/>
                <w:szCs w:val="20"/>
              </w:rPr>
              <w:t xml:space="preserve"> olan </w:t>
            </w:r>
            <w:r>
              <w:rPr>
                <w:sz w:val="20"/>
                <w:szCs w:val="20"/>
              </w:rPr>
              <w:t xml:space="preserve">kare şeklindeki </w:t>
            </w:r>
            <w:r w:rsidRPr="002B6C58">
              <w:rPr>
                <w:sz w:val="20"/>
                <w:szCs w:val="20"/>
              </w:rPr>
              <w:t xml:space="preserve">tarlanın çevresine 6 sıra dikenli tel çekilecektir. Kaç metre tel gereklidir?                                                                                 </w:t>
            </w:r>
          </w:p>
        </w:tc>
      </w:tr>
      <w:tr w:rsidR="009D5388" w:rsidTr="00FB3D06">
        <w:trPr>
          <w:trHeight w:val="2693"/>
        </w:trPr>
        <w:tc>
          <w:tcPr>
            <w:tcW w:w="5880" w:type="dxa"/>
          </w:tcPr>
          <w:p w:rsidR="009D5388" w:rsidRDefault="009D5388" w:rsidP="00FB3D06">
            <w:pPr>
              <w:ind w:right="-476"/>
              <w:rPr>
                <w:sz w:val="20"/>
                <w:szCs w:val="20"/>
              </w:rPr>
            </w:pPr>
            <w:r>
              <w:rPr>
                <w:b/>
              </w:rPr>
              <w:t>2.</w:t>
            </w:r>
            <w:r w:rsidRPr="003543A1">
              <w:rPr>
                <w:sz w:val="20"/>
                <w:szCs w:val="20"/>
              </w:rPr>
              <w:t>Kare şeklindeki tarlamızın çevresine 5 sıra tel  çekmek istiyoruz.</w:t>
            </w:r>
          </w:p>
          <w:p w:rsidR="009D5388" w:rsidRPr="00A75EDC" w:rsidRDefault="009D5388" w:rsidP="00FB3D06">
            <w:pPr>
              <w:ind w:right="-476"/>
              <w:rPr>
                <w:sz w:val="20"/>
                <w:szCs w:val="20"/>
              </w:rPr>
            </w:pPr>
            <w:r w:rsidRPr="003543A1">
              <w:rPr>
                <w:sz w:val="20"/>
                <w:szCs w:val="20"/>
              </w:rPr>
              <w:t xml:space="preserve">Bir kenar uzunluğu </w:t>
            </w:r>
            <w:smartTag w:uri="urn:schemas-microsoft-com:office:smarttags" w:element="metricconverter">
              <w:smartTagPr>
                <w:attr w:name="ProductID" w:val="175 m"/>
              </w:smartTagPr>
              <w:r w:rsidRPr="003543A1">
                <w:rPr>
                  <w:sz w:val="20"/>
                  <w:szCs w:val="20"/>
                </w:rPr>
                <w:t>175 m</w:t>
              </w:r>
            </w:smartTag>
            <w:r w:rsidRPr="003543A1">
              <w:rPr>
                <w:sz w:val="20"/>
                <w:szCs w:val="20"/>
              </w:rPr>
              <w:t xml:space="preserve"> olduğuna göre kaç metre tel lazımdır?</w:t>
            </w:r>
            <w:r>
              <w:rPr>
                <w:b/>
              </w:rPr>
              <w:t xml:space="preserve">    </w:t>
            </w:r>
          </w:p>
        </w:tc>
        <w:tc>
          <w:tcPr>
            <w:tcW w:w="5160" w:type="dxa"/>
          </w:tcPr>
          <w:p w:rsidR="009D5388" w:rsidRDefault="009D5388" w:rsidP="00FB3D06">
            <w:pPr>
              <w:ind w:right="-476"/>
              <w:rPr>
                <w:sz w:val="20"/>
                <w:szCs w:val="20"/>
              </w:rPr>
            </w:pPr>
            <w:r>
              <w:rPr>
                <w:b/>
              </w:rPr>
              <w:t xml:space="preserve">4. </w:t>
            </w:r>
            <w:r w:rsidRPr="00A11E3A">
              <w:rPr>
                <w:sz w:val="20"/>
                <w:szCs w:val="20"/>
              </w:rPr>
              <w:t xml:space="preserve">Bir kenar uzunluğu </w:t>
            </w:r>
            <w:smartTag w:uri="urn:schemas-microsoft-com:office:smarttags" w:element="metricconverter">
              <w:smartTagPr>
                <w:attr w:name="ProductID" w:val="80 m"/>
              </w:smartTagPr>
              <w:r w:rsidRPr="00A11E3A">
                <w:rPr>
                  <w:sz w:val="20"/>
                  <w:szCs w:val="20"/>
                </w:rPr>
                <w:t>80 m</w:t>
              </w:r>
            </w:smartTag>
            <w:r w:rsidRPr="00A11E3A">
              <w:rPr>
                <w:sz w:val="20"/>
                <w:szCs w:val="20"/>
              </w:rPr>
              <w:t xml:space="preserve"> olan</w:t>
            </w:r>
            <w:r>
              <w:rPr>
                <w:sz w:val="20"/>
                <w:szCs w:val="20"/>
              </w:rPr>
              <w:t xml:space="preserve"> kare şeklindeki </w:t>
            </w:r>
            <w:r w:rsidRPr="00A11E3A">
              <w:rPr>
                <w:sz w:val="20"/>
                <w:szCs w:val="20"/>
              </w:rPr>
              <w:t xml:space="preserve"> arsanın </w:t>
            </w:r>
          </w:p>
          <w:p w:rsidR="009D5388" w:rsidRPr="00A11E3A" w:rsidRDefault="009D5388" w:rsidP="00FB3D06">
            <w:pPr>
              <w:ind w:right="-476"/>
              <w:rPr>
                <w:sz w:val="20"/>
                <w:szCs w:val="20"/>
              </w:rPr>
            </w:pPr>
            <w:r w:rsidRPr="00A11E3A">
              <w:rPr>
                <w:sz w:val="20"/>
                <w:szCs w:val="20"/>
              </w:rPr>
              <w:t>çevresine 7 sıra tel çekmek istiyoruz. Kaç metre tel gereklidir?</w:t>
            </w:r>
          </w:p>
        </w:tc>
      </w:tr>
    </w:tbl>
    <w:p w:rsidR="009D5388" w:rsidRDefault="009D5388" w:rsidP="00E82384">
      <w:pPr>
        <w:ind w:left="-240" w:right="-476"/>
        <w:rPr>
          <w:b/>
        </w:rPr>
      </w:pPr>
    </w:p>
    <w:p w:rsidR="009D5388" w:rsidRDefault="009D5388" w:rsidP="00E82384">
      <w:pPr>
        <w:ind w:left="-240" w:right="-476"/>
        <w:rPr>
          <w:b/>
        </w:rPr>
      </w:pPr>
    </w:p>
    <w:p w:rsidR="009D5388" w:rsidRDefault="009D5388" w:rsidP="00E82384">
      <w:pPr>
        <w:ind w:left="-240" w:right="-476"/>
        <w:rPr>
          <w:b/>
        </w:rPr>
      </w:pPr>
    </w:p>
    <w:p w:rsidR="009D5388" w:rsidRDefault="009D5388" w:rsidP="00E82384">
      <w:pPr>
        <w:ind w:left="-240" w:right="-476"/>
        <w:rPr>
          <w:b/>
        </w:rPr>
      </w:pPr>
    </w:p>
    <w:p w:rsidR="009D5388" w:rsidRDefault="009D5388" w:rsidP="00E82384">
      <w:pPr>
        <w:ind w:left="-240" w:right="-476"/>
        <w:rPr>
          <w:b/>
        </w:rPr>
      </w:pPr>
    </w:p>
    <w:p w:rsidR="009D5388" w:rsidRDefault="009D5388" w:rsidP="00E82384">
      <w:pPr>
        <w:ind w:left="-240" w:right="-476"/>
        <w:rPr>
          <w:b/>
        </w:rPr>
      </w:pPr>
    </w:p>
    <w:p w:rsidR="009D5388" w:rsidRDefault="009D5388" w:rsidP="00E82384">
      <w:pPr>
        <w:ind w:left="-240" w:right="-476"/>
        <w:rPr>
          <w:b/>
        </w:rPr>
      </w:pPr>
    </w:p>
    <w:p w:rsidR="009D5388" w:rsidRPr="007C5094" w:rsidRDefault="009D5388" w:rsidP="00E82384">
      <w:pPr>
        <w:ind w:left="-240" w:right="-476"/>
      </w:pPr>
      <w:bookmarkStart w:id="0" w:name="_GoBack"/>
      <w:bookmarkEnd w:id="0"/>
      <w:r w:rsidRPr="007C5094">
        <w:rPr>
          <w:b/>
        </w:rPr>
        <w:t>ÇÖZÜM</w:t>
      </w:r>
      <w:r>
        <w:t xml:space="preserve">:  Önce bahçenin çevresi hesaplanır.       4 x 32 = </w:t>
      </w:r>
      <w:smartTag w:uri="urn:schemas-microsoft-com:office:smarttags" w:element="metricconverter">
        <w:smartTagPr>
          <w:attr w:name="ProductID" w:val="128 m"/>
        </w:smartTagPr>
        <w:r>
          <w:t>128 m</w:t>
        </w:r>
      </w:smartTag>
      <w:r>
        <w:t xml:space="preserve">       Sonra  3 sıra tel çekileceği  için  çevre uzunluğu  3 ile çarpılır.   3 x 128 =  </w:t>
      </w:r>
      <w:smartTag w:uri="urn:schemas-microsoft-com:office:smarttags" w:element="metricconverter">
        <w:smartTagPr>
          <w:attr w:name="ProductID" w:val="384 metre"/>
        </w:smartTagPr>
        <w:r>
          <w:t>384 metre</w:t>
        </w:r>
      </w:smartTag>
      <w:r>
        <w:t xml:space="preserve"> dikenli tel gereklidir.</w:t>
      </w:r>
    </w:p>
    <w:p w:rsidR="009D5388" w:rsidRDefault="009D5388" w:rsidP="00E82384">
      <w:r w:rsidRPr="00002A5A">
        <w:rPr>
          <w:b/>
          <w:u w:val="single"/>
        </w:rPr>
        <w:t>ÖRNEK:</w:t>
      </w:r>
      <w:r>
        <w:rPr>
          <w:b/>
          <w:u w:val="single"/>
        </w:rPr>
        <w:t xml:space="preserve"> </w:t>
      </w:r>
      <w:r>
        <w:t xml:space="preserve"> Bir kenarının uzunluğu </w:t>
      </w:r>
      <w:smartTag w:uri="urn:schemas-microsoft-com:office:smarttags" w:element="metricconverter">
        <w:smartTagPr>
          <w:attr w:name="ProductID" w:val="84 m"/>
        </w:smartTagPr>
        <w:r>
          <w:t>84 m</w:t>
        </w:r>
      </w:smartTag>
      <w:r>
        <w:t xml:space="preserve"> olan kare şeklindeki bir tarlanın  çevresine  </w:t>
      </w:r>
      <w:smartTag w:uri="urn:schemas-microsoft-com:office:smarttags" w:element="metricconverter">
        <w:smartTagPr>
          <w:attr w:name="ProductID" w:val="6 m"/>
        </w:smartTagPr>
        <w:r>
          <w:t>6 m</w:t>
        </w:r>
      </w:smartTag>
      <w:r>
        <w:t xml:space="preserve"> ara ile fidan dikilecektir.Kaç fidana ihtiyaç olur?</w:t>
      </w:r>
    </w:p>
    <w:p w:rsidR="009D5388" w:rsidRPr="00002A5A" w:rsidRDefault="009D5388" w:rsidP="00E82384">
      <w:r w:rsidRPr="00002A5A">
        <w:rPr>
          <w:b/>
        </w:rPr>
        <w:t>ÇÖZÜM:</w:t>
      </w:r>
      <w:r>
        <w:t xml:space="preserve"> Önce tarlanın çevresi bulunur.  4 x 84 = </w:t>
      </w:r>
      <w:smartTag w:uri="urn:schemas-microsoft-com:office:smarttags" w:element="metricconverter">
        <w:smartTagPr>
          <w:attr w:name="ProductID" w:val="336 metre"/>
        </w:smartTagPr>
        <w:r>
          <w:t>336 metre</w:t>
        </w:r>
      </w:smartTag>
      <w:r>
        <w:t xml:space="preserve">       Sonra  fidanlar arası </w:t>
      </w:r>
      <w:smartTag w:uri="urn:schemas-microsoft-com:office:smarttags" w:element="metricconverter">
        <w:smartTagPr>
          <w:attr w:name="ProductID" w:val="6 metre"/>
        </w:smartTagPr>
        <w:r>
          <w:t>6 metre</w:t>
        </w:r>
      </w:smartTag>
      <w:r>
        <w:t xml:space="preserve"> olacağı için çevre uzunluğu  6 ‘ya bölünür.    336 : 6 = 56  fidana ihtiyaç  olur.</w:t>
      </w:r>
    </w:p>
    <w:p w:rsidR="009D5388" w:rsidRPr="00002A5A" w:rsidRDefault="009D5388" w:rsidP="00E82384"/>
    <w:tbl>
      <w:tblPr>
        <w:tblW w:w="110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40"/>
        <w:gridCol w:w="5400"/>
      </w:tblGrid>
      <w:tr w:rsidR="009D5388" w:rsidTr="00FB3D06">
        <w:trPr>
          <w:trHeight w:val="3162"/>
        </w:trPr>
        <w:tc>
          <w:tcPr>
            <w:tcW w:w="5640" w:type="dxa"/>
          </w:tcPr>
          <w:p w:rsidR="009D5388" w:rsidRPr="00126FBB" w:rsidRDefault="009D5388" w:rsidP="00FB3D06">
            <w:r w:rsidRPr="00002A5A">
              <w:rPr>
                <w:b/>
              </w:rPr>
              <w:t>1</w:t>
            </w:r>
            <w:r w:rsidRPr="00126FBB">
              <w:rPr>
                <w:b/>
                <w:sz w:val="22"/>
                <w:szCs w:val="22"/>
              </w:rPr>
              <w:t>.</w:t>
            </w:r>
            <w:r w:rsidRPr="00126FBB">
              <w:rPr>
                <w:sz w:val="22"/>
                <w:szCs w:val="22"/>
              </w:rPr>
              <w:t xml:space="preserve"> Bir kenar uzunluğu  </w:t>
            </w:r>
            <w:smartTag w:uri="urn:schemas-microsoft-com:office:smarttags" w:element="metricconverter">
              <w:smartTagPr>
                <w:attr w:name="ProductID" w:val="65 m"/>
              </w:smartTagPr>
              <w:r w:rsidRPr="00126FBB">
                <w:rPr>
                  <w:sz w:val="22"/>
                  <w:szCs w:val="22"/>
                </w:rPr>
                <w:t>65 m</w:t>
              </w:r>
            </w:smartTag>
            <w:r w:rsidRPr="00126FBB">
              <w:rPr>
                <w:sz w:val="22"/>
                <w:szCs w:val="22"/>
              </w:rPr>
              <w:t xml:space="preserve"> olan kare şeklindeki  tarlanın etrafına </w:t>
            </w:r>
            <w:smartTag w:uri="urn:schemas-microsoft-com:office:smarttags" w:element="metricconverter">
              <w:smartTagPr>
                <w:attr w:name="ProductID" w:val="5 metre"/>
              </w:smartTagPr>
              <w:r w:rsidRPr="00126FBB">
                <w:rPr>
                  <w:sz w:val="22"/>
                  <w:szCs w:val="22"/>
                </w:rPr>
                <w:t>5 metre</w:t>
              </w:r>
            </w:smartTag>
            <w:r w:rsidRPr="00126FBB">
              <w:rPr>
                <w:sz w:val="22"/>
                <w:szCs w:val="22"/>
              </w:rPr>
              <w:t xml:space="preserve"> aralıklarla direk dikilecektir.</w:t>
            </w:r>
            <w:r>
              <w:rPr>
                <w:sz w:val="22"/>
                <w:szCs w:val="22"/>
              </w:rPr>
              <w:t xml:space="preserve"> </w:t>
            </w:r>
            <w:r w:rsidRPr="00126FBB">
              <w:rPr>
                <w:sz w:val="22"/>
                <w:szCs w:val="22"/>
              </w:rPr>
              <w:t>Kaç direğe ihtiyaç vardır?</w:t>
            </w:r>
          </w:p>
          <w:p w:rsidR="009D5388" w:rsidRPr="00126FBB" w:rsidRDefault="009D5388" w:rsidP="00FB3D06">
            <w:pPr>
              <w:ind w:left="240"/>
            </w:pPr>
          </w:p>
          <w:p w:rsidR="009D5388" w:rsidRPr="00002A5A" w:rsidRDefault="009D5388" w:rsidP="00FB3D06">
            <w:pPr>
              <w:ind w:left="240"/>
            </w:pPr>
          </w:p>
          <w:p w:rsidR="009D5388" w:rsidRPr="00002A5A" w:rsidRDefault="009D5388" w:rsidP="00FB3D06">
            <w:pPr>
              <w:ind w:left="240"/>
            </w:pPr>
          </w:p>
          <w:p w:rsidR="009D5388" w:rsidRPr="00002A5A" w:rsidRDefault="009D5388" w:rsidP="00FB3D06">
            <w:pPr>
              <w:ind w:left="240"/>
            </w:pPr>
          </w:p>
          <w:p w:rsidR="009D5388" w:rsidRPr="00002A5A" w:rsidRDefault="009D5388" w:rsidP="00FB3D06">
            <w:pPr>
              <w:ind w:left="240"/>
            </w:pPr>
          </w:p>
          <w:p w:rsidR="009D5388" w:rsidRPr="00002A5A" w:rsidRDefault="009D5388" w:rsidP="00FB3D06">
            <w:pPr>
              <w:ind w:left="240"/>
            </w:pPr>
          </w:p>
          <w:p w:rsidR="009D5388" w:rsidRPr="00002A5A" w:rsidRDefault="009D5388" w:rsidP="00FB3D06">
            <w:pPr>
              <w:ind w:left="240"/>
            </w:pPr>
          </w:p>
          <w:p w:rsidR="009D5388" w:rsidRPr="00002A5A" w:rsidRDefault="009D5388" w:rsidP="00FB3D06">
            <w:pPr>
              <w:ind w:left="240"/>
            </w:pPr>
          </w:p>
          <w:p w:rsidR="009D5388" w:rsidRDefault="009D5388" w:rsidP="00FB3D06">
            <w:pPr>
              <w:ind w:left="240"/>
            </w:pPr>
          </w:p>
        </w:tc>
        <w:tc>
          <w:tcPr>
            <w:tcW w:w="5400" w:type="dxa"/>
          </w:tcPr>
          <w:p w:rsidR="009D5388" w:rsidRPr="00126FBB" w:rsidRDefault="009D5388" w:rsidP="00FB3D06">
            <w:r w:rsidRPr="00126FBB">
              <w:rPr>
                <w:b/>
              </w:rPr>
              <w:t xml:space="preserve">3. </w:t>
            </w:r>
            <w:r w:rsidRPr="00126FBB">
              <w:rPr>
                <w:sz w:val="22"/>
                <w:szCs w:val="22"/>
              </w:rPr>
              <w:t>Kare biçimindeki bahçenin bir kenarı  70 m’dir.</w:t>
            </w:r>
            <w:r>
              <w:rPr>
                <w:sz w:val="22"/>
                <w:szCs w:val="22"/>
              </w:rPr>
              <w:t xml:space="preserve"> </w:t>
            </w:r>
            <w:r w:rsidRPr="00126FBB">
              <w:rPr>
                <w:sz w:val="22"/>
                <w:szCs w:val="22"/>
              </w:rPr>
              <w:t xml:space="preserve">Bu bahçenin çevresine </w:t>
            </w:r>
            <w:smartTag w:uri="urn:schemas-microsoft-com:office:smarttags" w:element="metricconverter">
              <w:smartTagPr>
                <w:attr w:name="ProductID" w:val="5 m"/>
              </w:smartTagPr>
              <w:r w:rsidRPr="00126FBB">
                <w:rPr>
                  <w:sz w:val="22"/>
                  <w:szCs w:val="22"/>
                </w:rPr>
                <w:t>5 m</w:t>
              </w:r>
            </w:smartTag>
            <w:r w:rsidRPr="00126FBB">
              <w:rPr>
                <w:sz w:val="22"/>
                <w:szCs w:val="22"/>
              </w:rPr>
              <w:t xml:space="preserve"> aralıklarla direk dikilecektir.</w:t>
            </w:r>
          </w:p>
          <w:p w:rsidR="009D5388" w:rsidRPr="00126FBB" w:rsidRDefault="009D5388" w:rsidP="00FB3D06">
            <w:r w:rsidRPr="00126FBB">
              <w:rPr>
                <w:sz w:val="22"/>
                <w:szCs w:val="22"/>
              </w:rPr>
              <w:t xml:space="preserve">Kaç tane direk dikilecektir? </w:t>
            </w:r>
          </w:p>
          <w:p w:rsidR="009D5388" w:rsidRPr="00126FBB" w:rsidRDefault="009D5388" w:rsidP="00FB3D06"/>
          <w:p w:rsidR="009D5388" w:rsidRDefault="009D5388" w:rsidP="00FB3D06"/>
          <w:p w:rsidR="009D5388" w:rsidRDefault="009D5388" w:rsidP="00FB3D06"/>
          <w:p w:rsidR="009D5388" w:rsidRDefault="009D5388" w:rsidP="00FB3D06"/>
          <w:p w:rsidR="009D5388" w:rsidRDefault="009D5388" w:rsidP="00FB3D06"/>
          <w:p w:rsidR="009D5388" w:rsidRDefault="009D5388" w:rsidP="00FB3D06"/>
          <w:p w:rsidR="009D5388" w:rsidRDefault="009D5388" w:rsidP="00FB3D06"/>
          <w:p w:rsidR="009D5388" w:rsidRDefault="009D5388" w:rsidP="00FB3D06"/>
          <w:p w:rsidR="009D5388" w:rsidRDefault="009D5388" w:rsidP="00FB3D06"/>
        </w:tc>
      </w:tr>
      <w:tr w:rsidR="009D5388" w:rsidTr="00FB3D06">
        <w:trPr>
          <w:trHeight w:val="2964"/>
        </w:trPr>
        <w:tc>
          <w:tcPr>
            <w:tcW w:w="5640" w:type="dxa"/>
          </w:tcPr>
          <w:p w:rsidR="009D5388" w:rsidRPr="00002A5A" w:rsidRDefault="009D5388" w:rsidP="00FB3D06">
            <w:pPr>
              <w:ind w:right="-190"/>
            </w:pPr>
            <w:r w:rsidRPr="007A1E9A">
              <w:rPr>
                <w:b/>
              </w:rPr>
              <w:t>2.</w:t>
            </w:r>
            <w:r w:rsidRPr="007A1E9A">
              <w:rPr>
                <w:sz w:val="20"/>
                <w:szCs w:val="20"/>
              </w:rPr>
              <w:t xml:space="preserve"> </w:t>
            </w:r>
            <w:r w:rsidRPr="00126FBB">
              <w:rPr>
                <w:sz w:val="22"/>
                <w:szCs w:val="22"/>
              </w:rPr>
              <w:t>Kare şeklindeki bahçenin  bir kenar uzunluğu 214 m’dir.</w:t>
            </w:r>
            <w:r>
              <w:rPr>
                <w:sz w:val="22"/>
                <w:szCs w:val="22"/>
              </w:rPr>
              <w:t xml:space="preserve"> </w:t>
            </w:r>
            <w:r w:rsidRPr="00126FBB">
              <w:rPr>
                <w:sz w:val="22"/>
                <w:szCs w:val="22"/>
              </w:rPr>
              <w:t>Bu bahçenin  çevresine 8 metreye bir fidan dikilecektir. Kaç fidan almamız gereklidir?</w:t>
            </w:r>
          </w:p>
        </w:tc>
        <w:tc>
          <w:tcPr>
            <w:tcW w:w="5400" w:type="dxa"/>
          </w:tcPr>
          <w:p w:rsidR="009D5388" w:rsidRPr="00126FBB" w:rsidRDefault="009D5388" w:rsidP="00FB3D06">
            <w:r w:rsidRPr="00126FBB">
              <w:rPr>
                <w:b/>
              </w:rPr>
              <w:t>4.</w:t>
            </w:r>
            <w:r>
              <w:t xml:space="preserve"> </w:t>
            </w:r>
            <w:r w:rsidRPr="00126FBB">
              <w:rPr>
                <w:sz w:val="22"/>
                <w:szCs w:val="22"/>
              </w:rPr>
              <w:t xml:space="preserve">Bir kenar uzunluğu </w:t>
            </w:r>
            <w:smartTag w:uri="urn:schemas-microsoft-com:office:smarttags" w:element="metricconverter">
              <w:smartTagPr>
                <w:attr w:name="ProductID" w:val="63 m"/>
              </w:smartTagPr>
              <w:r w:rsidRPr="00126FBB">
                <w:rPr>
                  <w:sz w:val="22"/>
                  <w:szCs w:val="22"/>
                </w:rPr>
                <w:t>63 m</w:t>
              </w:r>
            </w:smartTag>
            <w:r w:rsidRPr="00126FBB">
              <w:rPr>
                <w:sz w:val="22"/>
                <w:szCs w:val="22"/>
              </w:rPr>
              <w:t xml:space="preserve"> olan kare şeklindeki arsanın etrafına  </w:t>
            </w:r>
            <w:smartTag w:uri="urn:schemas-microsoft-com:office:smarttags" w:element="metricconverter">
              <w:smartTagPr>
                <w:attr w:name="ProductID" w:val="6 m"/>
              </w:smartTagPr>
              <w:r w:rsidRPr="00126FBB">
                <w:rPr>
                  <w:sz w:val="22"/>
                  <w:szCs w:val="22"/>
                </w:rPr>
                <w:t>6 m</w:t>
              </w:r>
            </w:smartTag>
            <w:r w:rsidRPr="00126FBB">
              <w:rPr>
                <w:sz w:val="22"/>
                <w:szCs w:val="22"/>
              </w:rPr>
              <w:t xml:space="preserve"> aralıklarla  çam fidanı dikilecektir. Kaç tane çam fidanı gereklidir?</w:t>
            </w:r>
          </w:p>
          <w:p w:rsidR="009D5388" w:rsidRPr="00126FBB" w:rsidRDefault="009D5388" w:rsidP="00FB3D06"/>
          <w:p w:rsidR="009D5388" w:rsidRDefault="009D5388" w:rsidP="00FB3D06"/>
          <w:p w:rsidR="009D5388" w:rsidRDefault="009D5388" w:rsidP="00FB3D06"/>
          <w:p w:rsidR="009D5388" w:rsidRDefault="009D5388" w:rsidP="00FB3D06"/>
          <w:p w:rsidR="009D5388" w:rsidRDefault="009D5388" w:rsidP="00FB3D06"/>
          <w:p w:rsidR="009D5388" w:rsidRDefault="009D5388" w:rsidP="00FB3D06"/>
          <w:p w:rsidR="009D5388" w:rsidRDefault="009D5388" w:rsidP="00FB3D06"/>
          <w:p w:rsidR="009D5388" w:rsidRDefault="009D5388" w:rsidP="00FB3D06"/>
          <w:p w:rsidR="009D5388" w:rsidRPr="00126FBB" w:rsidRDefault="009D5388" w:rsidP="00FB3D06"/>
        </w:tc>
      </w:tr>
    </w:tbl>
    <w:p w:rsidR="009D5388" w:rsidRPr="002D7C0D" w:rsidRDefault="009D5388" w:rsidP="00E823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D5388" w:rsidRDefault="009D5388" w:rsidP="00E82384"/>
    <w:p w:rsidR="009D5388" w:rsidRDefault="009D5388" w:rsidP="00E82384"/>
    <w:p w:rsidR="009D5388" w:rsidRDefault="009D5388" w:rsidP="00E82384"/>
    <w:p w:rsidR="009D5388" w:rsidRDefault="009D5388" w:rsidP="00E82384"/>
    <w:p w:rsidR="009D5388" w:rsidRDefault="009D5388" w:rsidP="00E82384"/>
    <w:p w:rsidR="009D5388" w:rsidRDefault="009D5388" w:rsidP="00E82384"/>
    <w:p w:rsidR="009D5388" w:rsidRDefault="009D5388" w:rsidP="00E82384"/>
    <w:p w:rsidR="009D5388" w:rsidRDefault="009D5388" w:rsidP="00E82384"/>
    <w:p w:rsidR="009D5388" w:rsidRDefault="009D5388" w:rsidP="00E82384"/>
    <w:p w:rsidR="009D5388" w:rsidRDefault="009D5388" w:rsidP="00E82384"/>
    <w:p w:rsidR="009D5388" w:rsidRDefault="009D5388" w:rsidP="00E82384"/>
    <w:p w:rsidR="009D5388" w:rsidRPr="00E82384" w:rsidRDefault="009D5388" w:rsidP="00E82384">
      <w:pPr>
        <w:sectPr w:rsidR="009D5388" w:rsidRPr="00E82384" w:rsidSect="00D30296">
          <w:footerReference w:type="even" r:id="rId6"/>
          <w:footerReference w:type="default" r:id="rId7"/>
          <w:pgSz w:w="11906" w:h="16838" w:code="9"/>
          <w:pgMar w:top="719" w:right="851" w:bottom="851" w:left="851" w:header="709" w:footer="709" w:gutter="0"/>
          <w:cols w:space="709"/>
          <w:docGrid w:linePitch="360"/>
        </w:sectPr>
      </w:pPr>
      <w:r w:rsidRPr="00E82384">
        <w:t>Adı Soyadı:…………………………………….</w:t>
      </w:r>
      <w:r w:rsidRPr="00E82384">
        <w:tab/>
      </w:r>
      <w:r w:rsidRPr="00E82384">
        <w:tab/>
        <w:t xml:space="preserve">Velinin İmzası:.........................      </w:t>
      </w:r>
    </w:p>
    <w:p w:rsidR="009D5388" w:rsidRPr="00E82384" w:rsidRDefault="009D5388" w:rsidP="00E82384">
      <w:pPr>
        <w:jc w:val="center"/>
        <w:rPr>
          <w:b/>
        </w:rPr>
      </w:pPr>
      <w:r w:rsidRPr="00E82384">
        <w:rPr>
          <w:b/>
        </w:rPr>
        <w:t>DİKDÖRTGENİN ÇEVRESİNİN HESAPLANMASI</w:t>
      </w:r>
    </w:p>
    <w:p w:rsidR="009D5388" w:rsidRPr="00E82384" w:rsidRDefault="009D5388" w:rsidP="00E82384">
      <w:r w:rsidRPr="00E82384">
        <w:rPr>
          <w:b/>
          <w:u w:val="single"/>
        </w:rPr>
        <w:t>DİKKAT</w:t>
      </w:r>
      <w:r w:rsidRPr="00E82384">
        <w:t xml:space="preserve">: Dikdörtgenin çevresini hesaplamak için uzun kenarı ile kısa kenarının uzunlukları toplanır, bulunan sonuç iki ile çarpılır. Ya da bütün kenar uzunlukları toplanır. </w:t>
      </w:r>
    </w:p>
    <w:tbl>
      <w:tblPr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2"/>
        <w:gridCol w:w="5616"/>
      </w:tblGrid>
      <w:tr w:rsidR="009D5388" w:rsidRPr="00E82384" w:rsidTr="00787B58">
        <w:trPr>
          <w:trHeight w:val="2661"/>
        </w:trPr>
        <w:tc>
          <w:tcPr>
            <w:tcW w:w="5172" w:type="dxa"/>
          </w:tcPr>
          <w:p w:rsidR="009D5388" w:rsidRPr="00787B58" w:rsidRDefault="009D5388" w:rsidP="00E82384">
            <w:pPr>
              <w:rPr>
                <w:sz w:val="22"/>
                <w:szCs w:val="22"/>
              </w:rPr>
            </w:pPr>
            <w:r w:rsidRPr="00787B58">
              <w:rPr>
                <w:b/>
              </w:rPr>
              <w:t>1.</w:t>
            </w:r>
            <w:r w:rsidRPr="00787B58">
              <w:rPr>
                <w:sz w:val="22"/>
                <w:szCs w:val="22"/>
              </w:rPr>
              <w:t xml:space="preserve">Uzun kenarı </w:t>
            </w:r>
            <w:smartTag w:uri="urn:schemas-microsoft-com:office:smarttags" w:element="metricconverter">
              <w:smartTagPr>
                <w:attr w:name="ProductID" w:val="24 cm"/>
              </w:smartTagPr>
              <w:r w:rsidRPr="00787B58">
                <w:rPr>
                  <w:sz w:val="22"/>
                  <w:szCs w:val="22"/>
                </w:rPr>
                <w:t>24 cm</w:t>
              </w:r>
            </w:smartTag>
            <w:r w:rsidRPr="00787B58">
              <w:rPr>
                <w:sz w:val="22"/>
                <w:szCs w:val="22"/>
              </w:rPr>
              <w:t xml:space="preserve">, kısa kenarı 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787B58">
                <w:rPr>
                  <w:sz w:val="22"/>
                  <w:szCs w:val="22"/>
                </w:rPr>
                <w:t>15 cm</w:t>
              </w:r>
            </w:smartTag>
            <w:r w:rsidRPr="00787B58">
              <w:rPr>
                <w:sz w:val="22"/>
                <w:szCs w:val="22"/>
              </w:rPr>
              <w:t xml:space="preserve"> olan dikdörtgenin çevresi kaç cm’dir?</w:t>
            </w:r>
          </w:p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</w:tc>
        <w:tc>
          <w:tcPr>
            <w:tcW w:w="5616" w:type="dxa"/>
          </w:tcPr>
          <w:p w:rsidR="009D5388" w:rsidRPr="00E82384" w:rsidRDefault="009D5388" w:rsidP="00787B58">
            <w:pPr>
              <w:tabs>
                <w:tab w:val="left" w:pos="1290"/>
              </w:tabs>
            </w:pPr>
            <w:r w:rsidRPr="00787B58">
              <w:rPr>
                <w:b/>
              </w:rPr>
              <w:t>6.</w:t>
            </w:r>
            <w:r w:rsidRPr="00E82384">
              <w:t xml:space="preserve"> Uzunluğu = </w:t>
            </w:r>
            <w:smartTag w:uri="urn:schemas-microsoft-com:office:smarttags" w:element="metricconverter">
              <w:smartTagPr>
                <w:attr w:name="ProductID" w:val="14 m"/>
              </w:smartTagPr>
              <w:r w:rsidRPr="00E82384">
                <w:t xml:space="preserve">14 </w:t>
              </w:r>
              <w:r w:rsidRPr="00787B58">
                <w:rPr>
                  <w:b/>
                </w:rPr>
                <w:t>m</w:t>
              </w:r>
            </w:smartTag>
          </w:p>
          <w:p w:rsidR="009D5388" w:rsidRPr="00787B58" w:rsidRDefault="009D5388" w:rsidP="00787B58">
            <w:pPr>
              <w:tabs>
                <w:tab w:val="left" w:pos="1290"/>
              </w:tabs>
              <w:rPr>
                <w:b/>
              </w:rPr>
            </w:pPr>
            <w:r w:rsidRPr="00E82384">
              <w:t xml:space="preserve">    Genişliği  = </w:t>
            </w:r>
            <w:smartTag w:uri="urn:schemas-microsoft-com:office:smarttags" w:element="metricconverter">
              <w:smartTagPr>
                <w:attr w:name="ProductID" w:val="9 m"/>
              </w:smartTagPr>
              <w:r w:rsidRPr="00E82384">
                <w:t xml:space="preserve">9 </w:t>
              </w:r>
              <w:r w:rsidRPr="00787B58">
                <w:rPr>
                  <w:b/>
                </w:rPr>
                <w:t>m</w:t>
              </w:r>
            </w:smartTag>
          </w:p>
          <w:p w:rsidR="009D5388" w:rsidRPr="00787B58" w:rsidRDefault="009D5388" w:rsidP="00787B58">
            <w:pPr>
              <w:tabs>
                <w:tab w:val="left" w:pos="1290"/>
              </w:tabs>
              <w:rPr>
                <w:b/>
                <w:u w:val="single"/>
              </w:rPr>
            </w:pPr>
            <w:r w:rsidRPr="00E82384">
              <w:t xml:space="preserve">    Ç = ………..</w:t>
            </w:r>
            <w:r w:rsidRPr="00787B58">
              <w:rPr>
                <w:b/>
                <w:u w:val="single"/>
              </w:rPr>
              <w:t>cm</w:t>
            </w:r>
          </w:p>
          <w:p w:rsidR="009D5388" w:rsidRPr="00787B58" w:rsidRDefault="009D5388" w:rsidP="00787B58">
            <w:pPr>
              <w:tabs>
                <w:tab w:val="left" w:pos="1290"/>
              </w:tabs>
              <w:rPr>
                <w:b/>
                <w:u w:val="single"/>
              </w:rPr>
            </w:pPr>
          </w:p>
          <w:p w:rsidR="009D5388" w:rsidRPr="00787B58" w:rsidRDefault="009D5388" w:rsidP="00787B58">
            <w:pPr>
              <w:tabs>
                <w:tab w:val="left" w:pos="1290"/>
              </w:tabs>
              <w:rPr>
                <w:b/>
                <w:u w:val="single"/>
              </w:rPr>
            </w:pPr>
          </w:p>
          <w:p w:rsidR="009D5388" w:rsidRPr="00787B58" w:rsidRDefault="009D5388" w:rsidP="00787B58">
            <w:pPr>
              <w:tabs>
                <w:tab w:val="left" w:pos="1290"/>
              </w:tabs>
              <w:rPr>
                <w:b/>
                <w:u w:val="single"/>
              </w:rPr>
            </w:pPr>
          </w:p>
          <w:p w:rsidR="009D5388" w:rsidRPr="00787B58" w:rsidRDefault="009D5388" w:rsidP="00787B58">
            <w:pPr>
              <w:tabs>
                <w:tab w:val="left" w:pos="1290"/>
              </w:tabs>
              <w:rPr>
                <w:b/>
                <w:u w:val="single"/>
              </w:rPr>
            </w:pPr>
          </w:p>
          <w:p w:rsidR="009D5388" w:rsidRPr="00787B58" w:rsidRDefault="009D5388" w:rsidP="00787B58">
            <w:pPr>
              <w:tabs>
                <w:tab w:val="left" w:pos="1290"/>
              </w:tabs>
              <w:rPr>
                <w:b/>
                <w:u w:val="single"/>
              </w:rPr>
            </w:pPr>
          </w:p>
          <w:p w:rsidR="009D5388" w:rsidRPr="00787B58" w:rsidRDefault="009D5388" w:rsidP="00787B58">
            <w:pPr>
              <w:tabs>
                <w:tab w:val="left" w:pos="1290"/>
              </w:tabs>
              <w:rPr>
                <w:sz w:val="20"/>
                <w:szCs w:val="20"/>
              </w:rPr>
            </w:pPr>
            <w:r w:rsidRPr="00787B58">
              <w:rPr>
                <w:sz w:val="20"/>
                <w:szCs w:val="20"/>
              </w:rPr>
              <w:t>NOT.: İşlemler yaparak çözümünü yap.</w:t>
            </w:r>
          </w:p>
        </w:tc>
      </w:tr>
      <w:tr w:rsidR="009D5388" w:rsidRPr="00E82384" w:rsidTr="00787B58">
        <w:trPr>
          <w:trHeight w:val="2867"/>
        </w:trPr>
        <w:tc>
          <w:tcPr>
            <w:tcW w:w="5172" w:type="dxa"/>
          </w:tcPr>
          <w:p w:rsidR="009D5388" w:rsidRPr="00787B58" w:rsidRDefault="009D5388" w:rsidP="00E82384">
            <w:pPr>
              <w:rPr>
                <w:sz w:val="22"/>
                <w:szCs w:val="22"/>
              </w:rPr>
            </w:pPr>
            <w:r w:rsidRPr="00787B58">
              <w:rPr>
                <w:b/>
              </w:rPr>
              <w:t xml:space="preserve">2. </w:t>
            </w:r>
            <w:r w:rsidRPr="00787B58">
              <w:rPr>
                <w:sz w:val="22"/>
                <w:szCs w:val="22"/>
              </w:rPr>
              <w:t xml:space="preserve">Bir dikdörtgenin uzun ayrıtı </w:t>
            </w:r>
            <w:smartTag w:uri="urn:schemas-microsoft-com:office:smarttags" w:element="metricconverter">
              <w:smartTagPr>
                <w:attr w:name="ProductID" w:val="65 cm"/>
              </w:smartTagPr>
              <w:r w:rsidRPr="00787B58">
                <w:rPr>
                  <w:sz w:val="22"/>
                  <w:szCs w:val="22"/>
                </w:rPr>
                <w:t>65 cm</w:t>
              </w:r>
            </w:smartTag>
            <w:r w:rsidRPr="00787B58">
              <w:rPr>
                <w:sz w:val="22"/>
                <w:szCs w:val="22"/>
              </w:rPr>
              <w:t xml:space="preserve">, kısa ayrıtı </w:t>
            </w:r>
            <w:smartTag w:uri="urn:schemas-microsoft-com:office:smarttags" w:element="metricconverter">
              <w:smartTagPr>
                <w:attr w:name="ProductID" w:val="46 cm"/>
              </w:smartTagPr>
              <w:r w:rsidRPr="00787B58">
                <w:rPr>
                  <w:sz w:val="22"/>
                  <w:szCs w:val="22"/>
                </w:rPr>
                <w:t>46 cm</w:t>
              </w:r>
            </w:smartTag>
            <w:r w:rsidRPr="00787B58">
              <w:rPr>
                <w:sz w:val="22"/>
                <w:szCs w:val="22"/>
              </w:rPr>
              <w:t xml:space="preserve"> ‘dir.Bu dikdörtgenin çevresi kaç cm’dir?</w:t>
            </w:r>
          </w:p>
          <w:p w:rsidR="009D5388" w:rsidRPr="00787B58" w:rsidRDefault="009D5388" w:rsidP="00E82384">
            <w:pPr>
              <w:rPr>
                <w:sz w:val="22"/>
                <w:szCs w:val="22"/>
              </w:rPr>
            </w:pPr>
          </w:p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</w:tc>
        <w:tc>
          <w:tcPr>
            <w:tcW w:w="5616" w:type="dxa"/>
          </w:tcPr>
          <w:p w:rsidR="009D5388" w:rsidRPr="00E82384" w:rsidRDefault="009D5388" w:rsidP="00E82384">
            <w:r w:rsidRPr="00787B58">
              <w:rPr>
                <w:b/>
              </w:rPr>
              <w:t xml:space="preserve"> 7. </w:t>
            </w:r>
            <w:r w:rsidRPr="00E82384">
              <w:t xml:space="preserve">Eni = </w:t>
            </w:r>
            <w:smartTag w:uri="urn:schemas-microsoft-com:office:smarttags" w:element="metricconverter">
              <w:smartTagPr>
                <w:attr w:name="ProductID" w:val="56 cm"/>
              </w:smartTagPr>
              <w:r w:rsidRPr="00E82384">
                <w:t xml:space="preserve">56 </w:t>
              </w:r>
              <w:r w:rsidRPr="00787B58">
                <w:rPr>
                  <w:b/>
                </w:rPr>
                <w:t>cm</w:t>
              </w:r>
            </w:smartTag>
          </w:p>
          <w:p w:rsidR="009D5388" w:rsidRPr="00E82384" w:rsidRDefault="009D5388" w:rsidP="00E82384">
            <w:r w:rsidRPr="00E82384">
              <w:t xml:space="preserve">  Boyu = </w:t>
            </w:r>
            <w:smartTag w:uri="urn:schemas-microsoft-com:office:smarttags" w:element="metricconverter">
              <w:smartTagPr>
                <w:attr w:name="ProductID" w:val="75 cm"/>
              </w:smartTagPr>
              <w:r w:rsidRPr="00E82384">
                <w:t xml:space="preserve">75 </w:t>
              </w:r>
              <w:r w:rsidRPr="00787B58">
                <w:rPr>
                  <w:b/>
                </w:rPr>
                <w:t>cm</w:t>
              </w:r>
            </w:smartTag>
          </w:p>
          <w:p w:rsidR="009D5388" w:rsidRPr="00E82384" w:rsidRDefault="009D5388" w:rsidP="00E82384">
            <w:r w:rsidRPr="00E82384">
              <w:t xml:space="preserve"> Ç = ………..</w:t>
            </w:r>
            <w:r w:rsidRPr="00787B58">
              <w:rPr>
                <w:b/>
                <w:u w:val="single"/>
              </w:rPr>
              <w:t>cm</w:t>
            </w:r>
          </w:p>
        </w:tc>
      </w:tr>
      <w:tr w:rsidR="009D5388" w:rsidRPr="00E82384" w:rsidTr="00787B58">
        <w:trPr>
          <w:trHeight w:val="2863"/>
        </w:trPr>
        <w:tc>
          <w:tcPr>
            <w:tcW w:w="5172" w:type="dxa"/>
          </w:tcPr>
          <w:p w:rsidR="009D5388" w:rsidRPr="00787B58" w:rsidRDefault="009D5388" w:rsidP="00E82384">
            <w:pPr>
              <w:rPr>
                <w:sz w:val="22"/>
                <w:szCs w:val="22"/>
              </w:rPr>
            </w:pPr>
            <w:r w:rsidRPr="00787B58">
              <w:rPr>
                <w:b/>
              </w:rPr>
              <w:t>3.</w:t>
            </w:r>
            <w:r w:rsidRPr="00E82384">
              <w:t xml:space="preserve"> </w:t>
            </w:r>
            <w:r w:rsidRPr="00787B58">
              <w:rPr>
                <w:sz w:val="22"/>
                <w:szCs w:val="22"/>
              </w:rPr>
              <w:t xml:space="preserve">Uzun kenarı </w:t>
            </w:r>
            <w:smartTag w:uri="urn:schemas-microsoft-com:office:smarttags" w:element="metricconverter">
              <w:smartTagPr>
                <w:attr w:name="ProductID" w:val="256 m"/>
              </w:smartTagPr>
              <w:r w:rsidRPr="00787B58">
                <w:rPr>
                  <w:sz w:val="22"/>
                  <w:szCs w:val="22"/>
                </w:rPr>
                <w:t>256 m</w:t>
              </w:r>
            </w:smartTag>
            <w:r w:rsidRPr="00787B58">
              <w:rPr>
                <w:sz w:val="22"/>
                <w:szCs w:val="22"/>
              </w:rPr>
              <w:t xml:space="preserve">, kısa kenarı </w:t>
            </w:r>
            <w:smartTag w:uri="urn:schemas-microsoft-com:office:smarttags" w:element="metricconverter">
              <w:smartTagPr>
                <w:attr w:name="ProductID" w:val="135 m"/>
              </w:smartTagPr>
              <w:r w:rsidRPr="00787B58">
                <w:rPr>
                  <w:sz w:val="22"/>
                  <w:szCs w:val="22"/>
                </w:rPr>
                <w:t>135 m</w:t>
              </w:r>
            </w:smartTag>
            <w:r w:rsidRPr="00787B58">
              <w:rPr>
                <w:sz w:val="22"/>
                <w:szCs w:val="22"/>
              </w:rPr>
              <w:t xml:space="preserve"> olan dikdörtgen şeklindeki tarlanın  çevresi kaç m ‘dir?</w:t>
            </w:r>
          </w:p>
          <w:p w:rsidR="009D5388" w:rsidRPr="00787B58" w:rsidRDefault="009D5388" w:rsidP="00E82384">
            <w:pPr>
              <w:rPr>
                <w:sz w:val="22"/>
                <w:szCs w:val="22"/>
              </w:rPr>
            </w:pPr>
          </w:p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</w:tc>
        <w:tc>
          <w:tcPr>
            <w:tcW w:w="5616" w:type="dxa"/>
          </w:tcPr>
          <w:p w:rsidR="009D5388" w:rsidRPr="00E82384" w:rsidRDefault="009D5388" w:rsidP="00E82384">
            <w:r w:rsidRPr="00787B58">
              <w:rPr>
                <w:b/>
              </w:rPr>
              <w:t>8.</w:t>
            </w:r>
            <w:r w:rsidRPr="00787B58">
              <w:rPr>
                <w:sz w:val="22"/>
                <w:szCs w:val="22"/>
              </w:rPr>
              <w:t xml:space="preserve">Eni  </w:t>
            </w:r>
            <w:smartTag w:uri="urn:schemas-microsoft-com:office:smarttags" w:element="metricconverter">
              <w:smartTagPr>
                <w:attr w:name="ProductID" w:val="95 m"/>
              </w:smartTagPr>
              <w:r w:rsidRPr="00787B58">
                <w:rPr>
                  <w:sz w:val="22"/>
                  <w:szCs w:val="22"/>
                </w:rPr>
                <w:t>95 m</w:t>
              </w:r>
            </w:smartTag>
            <w:r w:rsidRPr="00787B58">
              <w:rPr>
                <w:sz w:val="22"/>
                <w:szCs w:val="22"/>
              </w:rPr>
              <w:t xml:space="preserve">, boyu </w:t>
            </w:r>
            <w:smartTag w:uri="urn:schemas-microsoft-com:office:smarttags" w:element="metricconverter">
              <w:smartTagPr>
                <w:attr w:name="ProductID" w:val="120 m"/>
              </w:smartTagPr>
              <w:r w:rsidRPr="00787B58">
                <w:rPr>
                  <w:sz w:val="22"/>
                  <w:szCs w:val="22"/>
                </w:rPr>
                <w:t>120 m</w:t>
              </w:r>
            </w:smartTag>
            <w:r w:rsidRPr="00787B58">
              <w:rPr>
                <w:sz w:val="22"/>
                <w:szCs w:val="22"/>
              </w:rPr>
              <w:t xml:space="preserve"> olan dikdörtgen şeklindeki tarlanın   çevresine 5 sıra tel çekilecektir. Kaç m tel gereklidir?</w:t>
            </w:r>
          </w:p>
        </w:tc>
      </w:tr>
      <w:tr w:rsidR="009D5388" w:rsidRPr="00E82384" w:rsidTr="00787B58">
        <w:tc>
          <w:tcPr>
            <w:tcW w:w="5172" w:type="dxa"/>
          </w:tcPr>
          <w:p w:rsidR="009D5388" w:rsidRPr="00787B58" w:rsidRDefault="009D5388" w:rsidP="00E82384">
            <w:pPr>
              <w:rPr>
                <w:sz w:val="22"/>
                <w:szCs w:val="22"/>
              </w:rPr>
            </w:pPr>
            <w:r w:rsidRPr="00787B58">
              <w:rPr>
                <w:b/>
              </w:rPr>
              <w:t xml:space="preserve">4. </w:t>
            </w:r>
            <w:r w:rsidRPr="00787B58">
              <w:rPr>
                <w:sz w:val="22"/>
                <w:szCs w:val="22"/>
              </w:rPr>
              <w:t xml:space="preserve">a= </w:t>
            </w:r>
            <w:smartTag w:uri="urn:schemas-microsoft-com:office:smarttags" w:element="metricconverter">
              <w:smartTagPr>
                <w:attr w:name="ProductID" w:val="80 cm"/>
              </w:smartTagPr>
              <w:r w:rsidRPr="00787B58">
                <w:rPr>
                  <w:sz w:val="22"/>
                  <w:szCs w:val="22"/>
                </w:rPr>
                <w:t>80 cm</w:t>
              </w:r>
            </w:smartTag>
            <w:r w:rsidRPr="00787B58">
              <w:rPr>
                <w:sz w:val="22"/>
                <w:szCs w:val="22"/>
              </w:rPr>
              <w:t>.</w:t>
            </w:r>
          </w:p>
          <w:p w:rsidR="009D5388" w:rsidRPr="00787B58" w:rsidRDefault="009D5388" w:rsidP="00E82384">
            <w:pPr>
              <w:rPr>
                <w:sz w:val="22"/>
                <w:szCs w:val="22"/>
              </w:rPr>
            </w:pPr>
            <w:r w:rsidRPr="00787B58">
              <w:rPr>
                <w:sz w:val="22"/>
                <w:szCs w:val="22"/>
              </w:rPr>
              <w:t xml:space="preserve">    b = </w:t>
            </w:r>
            <w:smartTag w:uri="urn:schemas-microsoft-com:office:smarttags" w:element="metricconverter">
              <w:smartTagPr>
                <w:attr w:name="ProductID" w:val="57 cm"/>
              </w:smartTagPr>
              <w:r w:rsidRPr="00787B58">
                <w:rPr>
                  <w:sz w:val="22"/>
                  <w:szCs w:val="22"/>
                </w:rPr>
                <w:t>57 cm</w:t>
              </w:r>
            </w:smartTag>
          </w:p>
          <w:p w:rsidR="009D5388" w:rsidRPr="00787B58" w:rsidRDefault="009D5388" w:rsidP="00E82384">
            <w:pPr>
              <w:rPr>
                <w:b/>
              </w:rPr>
            </w:pPr>
            <w:r w:rsidRPr="00787B58">
              <w:rPr>
                <w:sz w:val="22"/>
                <w:szCs w:val="22"/>
              </w:rPr>
              <w:t xml:space="preserve">    Ç = ….......</w:t>
            </w:r>
            <w:r w:rsidRPr="00787B58">
              <w:rPr>
                <w:sz w:val="22"/>
                <w:szCs w:val="22"/>
              </w:rPr>
              <w:tab/>
            </w:r>
          </w:p>
          <w:p w:rsidR="009D5388" w:rsidRPr="00787B58" w:rsidRDefault="009D5388" w:rsidP="00E82384">
            <w:pPr>
              <w:rPr>
                <w:b/>
              </w:rPr>
            </w:pPr>
          </w:p>
          <w:p w:rsidR="009D5388" w:rsidRPr="00787B58" w:rsidRDefault="009D5388" w:rsidP="00E82384">
            <w:pPr>
              <w:rPr>
                <w:b/>
              </w:rPr>
            </w:pPr>
          </w:p>
          <w:p w:rsidR="009D5388" w:rsidRPr="00787B58" w:rsidRDefault="009D5388" w:rsidP="00E82384">
            <w:pPr>
              <w:rPr>
                <w:b/>
              </w:rPr>
            </w:pPr>
          </w:p>
          <w:p w:rsidR="009D5388" w:rsidRPr="00787B58" w:rsidRDefault="009D5388" w:rsidP="00E82384">
            <w:pPr>
              <w:rPr>
                <w:b/>
              </w:rPr>
            </w:pPr>
          </w:p>
          <w:p w:rsidR="009D5388" w:rsidRPr="00787B58" w:rsidRDefault="009D5388" w:rsidP="00E82384">
            <w:pPr>
              <w:rPr>
                <w:b/>
              </w:rPr>
            </w:pPr>
          </w:p>
          <w:p w:rsidR="009D5388" w:rsidRPr="00787B58" w:rsidRDefault="009D5388" w:rsidP="00E82384">
            <w:pPr>
              <w:rPr>
                <w:b/>
              </w:rPr>
            </w:pPr>
          </w:p>
          <w:p w:rsidR="009D5388" w:rsidRPr="00787B58" w:rsidRDefault="009D5388" w:rsidP="00E82384">
            <w:pPr>
              <w:rPr>
                <w:b/>
              </w:rPr>
            </w:pPr>
          </w:p>
        </w:tc>
        <w:tc>
          <w:tcPr>
            <w:tcW w:w="5616" w:type="dxa"/>
          </w:tcPr>
          <w:p w:rsidR="009D5388" w:rsidRPr="00E82384" w:rsidRDefault="009D5388" w:rsidP="00E82384">
            <w:r w:rsidRPr="00787B58">
              <w:rPr>
                <w:b/>
              </w:rPr>
              <w:t>9</w:t>
            </w:r>
            <w:r w:rsidRPr="00787B58">
              <w:rPr>
                <w:b/>
                <w:sz w:val="22"/>
                <w:szCs w:val="22"/>
              </w:rPr>
              <w:t xml:space="preserve">. </w:t>
            </w:r>
            <w:r w:rsidRPr="00787B58">
              <w:rPr>
                <w:sz w:val="22"/>
                <w:szCs w:val="22"/>
              </w:rPr>
              <w:t xml:space="preserve">Uzun kenarı </w:t>
            </w:r>
            <w:smartTag w:uri="urn:schemas-microsoft-com:office:smarttags" w:element="metricconverter">
              <w:smartTagPr>
                <w:attr w:name="ProductID" w:val="80 m"/>
              </w:smartTagPr>
              <w:r w:rsidRPr="00787B58">
                <w:rPr>
                  <w:sz w:val="22"/>
                  <w:szCs w:val="22"/>
                </w:rPr>
                <w:t>80 m</w:t>
              </w:r>
            </w:smartTag>
            <w:r w:rsidRPr="00787B58">
              <w:rPr>
                <w:sz w:val="22"/>
                <w:szCs w:val="22"/>
              </w:rPr>
              <w:t xml:space="preserve">, kısa kenarı </w:t>
            </w:r>
            <w:smartTag w:uri="urn:schemas-microsoft-com:office:smarttags" w:element="metricconverter">
              <w:smartTagPr>
                <w:attr w:name="ProductID" w:val="60 m"/>
              </w:smartTagPr>
              <w:r w:rsidRPr="00787B58">
                <w:rPr>
                  <w:sz w:val="22"/>
                  <w:szCs w:val="22"/>
                </w:rPr>
                <w:t>60 m</w:t>
              </w:r>
            </w:smartTag>
            <w:r w:rsidRPr="00787B58">
              <w:rPr>
                <w:sz w:val="22"/>
                <w:szCs w:val="22"/>
              </w:rPr>
              <w:t xml:space="preserve"> olan dikdörtgen şek -lindeki arsanın etrafına  </w:t>
            </w:r>
            <w:smartTag w:uri="urn:schemas-microsoft-com:office:smarttags" w:element="metricconverter">
              <w:smartTagPr>
                <w:attr w:name="ProductID" w:val="5 m"/>
              </w:smartTagPr>
              <w:r w:rsidRPr="00787B58">
                <w:rPr>
                  <w:sz w:val="22"/>
                  <w:szCs w:val="22"/>
                </w:rPr>
                <w:t>5 m</w:t>
              </w:r>
            </w:smartTag>
            <w:r w:rsidRPr="00787B58">
              <w:rPr>
                <w:sz w:val="22"/>
                <w:szCs w:val="22"/>
              </w:rPr>
              <w:t xml:space="preserve"> aralıklarla fidan dikilecektir . Kaç fidan lazımdır?</w:t>
            </w:r>
          </w:p>
        </w:tc>
      </w:tr>
      <w:tr w:rsidR="009D5388" w:rsidRPr="00E82384" w:rsidTr="00787B58">
        <w:tc>
          <w:tcPr>
            <w:tcW w:w="5172" w:type="dxa"/>
          </w:tcPr>
          <w:p w:rsidR="009D5388" w:rsidRPr="00787B58" w:rsidRDefault="009D5388" w:rsidP="00E82384">
            <w:pPr>
              <w:rPr>
                <w:sz w:val="22"/>
                <w:szCs w:val="22"/>
              </w:rPr>
            </w:pPr>
            <w:r w:rsidRPr="00787B58">
              <w:rPr>
                <w:b/>
              </w:rPr>
              <w:t xml:space="preserve">5.  </w:t>
            </w:r>
            <w:r w:rsidRPr="00787B58">
              <w:rPr>
                <w:sz w:val="22"/>
                <w:szCs w:val="22"/>
              </w:rPr>
              <w:t xml:space="preserve">a = </w:t>
            </w:r>
            <w:smartTag w:uri="urn:schemas-microsoft-com:office:smarttags" w:element="metricconverter">
              <w:smartTagPr>
                <w:attr w:name="ProductID" w:val="78 cm"/>
              </w:smartTagPr>
              <w:r w:rsidRPr="00787B58">
                <w:rPr>
                  <w:sz w:val="22"/>
                  <w:szCs w:val="22"/>
                </w:rPr>
                <w:t>78 cm</w:t>
              </w:r>
            </w:smartTag>
          </w:p>
          <w:p w:rsidR="009D5388" w:rsidRPr="00787B58" w:rsidRDefault="009D5388" w:rsidP="00E82384">
            <w:pPr>
              <w:rPr>
                <w:sz w:val="22"/>
                <w:szCs w:val="22"/>
              </w:rPr>
            </w:pPr>
            <w:r w:rsidRPr="00787B58">
              <w:rPr>
                <w:sz w:val="22"/>
                <w:szCs w:val="22"/>
              </w:rPr>
              <w:t xml:space="preserve">     b = </w:t>
            </w:r>
            <w:smartTag w:uri="urn:schemas-microsoft-com:office:smarttags" w:element="metricconverter">
              <w:smartTagPr>
                <w:attr w:name="ProductID" w:val="56 cm"/>
              </w:smartTagPr>
              <w:r w:rsidRPr="00787B58">
                <w:rPr>
                  <w:sz w:val="22"/>
                  <w:szCs w:val="22"/>
                </w:rPr>
                <w:t>56 cm</w:t>
              </w:r>
            </w:smartTag>
          </w:p>
          <w:p w:rsidR="009D5388" w:rsidRPr="00787B58" w:rsidRDefault="009D5388" w:rsidP="00E82384">
            <w:pPr>
              <w:rPr>
                <w:b/>
              </w:rPr>
            </w:pPr>
            <w:r w:rsidRPr="00787B58">
              <w:rPr>
                <w:sz w:val="22"/>
                <w:szCs w:val="22"/>
              </w:rPr>
              <w:t xml:space="preserve">     Ç = ……….</w:t>
            </w:r>
          </w:p>
          <w:p w:rsidR="009D5388" w:rsidRPr="00787B58" w:rsidRDefault="009D5388" w:rsidP="00E82384">
            <w:pPr>
              <w:rPr>
                <w:b/>
              </w:rPr>
            </w:pPr>
          </w:p>
          <w:p w:rsidR="009D5388" w:rsidRPr="00787B58" w:rsidRDefault="009D5388" w:rsidP="00E82384">
            <w:pPr>
              <w:rPr>
                <w:b/>
              </w:rPr>
            </w:pPr>
          </w:p>
          <w:p w:rsidR="009D5388" w:rsidRPr="00787B58" w:rsidRDefault="009D5388" w:rsidP="00E82384">
            <w:pPr>
              <w:rPr>
                <w:b/>
              </w:rPr>
            </w:pPr>
          </w:p>
          <w:p w:rsidR="009D5388" w:rsidRPr="00787B58" w:rsidRDefault="009D5388" w:rsidP="00E82384">
            <w:pPr>
              <w:rPr>
                <w:b/>
              </w:rPr>
            </w:pPr>
          </w:p>
          <w:p w:rsidR="009D5388" w:rsidRPr="00787B58" w:rsidRDefault="009D5388" w:rsidP="00E82384">
            <w:pPr>
              <w:rPr>
                <w:b/>
              </w:rPr>
            </w:pPr>
          </w:p>
          <w:p w:rsidR="009D5388" w:rsidRPr="00787B58" w:rsidRDefault="009D5388" w:rsidP="00E82384">
            <w:pPr>
              <w:rPr>
                <w:b/>
              </w:rPr>
            </w:pPr>
          </w:p>
        </w:tc>
        <w:tc>
          <w:tcPr>
            <w:tcW w:w="5616" w:type="dxa"/>
          </w:tcPr>
          <w:p w:rsidR="009D5388" w:rsidRPr="00E82384" w:rsidRDefault="009D5388" w:rsidP="00E82384">
            <w:r w:rsidRPr="00787B58">
              <w:rPr>
                <w:b/>
              </w:rPr>
              <w:t>10.</w:t>
            </w:r>
            <w:r w:rsidRPr="00E82384">
              <w:t xml:space="preserve"> Kısa kenarı uzun kenarının yarısı kadar olan dikdörtgenin  uzun kenarı 50 m’dir. Çevresi kaç m’dir?</w:t>
            </w:r>
          </w:p>
        </w:tc>
      </w:tr>
    </w:tbl>
    <w:p w:rsidR="009D5388" w:rsidRPr="00E82384" w:rsidRDefault="009D5388" w:rsidP="00E82384">
      <w:pPr>
        <w:ind w:firstLine="708"/>
        <w:rPr>
          <w:b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" o:spid="_x0000_s1026" type="#_x0000_t13" style="position:absolute;left:0;text-align:left;margin-left:12pt;margin-top:0;width:18pt;height:9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" fillcolor="black"/>
        </w:pict>
      </w:r>
      <w:r w:rsidRPr="00E82384">
        <w:rPr>
          <w:b/>
        </w:rPr>
        <w:t xml:space="preserve"> Birer kısa kenarı ve çevre uzunluğu verilen dikdörtgenlerin </w:t>
      </w:r>
      <w:r w:rsidRPr="00E82384">
        <w:rPr>
          <w:b/>
          <w:u w:val="single"/>
        </w:rPr>
        <w:t>uzun kenarlarının uzunluklarını</w:t>
      </w:r>
      <w:r w:rsidRPr="00E82384">
        <w:rPr>
          <w:b/>
        </w:rPr>
        <w:t xml:space="preserve"> örnekte olduğu gibi bulunuz.</w:t>
      </w:r>
    </w:p>
    <w:p w:rsidR="009D5388" w:rsidRPr="00E82384" w:rsidRDefault="009D5388" w:rsidP="00E82384">
      <w:r w:rsidRPr="00E82384">
        <w:rPr>
          <w:b/>
          <w:u w:val="single"/>
        </w:rPr>
        <w:t xml:space="preserve">ÖRNEK: </w:t>
      </w:r>
      <w:r w:rsidRPr="00E82384">
        <w:t xml:space="preserve">Kısa kenarı </w:t>
      </w:r>
      <w:smartTag w:uri="urn:schemas-microsoft-com:office:smarttags" w:element="metricconverter">
        <w:smartTagPr>
          <w:attr w:name="ProductID" w:val="5 cm"/>
        </w:smartTagPr>
        <w:r w:rsidRPr="00E82384">
          <w:t>5 cm</w:t>
        </w:r>
      </w:smartTag>
      <w:r w:rsidRPr="00E82384">
        <w:t xml:space="preserve">, çevresi </w:t>
      </w:r>
      <w:smartTag w:uri="urn:schemas-microsoft-com:office:smarttags" w:element="metricconverter">
        <w:smartTagPr>
          <w:attr w:name="ProductID" w:val="24 cm"/>
        </w:smartTagPr>
        <w:r w:rsidRPr="00E82384">
          <w:t>24 cm</w:t>
        </w:r>
      </w:smartTag>
      <w:r w:rsidRPr="00E82384">
        <w:t xml:space="preserve"> olan dikdörtgenin uzun kenarı kaç cm’dir?</w:t>
      </w:r>
    </w:p>
    <w:p w:rsidR="009D5388" w:rsidRPr="00E82384" w:rsidRDefault="009D5388" w:rsidP="00E82384">
      <w:pPr>
        <w:rPr>
          <w:b/>
        </w:rPr>
      </w:pPr>
      <w:r w:rsidRPr="00E82384">
        <w:t xml:space="preserve"> </w:t>
      </w:r>
      <w:r w:rsidRPr="00E82384">
        <w:rPr>
          <w:rFonts w:ascii="Arial Black" w:hAnsi="Arial Black"/>
          <w:b/>
          <w:i/>
          <w:sz w:val="18"/>
          <w:szCs w:val="18"/>
          <w:u w:val="single"/>
        </w:rPr>
        <w:t>ÇÖZÜM</w:t>
      </w:r>
      <w:r w:rsidRPr="00E82384">
        <w:rPr>
          <w:b/>
          <w:i/>
          <w:sz w:val="18"/>
          <w:szCs w:val="18"/>
        </w:rPr>
        <w:t>:</w:t>
      </w:r>
      <w:r w:rsidRPr="00E82384">
        <w:rPr>
          <w:i/>
        </w:rPr>
        <w:t xml:space="preserve"> </w:t>
      </w:r>
      <w:r w:rsidRPr="00E82384">
        <w:t xml:space="preserve"> Bir kısa kenarı </w:t>
      </w:r>
      <w:smartTag w:uri="urn:schemas-microsoft-com:office:smarttags" w:element="metricconverter">
        <w:smartTagPr>
          <w:attr w:name="ProductID" w:val="5 cm"/>
        </w:smartTagPr>
        <w:r w:rsidRPr="00E82384">
          <w:t>5 cm</w:t>
        </w:r>
      </w:smartTag>
      <w:r w:rsidRPr="00E82384">
        <w:t xml:space="preserve"> veriliyor.              </w:t>
      </w:r>
      <w:r w:rsidRPr="00E82384">
        <w:rPr>
          <w:b/>
        </w:rPr>
        <w:t xml:space="preserve">5 x 2 = </w:t>
      </w:r>
      <w:smartTag w:uri="urn:schemas-microsoft-com:office:smarttags" w:element="metricconverter">
        <w:smartTagPr>
          <w:attr w:name="ProductID" w:val="10 cm"/>
        </w:smartTagPr>
        <w:r w:rsidRPr="00E82384">
          <w:rPr>
            <w:b/>
          </w:rPr>
          <w:t>10 cm</w:t>
        </w:r>
      </w:smartTag>
      <w:r w:rsidRPr="00E82384">
        <w:rPr>
          <w:b/>
        </w:rPr>
        <w:t xml:space="preserve"> ( İki kısa kenarı)</w:t>
      </w:r>
    </w:p>
    <w:p w:rsidR="009D5388" w:rsidRPr="00E82384" w:rsidRDefault="009D5388" w:rsidP="00E82384">
      <w:pPr>
        <w:rPr>
          <w:b/>
        </w:rPr>
      </w:pPr>
      <w:r w:rsidRPr="00E82384">
        <w:t xml:space="preserve">           Çevresinden kısa kenarları çıkarırsak bize 2 uzun kenarı kalır.  </w:t>
      </w:r>
      <w:r w:rsidRPr="00E82384">
        <w:rPr>
          <w:b/>
        </w:rPr>
        <w:t xml:space="preserve">24 – 10 = </w:t>
      </w:r>
      <w:smartTag w:uri="urn:schemas-microsoft-com:office:smarttags" w:element="metricconverter">
        <w:smartTagPr>
          <w:attr w:name="ProductID" w:val="14 cm"/>
        </w:smartTagPr>
        <w:r w:rsidRPr="00E82384">
          <w:rPr>
            <w:b/>
          </w:rPr>
          <w:t>14 cm</w:t>
        </w:r>
      </w:smartTag>
      <w:r w:rsidRPr="00E82384">
        <w:rPr>
          <w:b/>
        </w:rPr>
        <w:t xml:space="preserve"> ( İki uzun kenarı)</w:t>
      </w:r>
    </w:p>
    <w:tbl>
      <w:tblPr>
        <w:tblpPr w:leftFromText="141" w:rightFromText="141" w:vertAnchor="text" w:horzAnchor="margin" w:tblpX="-290" w:tblpY="418"/>
        <w:tblW w:w="11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15"/>
        <w:gridCol w:w="5695"/>
      </w:tblGrid>
      <w:tr w:rsidR="009D5388" w:rsidRPr="00E82384" w:rsidTr="00FB3D06">
        <w:trPr>
          <w:trHeight w:val="2160"/>
        </w:trPr>
        <w:tc>
          <w:tcPr>
            <w:tcW w:w="5415" w:type="dxa"/>
          </w:tcPr>
          <w:p w:rsidR="009D5388" w:rsidRPr="00E82384" w:rsidRDefault="009D5388" w:rsidP="00E82384">
            <w:r w:rsidRPr="00E82384">
              <w:t xml:space="preserve">1. Çevre uzunluğu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E82384">
                <w:t>50 cm</w:t>
              </w:r>
            </w:smartTag>
            <w:r w:rsidRPr="00E82384">
              <w:t xml:space="preserve"> , kısa kenarı </w:t>
            </w:r>
            <w:smartTag w:uri="urn:schemas-microsoft-com:office:smarttags" w:element="metricconverter">
              <w:smartTagPr>
                <w:attr w:name="ProductID" w:val="8 cm"/>
              </w:smartTagPr>
              <w:r w:rsidRPr="00E82384">
                <w:t>8 cm</w:t>
              </w:r>
            </w:smartTag>
            <w:r w:rsidRPr="00E82384">
              <w:t xml:space="preserve"> olan dikdörtgenin  </w:t>
            </w:r>
            <w:r w:rsidRPr="00E82384">
              <w:rPr>
                <w:b/>
                <w:u w:val="single"/>
              </w:rPr>
              <w:t>uzun kenarı</w:t>
            </w:r>
            <w:r w:rsidRPr="00E82384">
              <w:t xml:space="preserve"> kaç cm’dir?</w:t>
            </w:r>
          </w:p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</w:tc>
        <w:tc>
          <w:tcPr>
            <w:tcW w:w="5695" w:type="dxa"/>
          </w:tcPr>
          <w:p w:rsidR="009D5388" w:rsidRPr="00E82384" w:rsidRDefault="009D5388" w:rsidP="00E82384">
            <w:pPr>
              <w:rPr>
                <w:b/>
              </w:rPr>
            </w:pPr>
            <w:r>
              <w:rPr>
                <w:noProof/>
              </w:rPr>
              <w:pict>
                <v:line id="Düz Bağlayıcı 5" o:spid="_x0000_s1027" style="position:absolute;z-index:251658240;visibility:visible;mso-position-horizontal-relative:text;mso-position-vertical-relative:text" from="68.3pt,8.55pt" to="68.3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"/>
              </w:pict>
            </w:r>
            <w:r>
              <w:rPr>
                <w:noProof/>
              </w:rPr>
              <w:pict>
                <v:line id="Düz Bağlayıcı 4" o:spid="_x0000_s1028" style="position:absolute;z-index:251655168;visibility:visible;mso-position-horizontal-relative:text;mso-position-vertical-relative:text" from="14.3pt,8.55pt" to="14.3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"/>
              </w:pict>
            </w:r>
            <w:r>
              <w:rPr>
                <w:noProof/>
              </w:rPr>
              <w:pict>
                <v:line id="Düz Bağlayıcı 3" o:spid="_x0000_s1029" style="position:absolute;z-index:251656192;visibility:visible;mso-position-horizontal-relative:text;mso-position-vertical-relative:text" from="14.3pt,8.55pt" to="68.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"/>
              </w:pict>
            </w:r>
            <w:r w:rsidRPr="00E82384">
              <w:rPr>
                <w:b/>
              </w:rPr>
              <w:t>3.</w:t>
            </w:r>
          </w:p>
          <w:p w:rsidR="009D5388" w:rsidRPr="00E82384" w:rsidRDefault="009D5388" w:rsidP="00E82384">
            <w:r w:rsidRPr="00E82384">
              <w:t xml:space="preserve">       Ç= </w:t>
            </w:r>
            <w:smartTag w:uri="urn:schemas-microsoft-com:office:smarttags" w:element="metricconverter">
              <w:smartTagPr>
                <w:attr w:name="ProductID" w:val="90 m"/>
              </w:smartTagPr>
              <w:r w:rsidRPr="00E82384">
                <w:t>90 m</w:t>
              </w:r>
            </w:smartTag>
            <w:r w:rsidRPr="00E82384">
              <w:t xml:space="preserve">   b= </w:t>
            </w:r>
            <w:smartTag w:uri="urn:schemas-microsoft-com:office:smarttags" w:element="metricconverter">
              <w:smartTagPr>
                <w:attr w:name="ProductID" w:val="18 m"/>
              </w:smartTagPr>
              <w:r w:rsidRPr="00E82384">
                <w:t>18 m</w:t>
              </w:r>
            </w:smartTag>
            <w:r w:rsidRPr="00E82384">
              <w:t xml:space="preserve"> </w:t>
            </w:r>
          </w:p>
          <w:p w:rsidR="009D5388" w:rsidRPr="00E82384" w:rsidRDefault="009D5388" w:rsidP="00E82384">
            <w:r w:rsidRPr="00E82384">
              <w:t xml:space="preserve">          </w:t>
            </w:r>
          </w:p>
          <w:p w:rsidR="009D5388" w:rsidRPr="00E82384" w:rsidRDefault="009D5388" w:rsidP="00E82384">
            <w:r>
              <w:rPr>
                <w:noProof/>
              </w:rPr>
              <w:pict>
                <v:line id="Düz Bağlayıcı 2" o:spid="_x0000_s1030" style="position:absolute;z-index:251657216;visibility:visible" from="14.3pt,3.15pt" to="68.3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"/>
              </w:pict>
            </w:r>
            <w:r w:rsidRPr="00E82384">
              <w:t xml:space="preserve">           a = ?</w:t>
            </w:r>
          </w:p>
          <w:p w:rsidR="009D5388" w:rsidRPr="00E82384" w:rsidRDefault="009D5388" w:rsidP="00E82384">
            <w:r w:rsidRPr="00E82384">
              <w:t xml:space="preserve">   </w:t>
            </w:r>
            <w:r w:rsidRPr="00E82384">
              <w:rPr>
                <w:b/>
                <w:sz w:val="28"/>
                <w:szCs w:val="28"/>
              </w:rPr>
              <w:t>a</w:t>
            </w:r>
            <w:r w:rsidRPr="00E82384">
              <w:rPr>
                <w:sz w:val="28"/>
                <w:szCs w:val="28"/>
              </w:rPr>
              <w:t xml:space="preserve"> </w:t>
            </w:r>
            <w:r w:rsidRPr="00E82384">
              <w:t>= ……..m</w:t>
            </w:r>
          </w:p>
        </w:tc>
      </w:tr>
      <w:tr w:rsidR="009D5388" w:rsidRPr="00E82384" w:rsidTr="00FB3D06">
        <w:trPr>
          <w:trHeight w:val="70"/>
        </w:trPr>
        <w:tc>
          <w:tcPr>
            <w:tcW w:w="5415" w:type="dxa"/>
          </w:tcPr>
          <w:p w:rsidR="009D5388" w:rsidRPr="00E82384" w:rsidRDefault="009D5388" w:rsidP="00E82384">
            <w:r w:rsidRPr="00E82384">
              <w:rPr>
                <w:b/>
              </w:rPr>
              <w:t>2.</w:t>
            </w:r>
            <w:r w:rsidRPr="00E82384">
              <w:t xml:space="preserve">Kısa kenarı </w:t>
            </w:r>
            <w:smartTag w:uri="urn:schemas-microsoft-com:office:smarttags" w:element="metricconverter">
              <w:smartTagPr>
                <w:attr w:name="ProductID" w:val="90 m"/>
              </w:smartTagPr>
              <w:r w:rsidRPr="00E82384">
                <w:t>10 cm</w:t>
              </w:r>
            </w:smartTag>
            <w:r w:rsidRPr="00E82384">
              <w:t xml:space="preserve"> , çevresi </w:t>
            </w:r>
            <w:smartTag w:uri="urn:schemas-microsoft-com:office:smarttags" w:element="metricconverter">
              <w:smartTagPr>
                <w:attr w:name="ProductID" w:val="90 m"/>
              </w:smartTagPr>
              <w:r w:rsidRPr="00E82384">
                <w:t>70 cm</w:t>
              </w:r>
            </w:smartTag>
            <w:r w:rsidRPr="00E82384">
              <w:t xml:space="preserve"> olan dikdörtgenin   </w:t>
            </w:r>
            <w:r w:rsidRPr="00E82384">
              <w:rPr>
                <w:b/>
                <w:u w:val="single"/>
              </w:rPr>
              <w:t>uzun kenarı</w:t>
            </w:r>
            <w:r w:rsidRPr="00E82384">
              <w:t xml:space="preserve">  kaç cm’dir?</w:t>
            </w:r>
          </w:p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/>
          <w:p w:rsidR="009D5388" w:rsidRPr="00E82384" w:rsidRDefault="009D5388" w:rsidP="00E82384">
            <w:hyperlink r:id="rId8" w:history="1">
              <w:r w:rsidRPr="00C6147E"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9D5388" w:rsidRPr="00E82384" w:rsidRDefault="009D5388" w:rsidP="00E82384"/>
        </w:tc>
        <w:tc>
          <w:tcPr>
            <w:tcW w:w="5695" w:type="dxa"/>
          </w:tcPr>
          <w:p w:rsidR="009D5388" w:rsidRPr="00E82384" w:rsidRDefault="009D5388" w:rsidP="00E82384">
            <w:r w:rsidRPr="00E82384">
              <w:rPr>
                <w:b/>
              </w:rPr>
              <w:t>4.</w:t>
            </w:r>
            <w:r w:rsidRPr="00E82384">
              <w:t xml:space="preserve"> Kısa kenarı </w:t>
            </w:r>
            <w:smartTag w:uri="urn:schemas-microsoft-com:office:smarttags" w:element="metricconverter">
              <w:smartTagPr>
                <w:attr w:name="ProductID" w:val="90 m"/>
              </w:smartTagPr>
              <w:r w:rsidRPr="00E82384">
                <w:t>60 cm</w:t>
              </w:r>
            </w:smartTag>
            <w:r w:rsidRPr="00E82384">
              <w:t xml:space="preserve">, çevresi </w:t>
            </w:r>
            <w:smartTag w:uri="urn:schemas-microsoft-com:office:smarttags" w:element="metricconverter">
              <w:smartTagPr>
                <w:attr w:name="ProductID" w:val="90 m"/>
              </w:smartTagPr>
              <w:r w:rsidRPr="00E82384">
                <w:t>400 cm</w:t>
              </w:r>
            </w:smartTag>
            <w:r w:rsidRPr="00E82384">
              <w:t xml:space="preserve"> olan dikdörtgenin </w:t>
            </w:r>
            <w:r w:rsidRPr="00E82384">
              <w:rPr>
                <w:b/>
                <w:u w:val="single"/>
              </w:rPr>
              <w:t>uzun kenarı</w:t>
            </w:r>
            <w:r w:rsidRPr="00E82384">
              <w:t xml:space="preserve"> kaç cm’dir?</w:t>
            </w:r>
          </w:p>
        </w:tc>
      </w:tr>
    </w:tbl>
    <w:p w:rsidR="009D5388" w:rsidRPr="00E82384" w:rsidRDefault="009D5388" w:rsidP="00E82384">
      <w:pPr>
        <w:rPr>
          <w:b/>
        </w:rPr>
      </w:pPr>
      <w:r w:rsidRPr="00E82384">
        <w:tab/>
      </w:r>
      <w:r w:rsidRPr="00E82384">
        <w:rPr>
          <w:b/>
        </w:rPr>
        <w:t xml:space="preserve">14 : 2 = </w:t>
      </w:r>
      <w:smartTag w:uri="urn:schemas-microsoft-com:office:smarttags" w:element="metricconverter">
        <w:smartTagPr>
          <w:attr w:name="ProductID" w:val="90 m"/>
        </w:smartTagPr>
        <w:r w:rsidRPr="00E82384">
          <w:rPr>
            <w:b/>
          </w:rPr>
          <w:t>7 cm</w:t>
        </w:r>
      </w:smartTag>
      <w:r w:rsidRPr="00E82384">
        <w:rPr>
          <w:b/>
        </w:rPr>
        <w:t xml:space="preserve">  ( Bir uzun kenar)</w:t>
      </w:r>
    </w:p>
    <w:p w:rsidR="009D5388" w:rsidRPr="00E82384" w:rsidRDefault="009D5388" w:rsidP="00E82384">
      <w:pPr>
        <w:rPr>
          <w:b/>
        </w:rPr>
      </w:pPr>
      <w:r>
        <w:rPr>
          <w:noProof/>
        </w:rPr>
        <w:pict>
          <v:shape id="Sağ Ok 1" o:spid="_x0000_s1031" type="#_x0000_t13" style="position:absolute;margin-left:-12pt;margin-top:304pt;width:24pt;height: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" fillcolor="black"/>
        </w:pict>
      </w:r>
      <w:r w:rsidRPr="00E82384">
        <w:rPr>
          <w:b/>
        </w:rPr>
        <w:t xml:space="preserve">      Birer uzun kenarı ve çevre uzunluğu verilen dikdörtgenlerin kısa kenarlarının  uzunluklarını örnekte olduğu gibi bulunuz.</w:t>
      </w:r>
    </w:p>
    <w:p w:rsidR="009D5388" w:rsidRPr="00E82384" w:rsidRDefault="009D5388" w:rsidP="00E82384">
      <w:r w:rsidRPr="00E82384">
        <w:rPr>
          <w:b/>
          <w:u w:val="single"/>
        </w:rPr>
        <w:t>ÖRNEK</w:t>
      </w:r>
      <w:r w:rsidRPr="00E82384">
        <w:t xml:space="preserve">: Çevre uzunluğu </w:t>
      </w:r>
      <w:smartTag w:uri="urn:schemas-microsoft-com:office:smarttags" w:element="metricconverter">
        <w:smartTagPr>
          <w:attr w:name="ProductID" w:val="90 m"/>
        </w:smartTagPr>
        <w:r w:rsidRPr="00E82384">
          <w:t>50 cm</w:t>
        </w:r>
      </w:smartTag>
      <w:r w:rsidRPr="00E82384">
        <w:t xml:space="preserve">, uzun kenarı </w:t>
      </w:r>
      <w:smartTag w:uri="urn:schemas-microsoft-com:office:smarttags" w:element="metricconverter">
        <w:smartTagPr>
          <w:attr w:name="ProductID" w:val="90 m"/>
        </w:smartTagPr>
        <w:r w:rsidRPr="00E82384">
          <w:t>15 cm</w:t>
        </w:r>
      </w:smartTag>
      <w:r w:rsidRPr="00E82384">
        <w:t xml:space="preserve"> olan  dikdörtgenin kısa kenarı kaç cm’dir?</w:t>
      </w:r>
    </w:p>
    <w:p w:rsidR="009D5388" w:rsidRPr="00E82384" w:rsidRDefault="009D5388" w:rsidP="00E82384">
      <w:r w:rsidRPr="00E82384">
        <w:rPr>
          <w:rFonts w:ascii="Arial Black" w:hAnsi="Arial Black"/>
          <w:b/>
          <w:sz w:val="16"/>
          <w:szCs w:val="16"/>
          <w:u w:val="single"/>
        </w:rPr>
        <w:t>ÇÖZÜM</w:t>
      </w:r>
      <w:r w:rsidRPr="00E82384">
        <w:rPr>
          <w:b/>
          <w:i/>
        </w:rPr>
        <w:t>:</w:t>
      </w:r>
      <w:r w:rsidRPr="00E82384">
        <w:t xml:space="preserve"> Bir uzun kenarı </w:t>
      </w:r>
      <w:smartTag w:uri="urn:schemas-microsoft-com:office:smarttags" w:element="metricconverter">
        <w:smartTagPr>
          <w:attr w:name="ProductID" w:val="90 m"/>
        </w:smartTagPr>
        <w:r w:rsidRPr="00E82384">
          <w:t>15 cm</w:t>
        </w:r>
      </w:smartTag>
      <w:r w:rsidRPr="00E82384">
        <w:t xml:space="preserve"> olduğuna göre  </w:t>
      </w:r>
      <w:r w:rsidRPr="00E82384">
        <w:rPr>
          <w:b/>
        </w:rPr>
        <w:t xml:space="preserve">15 x 2 = </w:t>
      </w:r>
      <w:smartTag w:uri="urn:schemas-microsoft-com:office:smarttags" w:element="metricconverter">
        <w:smartTagPr>
          <w:attr w:name="ProductID" w:val="90 m"/>
        </w:smartTagPr>
        <w:r w:rsidRPr="00E82384">
          <w:rPr>
            <w:b/>
          </w:rPr>
          <w:t>30 cm</w:t>
        </w:r>
      </w:smartTag>
      <w:r w:rsidRPr="00E82384">
        <w:rPr>
          <w:b/>
        </w:rPr>
        <w:t xml:space="preserve"> ( iki uzun kenarı)</w:t>
      </w:r>
    </w:p>
    <w:p w:rsidR="009D5388" w:rsidRPr="00E82384" w:rsidRDefault="009D5388" w:rsidP="00E82384">
      <w:pPr>
        <w:rPr>
          <w:b/>
        </w:rPr>
      </w:pPr>
      <w:r w:rsidRPr="00E82384">
        <w:t xml:space="preserve">  Çevre uzunluğundan uzun kenarları çıkarırsak  bize 2 kısa kenarı kalır. </w:t>
      </w:r>
      <w:r w:rsidRPr="00E82384">
        <w:rPr>
          <w:b/>
        </w:rPr>
        <w:t xml:space="preserve">50 – 30 = </w:t>
      </w:r>
      <w:smartTag w:uri="urn:schemas-microsoft-com:office:smarttags" w:element="metricconverter">
        <w:smartTagPr>
          <w:attr w:name="ProductID" w:val="90 m"/>
        </w:smartTagPr>
        <w:r w:rsidRPr="00E82384">
          <w:rPr>
            <w:b/>
          </w:rPr>
          <w:t>20 cm</w:t>
        </w:r>
      </w:smartTag>
      <w:r w:rsidRPr="00E82384">
        <w:rPr>
          <w:b/>
        </w:rPr>
        <w:t xml:space="preserve"> (iki kısa kenarı)</w:t>
      </w:r>
    </w:p>
    <w:p w:rsidR="009D5388" w:rsidRPr="00E82384" w:rsidRDefault="009D5388" w:rsidP="00E82384">
      <w:pPr>
        <w:rPr>
          <w:b/>
        </w:rPr>
      </w:pPr>
      <w:r w:rsidRPr="00E82384">
        <w:t xml:space="preserve">        </w:t>
      </w:r>
      <w:r w:rsidRPr="00E82384">
        <w:rPr>
          <w:b/>
        </w:rPr>
        <w:t xml:space="preserve">20 : 2 = </w:t>
      </w:r>
      <w:smartTag w:uri="urn:schemas-microsoft-com:office:smarttags" w:element="metricconverter">
        <w:smartTagPr>
          <w:attr w:name="ProductID" w:val="90 m"/>
        </w:smartTagPr>
        <w:r w:rsidRPr="00E82384">
          <w:rPr>
            <w:b/>
          </w:rPr>
          <w:t>10 cm</w:t>
        </w:r>
      </w:smartTag>
      <w:r w:rsidRPr="00E82384">
        <w:rPr>
          <w:b/>
        </w:rPr>
        <w:t xml:space="preserve">  ( Bir kısa kenar)</w:t>
      </w:r>
    </w:p>
    <w:tbl>
      <w:tblPr>
        <w:tblpPr w:leftFromText="141" w:rightFromText="141" w:vertAnchor="text" w:horzAnchor="margin" w:tblpX="-252" w:tblpY="79"/>
        <w:tblW w:w="11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4"/>
        <w:gridCol w:w="5724"/>
      </w:tblGrid>
      <w:tr w:rsidR="009D5388" w:rsidRPr="00E82384" w:rsidTr="00787B58">
        <w:tc>
          <w:tcPr>
            <w:tcW w:w="5424" w:type="dxa"/>
          </w:tcPr>
          <w:p w:rsidR="009D5388" w:rsidRPr="00E82384" w:rsidRDefault="009D5388" w:rsidP="00787B58">
            <w:r w:rsidRPr="00787B58">
              <w:rPr>
                <w:b/>
              </w:rPr>
              <w:t>1.</w:t>
            </w:r>
            <w:r w:rsidRPr="00E82384">
              <w:t xml:space="preserve"> Çevre uzunluğu </w:t>
            </w:r>
            <w:smartTag w:uri="urn:schemas-microsoft-com:office:smarttags" w:element="metricconverter">
              <w:smartTagPr>
                <w:attr w:name="ProductID" w:val="90 m"/>
              </w:smartTagPr>
              <w:r w:rsidRPr="00E82384">
                <w:t>80 cm</w:t>
              </w:r>
            </w:smartTag>
            <w:r w:rsidRPr="00E82384">
              <w:t xml:space="preserve">, uzun kenarı </w:t>
            </w:r>
            <w:smartTag w:uri="urn:schemas-microsoft-com:office:smarttags" w:element="metricconverter">
              <w:smartTagPr>
                <w:attr w:name="ProductID" w:val="90 m"/>
              </w:smartTagPr>
              <w:r w:rsidRPr="00E82384">
                <w:t>25 cm</w:t>
              </w:r>
            </w:smartTag>
            <w:r w:rsidRPr="00E82384">
              <w:t xml:space="preserve"> olan dikdörtgenin </w:t>
            </w:r>
            <w:r w:rsidRPr="00787B58">
              <w:rPr>
                <w:b/>
                <w:u w:val="single"/>
              </w:rPr>
              <w:t>kısa kenarı</w:t>
            </w:r>
            <w:r w:rsidRPr="00E82384">
              <w:t xml:space="preserve"> kaç cm’dir?</w:t>
            </w:r>
          </w:p>
          <w:p w:rsidR="009D5388" w:rsidRPr="00E82384" w:rsidRDefault="009D5388" w:rsidP="00787B58"/>
          <w:p w:rsidR="009D5388" w:rsidRPr="00787B58" w:rsidRDefault="009D5388" w:rsidP="00787B58">
            <w:pPr>
              <w:rPr>
                <w:b/>
              </w:rPr>
            </w:pPr>
          </w:p>
          <w:p w:rsidR="009D5388" w:rsidRPr="00E82384" w:rsidRDefault="009D5388" w:rsidP="00787B58"/>
          <w:p w:rsidR="009D5388" w:rsidRPr="00E82384" w:rsidRDefault="009D5388" w:rsidP="00787B58"/>
          <w:p w:rsidR="009D5388" w:rsidRPr="00E82384" w:rsidRDefault="009D5388" w:rsidP="00787B58"/>
          <w:p w:rsidR="009D5388" w:rsidRPr="00E82384" w:rsidRDefault="009D5388" w:rsidP="00787B58"/>
          <w:p w:rsidR="009D5388" w:rsidRPr="00E82384" w:rsidRDefault="009D5388" w:rsidP="00787B58"/>
          <w:p w:rsidR="009D5388" w:rsidRPr="00E82384" w:rsidRDefault="009D5388" w:rsidP="00787B58"/>
        </w:tc>
        <w:tc>
          <w:tcPr>
            <w:tcW w:w="5724" w:type="dxa"/>
          </w:tcPr>
          <w:p w:rsidR="009D5388" w:rsidRPr="00787B58" w:rsidRDefault="009D5388" w:rsidP="00787B58">
            <w:pPr>
              <w:rPr>
                <w:b/>
              </w:rPr>
            </w:pPr>
            <w:r w:rsidRPr="00787B58">
              <w:rPr>
                <w:b/>
              </w:rPr>
              <w:t xml:space="preserve">3. </w:t>
            </w:r>
            <w:r w:rsidRPr="00E82384">
              <w:t xml:space="preserve">Uzun kenarı </w:t>
            </w:r>
            <w:smartTag w:uri="urn:schemas-microsoft-com:office:smarttags" w:element="metricconverter">
              <w:smartTagPr>
                <w:attr w:name="ProductID" w:val="90 m"/>
              </w:smartTagPr>
              <w:r w:rsidRPr="00E82384">
                <w:t>14 cm</w:t>
              </w:r>
            </w:smartTag>
            <w:r w:rsidRPr="00E82384">
              <w:t xml:space="preserve">, çevresi </w:t>
            </w:r>
            <w:smartTag w:uri="urn:schemas-microsoft-com:office:smarttags" w:element="metricconverter">
              <w:smartTagPr>
                <w:attr w:name="ProductID" w:val="90 m"/>
              </w:smartTagPr>
              <w:r w:rsidRPr="00E82384">
                <w:t>40 cm</w:t>
              </w:r>
            </w:smartTag>
            <w:r w:rsidRPr="00E82384">
              <w:t xml:space="preserve"> olan dikdörtgenin </w:t>
            </w:r>
            <w:r w:rsidRPr="00787B58">
              <w:rPr>
                <w:b/>
                <w:u w:val="single"/>
              </w:rPr>
              <w:t>kısa kenarı</w:t>
            </w:r>
            <w:r w:rsidRPr="00E82384">
              <w:t xml:space="preserve"> kaç cm’dir?</w:t>
            </w:r>
            <w:r w:rsidRPr="00787B58">
              <w:rPr>
                <w:b/>
              </w:rPr>
              <w:t xml:space="preserve"> </w:t>
            </w:r>
          </w:p>
        </w:tc>
      </w:tr>
      <w:tr w:rsidR="009D5388" w:rsidRPr="00E82384" w:rsidTr="00787B58">
        <w:tc>
          <w:tcPr>
            <w:tcW w:w="5424" w:type="dxa"/>
          </w:tcPr>
          <w:p w:rsidR="009D5388" w:rsidRPr="00787B58" w:rsidRDefault="009D5388" w:rsidP="00787B58">
            <w:pPr>
              <w:rPr>
                <w:sz w:val="22"/>
                <w:szCs w:val="22"/>
              </w:rPr>
            </w:pPr>
            <w:r w:rsidRPr="00787B58">
              <w:rPr>
                <w:b/>
              </w:rPr>
              <w:t>2.</w:t>
            </w:r>
            <w:r w:rsidRPr="00E82384">
              <w:t xml:space="preserve"> </w:t>
            </w:r>
            <w:r w:rsidRPr="00787B58">
              <w:rPr>
                <w:sz w:val="22"/>
                <w:szCs w:val="22"/>
              </w:rPr>
              <w:t xml:space="preserve">Uzun kenarı </w:t>
            </w:r>
            <w:smartTag w:uri="urn:schemas-microsoft-com:office:smarttags" w:element="metricconverter">
              <w:smartTagPr>
                <w:attr w:name="ProductID" w:val="90 m"/>
              </w:smartTagPr>
              <w:r w:rsidRPr="00787B58">
                <w:rPr>
                  <w:sz w:val="22"/>
                  <w:szCs w:val="22"/>
                </w:rPr>
                <w:t>24 m</w:t>
              </w:r>
            </w:smartTag>
            <w:r w:rsidRPr="00787B58">
              <w:rPr>
                <w:sz w:val="22"/>
                <w:szCs w:val="22"/>
              </w:rPr>
              <w:t xml:space="preserve">, çevresi </w:t>
            </w:r>
            <w:smartTag w:uri="urn:schemas-microsoft-com:office:smarttags" w:element="metricconverter">
              <w:smartTagPr>
                <w:attr w:name="ProductID" w:val="90 m"/>
              </w:smartTagPr>
              <w:r w:rsidRPr="00787B58">
                <w:rPr>
                  <w:sz w:val="22"/>
                  <w:szCs w:val="22"/>
                </w:rPr>
                <w:t>80 m</w:t>
              </w:r>
            </w:smartTag>
            <w:r w:rsidRPr="00787B58">
              <w:rPr>
                <w:sz w:val="22"/>
                <w:szCs w:val="22"/>
              </w:rPr>
              <w:t xml:space="preserve"> olan dikdörtgenin </w:t>
            </w:r>
            <w:r w:rsidRPr="00787B58">
              <w:rPr>
                <w:b/>
                <w:sz w:val="22"/>
                <w:szCs w:val="22"/>
                <w:u w:val="single"/>
              </w:rPr>
              <w:t>kısa kenarı</w:t>
            </w:r>
            <w:r w:rsidRPr="00787B58">
              <w:rPr>
                <w:sz w:val="22"/>
                <w:szCs w:val="22"/>
              </w:rPr>
              <w:t xml:space="preserve"> kaç m’dir?</w:t>
            </w:r>
          </w:p>
          <w:p w:rsidR="009D5388" w:rsidRPr="00787B58" w:rsidRDefault="009D5388" w:rsidP="00787B58">
            <w:pPr>
              <w:rPr>
                <w:sz w:val="22"/>
                <w:szCs w:val="22"/>
              </w:rPr>
            </w:pPr>
          </w:p>
          <w:p w:rsidR="009D5388" w:rsidRPr="00E82384" w:rsidRDefault="009D5388" w:rsidP="00787B58"/>
          <w:p w:rsidR="009D5388" w:rsidRPr="00E82384" w:rsidRDefault="009D5388" w:rsidP="00787B58"/>
          <w:p w:rsidR="009D5388" w:rsidRPr="00E82384" w:rsidRDefault="009D5388" w:rsidP="00787B58"/>
          <w:p w:rsidR="009D5388" w:rsidRPr="00E82384" w:rsidRDefault="009D5388" w:rsidP="00787B58"/>
          <w:p w:rsidR="009D5388" w:rsidRPr="00E82384" w:rsidRDefault="009D5388" w:rsidP="00787B58"/>
          <w:p w:rsidR="009D5388" w:rsidRPr="00E82384" w:rsidRDefault="009D5388" w:rsidP="00787B58"/>
        </w:tc>
        <w:tc>
          <w:tcPr>
            <w:tcW w:w="5724" w:type="dxa"/>
          </w:tcPr>
          <w:p w:rsidR="009D5388" w:rsidRPr="00787B58" w:rsidRDefault="009D5388" w:rsidP="00787B58">
            <w:pPr>
              <w:rPr>
                <w:b/>
              </w:rPr>
            </w:pPr>
            <w:r w:rsidRPr="00787B58">
              <w:rPr>
                <w:b/>
              </w:rPr>
              <w:t xml:space="preserve">4.    </w:t>
            </w:r>
            <w:r w:rsidRPr="00E82384">
              <w:t xml:space="preserve">Ç= </w:t>
            </w:r>
            <w:smartTag w:uri="urn:schemas-microsoft-com:office:smarttags" w:element="metricconverter">
              <w:smartTagPr>
                <w:attr w:name="ProductID" w:val="90 m"/>
              </w:smartTagPr>
              <w:r w:rsidRPr="00E82384">
                <w:t>90 m</w:t>
              </w:r>
            </w:smartTag>
            <w:r w:rsidRPr="00E82384">
              <w:t xml:space="preserve"> </w:t>
            </w:r>
          </w:p>
          <w:p w:rsidR="009D5388" w:rsidRPr="00E82384" w:rsidRDefault="009D5388" w:rsidP="00787B58">
            <w:r w:rsidRPr="00E82384">
              <w:t xml:space="preserve">        b= ………….     </w:t>
            </w:r>
          </w:p>
          <w:p w:rsidR="009D5388" w:rsidRPr="00E82384" w:rsidRDefault="009D5388" w:rsidP="00787B58">
            <w:r w:rsidRPr="00E82384">
              <w:t xml:space="preserve">        a= 28  m  </w:t>
            </w:r>
          </w:p>
          <w:p w:rsidR="009D5388" w:rsidRPr="00E82384" w:rsidRDefault="009D5388" w:rsidP="00787B58">
            <w:r w:rsidRPr="00787B58">
              <w:rPr>
                <w:b/>
              </w:rPr>
              <w:t xml:space="preserve">       </w:t>
            </w:r>
          </w:p>
          <w:p w:rsidR="009D5388" w:rsidRPr="00E82384" w:rsidRDefault="009D5388" w:rsidP="00787B58">
            <w:pPr>
              <w:ind w:firstLine="708"/>
            </w:pPr>
          </w:p>
        </w:tc>
      </w:tr>
    </w:tbl>
    <w:p w:rsidR="009D5388" w:rsidRPr="00E82384" w:rsidRDefault="009D5388" w:rsidP="00E82384">
      <w:pPr>
        <w:rPr>
          <w:b/>
        </w:rPr>
        <w:sectPr w:rsidR="009D5388" w:rsidRPr="00E82384" w:rsidSect="00B72772">
          <w:type w:val="continuous"/>
          <w:pgSz w:w="11906" w:h="16838" w:code="9"/>
          <w:pgMar w:top="851" w:right="386" w:bottom="851" w:left="851" w:header="709" w:footer="709" w:gutter="0"/>
          <w:cols w:space="708"/>
          <w:docGrid w:linePitch="360"/>
        </w:sectPr>
      </w:pPr>
    </w:p>
    <w:p w:rsidR="009D5388" w:rsidRPr="00E82384" w:rsidRDefault="009D5388" w:rsidP="00E82384">
      <w:pPr>
        <w:rPr>
          <w:b/>
        </w:rPr>
        <w:sectPr w:rsidR="009D5388" w:rsidRPr="00E82384" w:rsidSect="00C83D47">
          <w:type w:val="continuous"/>
          <w:pgSz w:w="11906" w:h="16838" w:code="9"/>
          <w:pgMar w:top="851" w:right="386" w:bottom="851" w:left="851" w:header="709" w:footer="709" w:gutter="0"/>
          <w:cols w:sep="1" w:space="709"/>
          <w:docGrid w:linePitch="360"/>
        </w:sectPr>
      </w:pPr>
    </w:p>
    <w:p w:rsidR="009D5388" w:rsidRPr="00E82384" w:rsidRDefault="009D5388" w:rsidP="00E82384"/>
    <w:p w:rsidR="009D5388" w:rsidRDefault="009D5388"/>
    <w:sectPr w:rsidR="009D5388" w:rsidSect="002D7C0D">
      <w:footerReference w:type="even" r:id="rId9"/>
      <w:footerReference w:type="default" r:id="rId10"/>
      <w:pgSz w:w="11906" w:h="16838" w:code="9"/>
      <w:pgMar w:top="680" w:right="680" w:bottom="680" w:left="680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388" w:rsidRDefault="009D5388">
      <w:r>
        <w:separator/>
      </w:r>
    </w:p>
  </w:endnote>
  <w:endnote w:type="continuationSeparator" w:id="0">
    <w:p w:rsidR="009D5388" w:rsidRDefault="009D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rlow Solid Italic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388" w:rsidRDefault="009D5388" w:rsidP="002331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5388" w:rsidRDefault="009D5388" w:rsidP="0033659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388" w:rsidRDefault="009D5388" w:rsidP="002331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9D5388" w:rsidRPr="007077FE" w:rsidRDefault="009D5388" w:rsidP="00D30296">
    <w:pPr>
      <w:pStyle w:val="Footer"/>
      <w:ind w:right="360"/>
      <w:jc w:val="center"/>
      <w:rPr>
        <w:rFonts w:ascii="Harlow Solid Italic" w:hAnsi="Harlow Solid Italic"/>
        <w:color w:val="000000"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388" w:rsidRDefault="009D5388" w:rsidP="005A03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5388" w:rsidRDefault="009D5388" w:rsidP="002D7C0D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388" w:rsidRDefault="009D5388" w:rsidP="005A03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9D5388" w:rsidRPr="0090067D" w:rsidRDefault="009D5388" w:rsidP="00116C62">
    <w:pPr>
      <w:pStyle w:val="Footer"/>
      <w:ind w:right="360"/>
      <w:jc w:val="center"/>
      <w:rPr>
        <w:rFonts w:ascii="Harlow Solid Italic" w:hAnsi="Harlow Solid Italic"/>
        <w:b/>
        <w:color w:val="000000"/>
        <w:sz w:val="28"/>
        <w:szCs w:val="28"/>
      </w:rPr>
    </w:pPr>
    <w:hyperlink r:id="rId1" w:history="1">
      <w:r w:rsidRPr="0090067D">
        <w:rPr>
          <w:rStyle w:val="Hyperlink"/>
          <w:rFonts w:ascii="Harlow Solid Italic" w:hAnsi="Harlow Solid Italic"/>
          <w:b/>
          <w:color w:val="000000"/>
          <w:sz w:val="28"/>
          <w:szCs w:val="28"/>
          <w:u w:val="none"/>
        </w:rPr>
        <w:t>www.turgayyagmuroglu.com</w:t>
      </w:r>
    </w:hyperlink>
    <w:r w:rsidRPr="0090067D">
      <w:rPr>
        <w:rFonts w:ascii="Harlow Solid Italic" w:hAnsi="Harlow Solid Italic"/>
        <w:b/>
        <w:color w:val="000000"/>
        <w:sz w:val="28"/>
        <w:szCs w:val="28"/>
      </w:rPr>
      <w:t xml:space="preserve">                                                </w:t>
    </w:r>
    <w:hyperlink r:id="rId2" w:history="1">
      <w:r w:rsidRPr="0090067D">
        <w:rPr>
          <w:rStyle w:val="Hyperlink"/>
          <w:rFonts w:ascii="Harlow Solid Italic" w:hAnsi="Harlow Solid Italic"/>
          <w:b/>
          <w:color w:val="000000"/>
          <w:sz w:val="28"/>
          <w:szCs w:val="28"/>
          <w:u w:val="none"/>
        </w:rPr>
        <w:t>www.etkinlikbankasi.com</w:t>
      </w:r>
    </w:hyperlink>
    <w:r w:rsidRPr="0090067D">
      <w:rPr>
        <w:rFonts w:ascii="Harlow Solid Italic" w:hAnsi="Harlow Solid Italic"/>
        <w:b/>
        <w:color w:val="000000"/>
        <w:sz w:val="28"/>
        <w:szCs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388" w:rsidRDefault="009D5388">
      <w:r>
        <w:separator/>
      </w:r>
    </w:p>
  </w:footnote>
  <w:footnote w:type="continuationSeparator" w:id="0">
    <w:p w:rsidR="009D5388" w:rsidRDefault="009D53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2384"/>
    <w:rsid w:val="00002A5A"/>
    <w:rsid w:val="0003046B"/>
    <w:rsid w:val="000A0ECE"/>
    <w:rsid w:val="000A5A02"/>
    <w:rsid w:val="00116C62"/>
    <w:rsid w:val="00126FBB"/>
    <w:rsid w:val="00224759"/>
    <w:rsid w:val="00233196"/>
    <w:rsid w:val="002B6C58"/>
    <w:rsid w:val="002D7C0D"/>
    <w:rsid w:val="00305D30"/>
    <w:rsid w:val="00315103"/>
    <w:rsid w:val="00336593"/>
    <w:rsid w:val="003543A1"/>
    <w:rsid w:val="003D5F60"/>
    <w:rsid w:val="00564F22"/>
    <w:rsid w:val="005A0334"/>
    <w:rsid w:val="007077FE"/>
    <w:rsid w:val="00787B58"/>
    <w:rsid w:val="007A1E9A"/>
    <w:rsid w:val="007C5094"/>
    <w:rsid w:val="00896B95"/>
    <w:rsid w:val="0090067D"/>
    <w:rsid w:val="009B108F"/>
    <w:rsid w:val="009D5388"/>
    <w:rsid w:val="00A11E3A"/>
    <w:rsid w:val="00A75EDC"/>
    <w:rsid w:val="00B72772"/>
    <w:rsid w:val="00C179BF"/>
    <w:rsid w:val="00C6147E"/>
    <w:rsid w:val="00C83D47"/>
    <w:rsid w:val="00D30296"/>
    <w:rsid w:val="00E82384"/>
    <w:rsid w:val="00EF1A77"/>
    <w:rsid w:val="00F95BF3"/>
    <w:rsid w:val="00F968A0"/>
    <w:rsid w:val="00FB3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38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8238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82384"/>
    <w:rPr>
      <w:rFonts w:ascii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E82384"/>
    <w:rPr>
      <w:rFonts w:cs="Times New Roman"/>
    </w:rPr>
  </w:style>
  <w:style w:type="character" w:styleId="Hyperlink">
    <w:name w:val="Hyperlink"/>
    <w:basedOn w:val="DefaultParagraphFont"/>
    <w:uiPriority w:val="99"/>
    <w:rsid w:val="00E82384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E8238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3029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0296"/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tkinlikbankasi.com" TargetMode="External"/><Relationship Id="rId1" Type="http://schemas.openxmlformats.org/officeDocument/2006/relationships/hyperlink" Target="http://www.turgayyagmuroglu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6</Pages>
  <Words>881</Words>
  <Characters>5022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EDANUR HANIM</cp:lastModifiedBy>
  <cp:revision>3</cp:revision>
  <dcterms:created xsi:type="dcterms:W3CDTF">2011-11-29T18:03:00Z</dcterms:created>
  <dcterms:modified xsi:type="dcterms:W3CDTF">2011-12-22T21:32:00Z</dcterms:modified>
</cp:coreProperties>
</file>