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79F" w:rsidRPr="00476311" w:rsidRDefault="0019479F">
      <w:pPr>
        <w:rPr>
          <w:rFonts w:ascii="Century Gothic" w:hAnsi="Century Gothic"/>
          <w:sz w:val="24"/>
          <w:szCs w:val="24"/>
        </w:rPr>
      </w:pPr>
      <w:r>
        <w:rPr>
          <w:noProof/>
          <w:lang w:eastAsia="tr-TR"/>
        </w:rPr>
        <w:pict>
          <v:roundrect id="_x0000_s1026" style="position:absolute;margin-left:-43.95pt;margin-top:-18pt;width:205.5pt;height:38.05pt;z-index:251679232" arcsize="10923f">
            <v:textbox>
              <w:txbxContent>
                <w:p w:rsidR="0019479F" w:rsidRDefault="0019479F">
                  <w:r>
                    <w:t>Ad-soyad:…………………………….</w:t>
                  </w:r>
                </w:p>
              </w:txbxContent>
            </v:textbox>
          </v:roundrect>
        </w:pict>
      </w:r>
      <w:hyperlink r:id="rId4" w:history="1">
        <w:r>
          <w:rPr>
            <w:rStyle w:val="Hyperlink"/>
          </w:rPr>
          <w:t>www.sorubak.com</w:t>
        </w:r>
      </w:hyperlink>
      <w:r>
        <w:rPr>
          <w:noProof/>
          <w:lang w:eastAsia="tr-TR"/>
        </w:rPr>
        <w:pict>
          <v:roundrect id="_x0000_s1027" style="position:absolute;margin-left:315.3pt;margin-top:-12.2pt;width:205.5pt;height:32.25pt;z-index:251680256;mso-position-horizontal-relative:text;mso-position-vertical-relative:text" arcsize="10923f">
            <v:textbox>
              <w:txbxContent>
                <w:p w:rsidR="0019479F" w:rsidRDefault="0019479F" w:rsidP="00BB3E4E">
                  <w:r>
                    <w:t>Tarih :…………………………….</w:t>
                  </w:r>
                </w:p>
              </w:txbxContent>
            </v:textbox>
          </v:roundrect>
        </w:pict>
      </w:r>
    </w:p>
    <w:p w:rsidR="0019479F" w:rsidRPr="00476311" w:rsidRDefault="0019479F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1-</w:t>
      </w:r>
      <w:r w:rsidRPr="00476311">
        <w:rPr>
          <w:rFonts w:ascii="Century Gothic" w:hAnsi="Century Gothic"/>
          <w:sz w:val="24"/>
          <w:szCs w:val="24"/>
        </w:rPr>
        <w:t>Aşağıdaki saatlerin kaç olduklarını altına yazalım.</w:t>
      </w:r>
    </w:p>
    <w:p w:rsidR="0019479F" w:rsidRPr="00476311" w:rsidRDefault="0019479F">
      <w:pPr>
        <w:rPr>
          <w:rFonts w:ascii="Century Gothic" w:hAnsi="Century Gothic"/>
          <w:sz w:val="24"/>
          <w:szCs w:val="2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437.55pt;margin-top:44.9pt;width:15pt;height:6.75pt;z-index:25163315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9" type="#_x0000_t32" style="position:absolute;margin-left:436.8pt;margin-top:17.15pt;width:.75pt;height:27.75pt;flip:y;z-index:25163212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0" type="#_x0000_t32" style="position:absolute;margin-left:315.3pt;margin-top:17.15pt;width:0;height:27.75pt;flip:y;z-index:25163520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1" type="#_x0000_t32" style="position:absolute;margin-left:307.05pt;margin-top:26.9pt;width:8.25pt;height:18pt;flip:x y;z-index:25163417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2" type="#_x0000_t32" style="position:absolute;margin-left:175.15pt;margin-top:44.9pt;width:9.75pt;height:15pt;flip:x;z-index:25163110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3" type="#_x0000_t32" style="position:absolute;margin-left:184.15pt;margin-top:17.15pt;width:.75pt;height:27.75pt;flip:x y;z-index:25163008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4" type="#_x0000_t32" style="position:absolute;margin-left:46.15pt;margin-top:44.9pt;width:17.25pt;height:0;z-index:25162905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5" type="#_x0000_t32" style="position:absolute;margin-left:46.15pt;margin-top:17.15pt;width:0;height:27.75pt;flip:y;z-index:251628032" o:connectortype="straight">
            <v:stroke endarrow="block"/>
          </v:shape>
        </w:pict>
      </w:r>
      <w:r>
        <w:rPr>
          <w:noProof/>
          <w:lang w:eastAsia="tr-TR"/>
        </w:rPr>
        <w:pict>
          <v:roundrect id="_x0000_s1036" style="position:absolute;margin-left:238.15pt;margin-top:95.9pt;width:121.5pt;height:51.75pt;z-index:251627008" arcsize="10923f">
            <v:textbox>
              <w:txbxContent>
                <w:p w:rsidR="0019479F" w:rsidRDefault="0019479F" w:rsidP="00E91CB5">
                  <w:r>
                    <w:t>Öğleden önce:</w:t>
                  </w:r>
                </w:p>
                <w:p w:rsidR="0019479F" w:rsidRDefault="0019479F" w:rsidP="00E91CB5">
                  <w:r>
                    <w:t>Öğleden sonra: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7" style="position:absolute;margin-left:365.65pt;margin-top:95.9pt;width:121.5pt;height:51.75pt;z-index:251625984" arcsize="10923f">
            <v:textbox>
              <w:txbxContent>
                <w:p w:rsidR="0019479F" w:rsidRDefault="0019479F" w:rsidP="00E91CB5">
                  <w:r>
                    <w:t>Öğleden önce:</w:t>
                  </w:r>
                </w:p>
                <w:p w:rsidR="0019479F" w:rsidRDefault="0019479F" w:rsidP="00E91CB5">
                  <w:r>
                    <w:t>Öğleden sonra: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8" style="position:absolute;margin-left:112.9pt;margin-top:95.9pt;width:121.5pt;height:51.75pt;z-index:251624960" arcsize="10923f">
            <v:textbox>
              <w:txbxContent>
                <w:p w:rsidR="0019479F" w:rsidRDefault="0019479F" w:rsidP="00E91CB5">
                  <w:r>
                    <w:t>Öğleden önce:</w:t>
                  </w:r>
                </w:p>
                <w:p w:rsidR="0019479F" w:rsidRDefault="0019479F" w:rsidP="00E91CB5">
                  <w:r>
                    <w:t>Öğleden sonra: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9" style="position:absolute;margin-left:-14.6pt;margin-top:95.9pt;width:121.5pt;height:51.75pt;z-index:251623936" arcsize="10923f">
            <v:textbox>
              <w:txbxContent>
                <w:p w:rsidR="0019479F" w:rsidRDefault="0019479F">
                  <w:r>
                    <w:t>Öğleden önce:</w:t>
                  </w:r>
                </w:p>
                <w:p w:rsidR="0019479F" w:rsidRDefault="0019479F">
                  <w:r>
                    <w:t>Öğleden sonra:</w:t>
                  </w:r>
                </w:p>
              </w:txbxContent>
            </v:textbox>
          </v:roundrect>
        </w:pict>
      </w:r>
      <w:r w:rsidRPr="00653759">
        <w:rPr>
          <w:rFonts w:ascii="Century Gothic" w:hAnsi="Century Gothic"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90.75pt;height:90pt;visibility:visible">
            <v:imagedata r:id="rId5" o:title=""/>
          </v:shape>
        </w:pict>
      </w:r>
      <w:r w:rsidRPr="00476311">
        <w:rPr>
          <w:rFonts w:ascii="Century Gothic" w:hAnsi="Century Gothic"/>
          <w:sz w:val="24"/>
          <w:szCs w:val="24"/>
        </w:rPr>
        <w:t xml:space="preserve">              </w:t>
      </w:r>
      <w:r w:rsidRPr="00653759">
        <w:rPr>
          <w:rFonts w:ascii="Century Gothic" w:hAnsi="Century Gothic"/>
          <w:noProof/>
          <w:sz w:val="24"/>
          <w:szCs w:val="24"/>
          <w:lang w:eastAsia="tr-TR"/>
        </w:rPr>
        <w:pict>
          <v:shape id="Resim 2" o:spid="_x0000_i1026" type="#_x0000_t75" style="width:90.75pt;height:90pt;visibility:visible">
            <v:imagedata r:id="rId5" o:title=""/>
          </v:shape>
        </w:pict>
      </w:r>
      <w:r w:rsidRPr="00476311">
        <w:rPr>
          <w:rFonts w:ascii="Century Gothic" w:hAnsi="Century Gothic"/>
          <w:sz w:val="24"/>
          <w:szCs w:val="24"/>
        </w:rPr>
        <w:t xml:space="preserve">          </w:t>
      </w:r>
      <w:r w:rsidRPr="00653759">
        <w:rPr>
          <w:rFonts w:ascii="Century Gothic" w:hAnsi="Century Gothic"/>
          <w:noProof/>
          <w:sz w:val="24"/>
          <w:szCs w:val="24"/>
          <w:lang w:eastAsia="tr-TR"/>
        </w:rPr>
        <w:pict>
          <v:shape id="Resim 3" o:spid="_x0000_i1027" type="#_x0000_t75" style="width:90.75pt;height:90pt;visibility:visible">
            <v:imagedata r:id="rId5" o:title=""/>
          </v:shape>
        </w:pict>
      </w:r>
      <w:r w:rsidRPr="00476311">
        <w:rPr>
          <w:rFonts w:ascii="Century Gothic" w:hAnsi="Century Gothic"/>
          <w:sz w:val="24"/>
          <w:szCs w:val="24"/>
        </w:rPr>
        <w:t xml:space="preserve">        </w:t>
      </w:r>
      <w:r w:rsidRPr="00653759">
        <w:rPr>
          <w:rFonts w:ascii="Century Gothic" w:hAnsi="Century Gothic"/>
          <w:noProof/>
          <w:sz w:val="24"/>
          <w:szCs w:val="24"/>
          <w:lang w:eastAsia="tr-TR"/>
        </w:rPr>
        <w:pict>
          <v:shape id="Resim 4" o:spid="_x0000_i1028" type="#_x0000_t75" style="width:90.75pt;height:90pt;visibility:visible">
            <v:imagedata r:id="rId5" o:title=""/>
          </v:shape>
        </w:pict>
      </w:r>
    </w:p>
    <w:p w:rsidR="0019479F" w:rsidRPr="00476311" w:rsidRDefault="0019479F">
      <w:pPr>
        <w:rPr>
          <w:rFonts w:ascii="Century Gothic" w:hAnsi="Century Gothic"/>
          <w:sz w:val="24"/>
          <w:szCs w:val="24"/>
        </w:rPr>
      </w:pPr>
    </w:p>
    <w:p w:rsidR="0019479F" w:rsidRPr="00476311" w:rsidRDefault="0019479F">
      <w:pPr>
        <w:rPr>
          <w:rFonts w:ascii="Century Gothic" w:hAnsi="Century Gothic"/>
          <w:sz w:val="24"/>
          <w:szCs w:val="24"/>
        </w:rPr>
      </w:pPr>
    </w:p>
    <w:p w:rsidR="0019479F" w:rsidRPr="00476311" w:rsidRDefault="0019479F">
      <w:pPr>
        <w:rPr>
          <w:rFonts w:ascii="Century Gothic" w:hAnsi="Century Gothic"/>
          <w:sz w:val="24"/>
          <w:szCs w:val="24"/>
        </w:rPr>
      </w:pPr>
    </w:p>
    <w:p w:rsidR="0019479F" w:rsidRPr="00476311" w:rsidRDefault="0019479F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2-</w:t>
      </w:r>
      <w:r w:rsidRPr="00476311">
        <w:rPr>
          <w:rFonts w:ascii="Century Gothic" w:hAnsi="Century Gothic"/>
          <w:sz w:val="24"/>
          <w:szCs w:val="24"/>
        </w:rPr>
        <w:t>Aşağıdaki  yarım saatlerin kaç olduklarını altına yazalım.</w:t>
      </w:r>
    </w:p>
    <w:p w:rsidR="0019479F" w:rsidRPr="00476311" w:rsidRDefault="0019479F">
      <w:pPr>
        <w:rPr>
          <w:rFonts w:ascii="Century Gothic" w:hAnsi="Century Gothic"/>
          <w:sz w:val="24"/>
          <w:szCs w:val="24"/>
        </w:rPr>
      </w:pPr>
      <w:r>
        <w:rPr>
          <w:noProof/>
          <w:lang w:eastAsia="tr-TR"/>
        </w:rPr>
        <w:pict>
          <v:shape id="_x0000_s1040" type="#_x0000_t32" style="position:absolute;margin-left:189.4pt;margin-top:44.4pt;width:0;height:26.25pt;z-index:25164339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1" type="#_x0000_t32" style="position:absolute;margin-left:172.15pt;margin-top:44.4pt;width:17.25pt;height:4.5pt;flip:x;z-index:25164236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2" type="#_x0000_t32" style="position:absolute;margin-left:315.3pt;margin-top:33.15pt;width:11.25pt;height:11.25pt;flip:x y;z-index:25164544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3" type="#_x0000_t32" style="position:absolute;margin-left:326.55pt;margin-top:44.4pt;width:0;height:26.25pt;z-index:25164441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4" type="#_x0000_t32" style="position:absolute;margin-left:439.9pt;margin-top:44.4pt;width:6pt;height:20.25pt;flip:x;z-index:25164646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5" type="#_x0000_t32" style="position:absolute;margin-left:445.9pt;margin-top:44.4pt;width:0;height:26.25pt;z-index:25164748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6" type="#_x0000_t32" style="position:absolute;margin-left:46.15pt;margin-top:39.15pt;width:17.25pt;height:5.25pt;flip:y;z-index:25164134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7" type="#_x0000_t32" style="position:absolute;margin-left:46.15pt;margin-top:44.4pt;width:0;height:26.25pt;z-index:251640320" o:connectortype="straight">
            <v:stroke endarrow="block"/>
          </v:shape>
        </w:pict>
      </w:r>
      <w:r>
        <w:rPr>
          <w:noProof/>
          <w:lang w:eastAsia="tr-TR"/>
        </w:rPr>
        <w:pict>
          <v:roundrect id="_x0000_s1048" style="position:absolute;margin-left:373.9pt;margin-top:95.4pt;width:121.5pt;height:51.75pt;z-index:251638272" arcsize="10923f">
            <v:textbox>
              <w:txbxContent>
                <w:p w:rsidR="0019479F" w:rsidRDefault="0019479F" w:rsidP="00E91CB5">
                  <w:r>
                    <w:t>Öğleden önce:</w:t>
                  </w:r>
                </w:p>
                <w:p w:rsidR="0019479F" w:rsidRDefault="0019479F" w:rsidP="00E91CB5">
                  <w:r>
                    <w:t>Öğleden sonra: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9" style="position:absolute;margin-left:121.15pt;margin-top:95.4pt;width:121.5pt;height:51.75pt;z-index:251637248" arcsize="10923f">
            <v:textbox>
              <w:txbxContent>
                <w:p w:rsidR="0019479F" w:rsidRDefault="0019479F" w:rsidP="00E91CB5">
                  <w:r>
                    <w:t>Öğleden önce:</w:t>
                  </w:r>
                </w:p>
                <w:p w:rsidR="0019479F" w:rsidRDefault="0019479F" w:rsidP="00E91CB5">
                  <w:r>
                    <w:t>Öğleden sonra: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0" style="position:absolute;margin-left:-6.35pt;margin-top:95.4pt;width:121.5pt;height:51.75pt;z-index:251636224" arcsize="10923f">
            <v:textbox>
              <w:txbxContent>
                <w:p w:rsidR="0019479F" w:rsidRDefault="0019479F" w:rsidP="00E91CB5">
                  <w:r>
                    <w:t>Öğleden önce:</w:t>
                  </w:r>
                </w:p>
                <w:p w:rsidR="0019479F" w:rsidRDefault="0019479F" w:rsidP="00E91CB5">
                  <w:r>
                    <w:t>Öğleden sonra: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1" style="position:absolute;margin-left:246.4pt;margin-top:95.4pt;width:121.5pt;height:51.75pt;z-index:251639296" arcsize="10923f">
            <v:textbox>
              <w:txbxContent>
                <w:p w:rsidR="0019479F" w:rsidRDefault="0019479F" w:rsidP="00E91CB5">
                  <w:r>
                    <w:t>Öğleden önce:</w:t>
                  </w:r>
                </w:p>
                <w:p w:rsidR="0019479F" w:rsidRDefault="0019479F" w:rsidP="00E91CB5">
                  <w:r>
                    <w:t>Öğleden sonra:</w:t>
                  </w:r>
                </w:p>
              </w:txbxContent>
            </v:textbox>
          </v:roundrect>
        </w:pict>
      </w:r>
      <w:r w:rsidRPr="00653759">
        <w:rPr>
          <w:rFonts w:ascii="Century Gothic" w:hAnsi="Century Gothic"/>
          <w:noProof/>
          <w:sz w:val="24"/>
          <w:szCs w:val="24"/>
          <w:lang w:eastAsia="tr-TR"/>
        </w:rPr>
        <w:pict>
          <v:shape id="_x0000_i1029" type="#_x0000_t75" style="width:90.75pt;height:90pt;visibility:visible">
            <v:imagedata r:id="rId5" o:title=""/>
          </v:shape>
        </w:pict>
      </w:r>
      <w:r w:rsidRPr="00476311">
        <w:rPr>
          <w:rFonts w:ascii="Century Gothic" w:hAnsi="Century Gothic"/>
          <w:sz w:val="24"/>
          <w:szCs w:val="24"/>
        </w:rPr>
        <w:t xml:space="preserve">              </w:t>
      </w:r>
      <w:r w:rsidRPr="00653759">
        <w:rPr>
          <w:rFonts w:ascii="Century Gothic" w:hAnsi="Century Gothic"/>
          <w:noProof/>
          <w:sz w:val="24"/>
          <w:szCs w:val="24"/>
          <w:lang w:eastAsia="tr-TR"/>
        </w:rPr>
        <w:pict>
          <v:shape id="_x0000_i1030" type="#_x0000_t75" style="width:90.75pt;height:90pt;visibility:visible">
            <v:imagedata r:id="rId5" o:title=""/>
          </v:shape>
        </w:pict>
      </w:r>
      <w:r w:rsidRPr="00476311">
        <w:rPr>
          <w:rFonts w:ascii="Century Gothic" w:hAnsi="Century Gothic"/>
          <w:sz w:val="24"/>
          <w:szCs w:val="24"/>
        </w:rPr>
        <w:t xml:space="preserve">             </w:t>
      </w:r>
      <w:r w:rsidRPr="00653759">
        <w:rPr>
          <w:rFonts w:ascii="Century Gothic" w:hAnsi="Century Gothic"/>
          <w:noProof/>
          <w:sz w:val="24"/>
          <w:szCs w:val="24"/>
          <w:lang w:eastAsia="tr-TR"/>
        </w:rPr>
        <w:pict>
          <v:shape id="_x0000_i1031" type="#_x0000_t75" style="width:90.75pt;height:90pt;visibility:visible">
            <v:imagedata r:id="rId5" o:title=""/>
          </v:shape>
        </w:pict>
      </w:r>
      <w:r w:rsidRPr="00476311">
        <w:rPr>
          <w:rFonts w:ascii="Century Gothic" w:hAnsi="Century Gothic"/>
          <w:sz w:val="24"/>
          <w:szCs w:val="24"/>
        </w:rPr>
        <w:t xml:space="preserve">        </w:t>
      </w:r>
      <w:r w:rsidRPr="00653759">
        <w:rPr>
          <w:rFonts w:ascii="Century Gothic" w:hAnsi="Century Gothic"/>
          <w:noProof/>
          <w:sz w:val="24"/>
          <w:szCs w:val="24"/>
          <w:lang w:eastAsia="tr-TR"/>
        </w:rPr>
        <w:pict>
          <v:shape id="_x0000_i1032" type="#_x0000_t75" style="width:90.75pt;height:90pt;visibility:visible">
            <v:imagedata r:id="rId5" o:title=""/>
          </v:shape>
        </w:pict>
      </w:r>
    </w:p>
    <w:p w:rsidR="0019479F" w:rsidRPr="00476311" w:rsidRDefault="0019479F">
      <w:pPr>
        <w:rPr>
          <w:rFonts w:ascii="Century Gothic" w:hAnsi="Century Gothic"/>
          <w:sz w:val="24"/>
          <w:szCs w:val="24"/>
        </w:rPr>
      </w:pPr>
    </w:p>
    <w:p w:rsidR="0019479F" w:rsidRPr="00476311" w:rsidRDefault="0019479F">
      <w:pPr>
        <w:rPr>
          <w:rFonts w:ascii="Century Gothic" w:hAnsi="Century Gothic"/>
          <w:sz w:val="24"/>
          <w:szCs w:val="24"/>
        </w:rPr>
      </w:pPr>
    </w:p>
    <w:p w:rsidR="0019479F" w:rsidRPr="00476311" w:rsidRDefault="0019479F" w:rsidP="00E91CB5">
      <w:pPr>
        <w:rPr>
          <w:rFonts w:ascii="Century Gothic" w:hAnsi="Century Gothic"/>
          <w:sz w:val="24"/>
          <w:szCs w:val="24"/>
        </w:rPr>
      </w:pPr>
    </w:p>
    <w:p w:rsidR="0019479F" w:rsidRPr="00476311" w:rsidRDefault="0019479F" w:rsidP="00E91CB5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3-</w:t>
      </w:r>
      <w:r w:rsidRPr="00476311">
        <w:rPr>
          <w:rFonts w:ascii="Century Gothic" w:hAnsi="Century Gothic"/>
          <w:sz w:val="24"/>
          <w:szCs w:val="24"/>
        </w:rPr>
        <w:t>Aşağıdaki  belirtilen saatleri çiziniz.</w:t>
      </w:r>
    </w:p>
    <w:p w:rsidR="0019479F" w:rsidRPr="00476311" w:rsidRDefault="0019479F" w:rsidP="00476311">
      <w:pPr>
        <w:jc w:val="center"/>
        <w:rPr>
          <w:rFonts w:ascii="Century Gothic" w:hAnsi="Century Gothic"/>
          <w:sz w:val="24"/>
          <w:szCs w:val="24"/>
        </w:rPr>
      </w:pPr>
      <w:r>
        <w:rPr>
          <w:noProof/>
          <w:lang w:eastAsia="tr-TR"/>
        </w:rPr>
        <w:pict>
          <v:roundrect id="_x0000_s1052" style="position:absolute;left:0;text-align:left;margin-left:265.9pt;margin-top:96.2pt;width:80.25pt;height:25.5pt;z-index:251650560" arcsize="10923f">
            <v:textbox>
              <w:txbxContent>
                <w:p w:rsidR="0019479F" w:rsidRPr="00E91CB5" w:rsidRDefault="0019479F" w:rsidP="00E91CB5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15</w:t>
                  </w:r>
                  <w:r w:rsidRPr="00E91CB5">
                    <w:rPr>
                      <w:sz w:val="28"/>
                    </w:rPr>
                    <w:t>.00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3" style="position:absolute;left:0;text-align:left;margin-left:174.4pt;margin-top:96.2pt;width:80.25pt;height:25.5pt;z-index:251649536" arcsize="10923f">
            <v:textbox>
              <w:txbxContent>
                <w:p w:rsidR="0019479F" w:rsidRPr="00E91CB5" w:rsidRDefault="0019479F" w:rsidP="00E91CB5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17</w:t>
                  </w:r>
                  <w:r w:rsidRPr="00E91CB5">
                    <w:rPr>
                      <w:sz w:val="28"/>
                    </w:rPr>
                    <w:t>.00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4" style="position:absolute;left:0;text-align:left;margin-left:72.4pt;margin-top:96.2pt;width:80.25pt;height:25.5pt;z-index:251648512" arcsize="10923f">
            <v:textbox>
              <w:txbxContent>
                <w:p w:rsidR="0019479F" w:rsidRPr="00E91CB5" w:rsidRDefault="0019479F" w:rsidP="00E91CB5">
                  <w:pPr>
                    <w:jc w:val="center"/>
                    <w:rPr>
                      <w:sz w:val="28"/>
                    </w:rPr>
                  </w:pPr>
                  <w:r w:rsidRPr="00E91CB5">
                    <w:rPr>
                      <w:sz w:val="28"/>
                    </w:rPr>
                    <w:t>13.00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5" style="position:absolute;left:0;text-align:left;margin-left:367.9pt;margin-top:96.2pt;width:80.25pt;height:25.5pt;z-index:251651584" arcsize="10923f">
            <v:textbox>
              <w:txbxContent>
                <w:p w:rsidR="0019479F" w:rsidRPr="00E91CB5" w:rsidRDefault="0019479F" w:rsidP="00E91CB5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9</w:t>
                  </w:r>
                  <w:r w:rsidRPr="00E91CB5">
                    <w:rPr>
                      <w:sz w:val="28"/>
                    </w:rPr>
                    <w:t>.00</w:t>
                  </w:r>
                </w:p>
              </w:txbxContent>
            </v:textbox>
          </v:roundrect>
        </w:pict>
      </w:r>
      <w:r w:rsidRPr="00653759">
        <w:rPr>
          <w:rFonts w:ascii="Century Gothic" w:hAnsi="Century Gothic"/>
          <w:noProof/>
          <w:sz w:val="24"/>
          <w:szCs w:val="24"/>
          <w:lang w:eastAsia="tr-TR"/>
        </w:rPr>
        <w:pict>
          <v:shape id="_x0000_i1033" type="#_x0000_t75" style="width:90.75pt;height:90pt;visibility:visible">
            <v:imagedata r:id="rId5" o:title=""/>
          </v:shape>
        </w:pict>
      </w:r>
      <w:r w:rsidRPr="00653759">
        <w:rPr>
          <w:rFonts w:ascii="Century Gothic" w:hAnsi="Century Gothic"/>
          <w:noProof/>
          <w:sz w:val="24"/>
          <w:szCs w:val="24"/>
          <w:lang w:eastAsia="tr-TR"/>
        </w:rPr>
        <w:pict>
          <v:shape id="_x0000_i1034" type="#_x0000_t75" style="width:90.75pt;height:90pt;visibility:visible">
            <v:imagedata r:id="rId5" o:title=""/>
          </v:shape>
        </w:pict>
      </w:r>
      <w:r w:rsidRPr="00653759">
        <w:rPr>
          <w:rFonts w:ascii="Century Gothic" w:hAnsi="Century Gothic"/>
          <w:noProof/>
          <w:sz w:val="24"/>
          <w:szCs w:val="24"/>
          <w:lang w:eastAsia="tr-TR"/>
        </w:rPr>
        <w:pict>
          <v:shape id="_x0000_i1035" type="#_x0000_t75" style="width:90.75pt;height:90pt;visibility:visible">
            <v:imagedata r:id="rId5" o:title=""/>
          </v:shape>
        </w:pict>
      </w:r>
      <w:r w:rsidRPr="00653759">
        <w:rPr>
          <w:rFonts w:ascii="Century Gothic" w:hAnsi="Century Gothic"/>
          <w:noProof/>
          <w:sz w:val="24"/>
          <w:szCs w:val="24"/>
          <w:lang w:eastAsia="tr-TR"/>
        </w:rPr>
        <w:pict>
          <v:shape id="_x0000_i1036" type="#_x0000_t75" style="width:90.75pt;height:90pt;visibility:visible">
            <v:imagedata r:id="rId5" o:title=""/>
          </v:shape>
        </w:pict>
      </w:r>
    </w:p>
    <w:p w:rsidR="0019479F" w:rsidRPr="00476311" w:rsidRDefault="0019479F" w:rsidP="00E91CB5">
      <w:pPr>
        <w:rPr>
          <w:rFonts w:ascii="Century Gothic" w:hAnsi="Century Gothic"/>
          <w:sz w:val="24"/>
          <w:szCs w:val="24"/>
        </w:rPr>
      </w:pPr>
    </w:p>
    <w:p w:rsidR="0019479F" w:rsidRPr="00476311" w:rsidRDefault="0019479F" w:rsidP="00E91CB5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4-</w:t>
      </w:r>
      <w:r w:rsidRPr="00476311">
        <w:rPr>
          <w:rFonts w:ascii="Century Gothic" w:hAnsi="Century Gothic"/>
          <w:sz w:val="24"/>
          <w:szCs w:val="24"/>
        </w:rPr>
        <w:t>Aşağıda belirtilen yarım saatleri çiziniz.</w:t>
      </w:r>
      <w:r>
        <w:rPr>
          <w:rFonts w:ascii="Century Gothic" w:hAnsi="Century Gothic"/>
          <w:sz w:val="24"/>
          <w:szCs w:val="24"/>
        </w:rPr>
        <w:t xml:space="preserve"> </w:t>
      </w:r>
    </w:p>
    <w:p w:rsidR="0019479F" w:rsidRPr="00476311" w:rsidRDefault="0019479F" w:rsidP="00476311">
      <w:pPr>
        <w:jc w:val="center"/>
        <w:rPr>
          <w:rFonts w:ascii="Century Gothic" w:hAnsi="Century Gothic"/>
          <w:sz w:val="24"/>
          <w:szCs w:val="24"/>
        </w:rPr>
      </w:pPr>
      <w:r>
        <w:rPr>
          <w:noProof/>
          <w:lang w:eastAsia="tr-TR"/>
        </w:rPr>
        <w:pict>
          <v:roundrect id="_x0000_s1056" style="position:absolute;left:0;text-align:left;margin-left:172.15pt;margin-top:91.1pt;width:80.25pt;height:25.5pt;z-index:251653632" arcsize="10923f">
            <v:textbox>
              <w:txbxContent>
                <w:p w:rsidR="0019479F" w:rsidRPr="00E91CB5" w:rsidRDefault="0019479F" w:rsidP="00476311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11.3</w:t>
                  </w:r>
                  <w:r w:rsidRPr="00E91CB5">
                    <w:rPr>
                      <w:sz w:val="28"/>
                    </w:rPr>
                    <w:t>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7" style="position:absolute;left:0;text-align:left;margin-left:365.65pt;margin-top:91.1pt;width:80.25pt;height:25.5pt;z-index:251654656" arcsize="10923f">
            <v:textbox>
              <w:txbxContent>
                <w:p w:rsidR="0019479F" w:rsidRPr="00E91CB5" w:rsidRDefault="0019479F" w:rsidP="00476311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6.3</w:t>
                  </w:r>
                  <w:r w:rsidRPr="00E91CB5">
                    <w:rPr>
                      <w:sz w:val="28"/>
                    </w:rPr>
                    <w:t>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8" style="position:absolute;left:0;text-align:left;margin-left:70.15pt;margin-top:91.1pt;width:80.25pt;height:25.5pt;z-index:251652608" arcsize="10923f">
            <v:textbox>
              <w:txbxContent>
                <w:p w:rsidR="0019479F" w:rsidRPr="00E91CB5" w:rsidRDefault="0019479F" w:rsidP="00476311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16.3</w:t>
                  </w:r>
                  <w:r w:rsidRPr="00E91CB5">
                    <w:rPr>
                      <w:sz w:val="28"/>
                    </w:rPr>
                    <w:t>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9" style="position:absolute;left:0;text-align:left;margin-left:263.65pt;margin-top:91.1pt;width:80.25pt;height:25.5pt;z-index:251655680" arcsize="10923f">
            <v:textbox>
              <w:txbxContent>
                <w:p w:rsidR="0019479F" w:rsidRPr="00E91CB5" w:rsidRDefault="0019479F" w:rsidP="00476311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19.3</w:t>
                  </w:r>
                  <w:r w:rsidRPr="00E91CB5">
                    <w:rPr>
                      <w:sz w:val="28"/>
                    </w:rPr>
                    <w:t>0</w:t>
                  </w:r>
                </w:p>
              </w:txbxContent>
            </v:textbox>
          </v:roundrect>
        </w:pict>
      </w:r>
      <w:r w:rsidRPr="00653759">
        <w:rPr>
          <w:rFonts w:ascii="Century Gothic" w:hAnsi="Century Gothic"/>
          <w:noProof/>
          <w:sz w:val="24"/>
          <w:szCs w:val="24"/>
          <w:lang w:eastAsia="tr-TR"/>
        </w:rPr>
        <w:pict>
          <v:shape id="_x0000_i1037" type="#_x0000_t75" style="width:90.75pt;height:90pt;visibility:visible">
            <v:imagedata r:id="rId5" o:title=""/>
          </v:shape>
        </w:pict>
      </w:r>
      <w:r w:rsidRPr="00653759">
        <w:rPr>
          <w:rFonts w:ascii="Century Gothic" w:hAnsi="Century Gothic"/>
          <w:noProof/>
          <w:sz w:val="24"/>
          <w:szCs w:val="24"/>
          <w:lang w:eastAsia="tr-TR"/>
        </w:rPr>
        <w:pict>
          <v:shape id="_x0000_i1038" type="#_x0000_t75" style="width:90.75pt;height:90pt;visibility:visible">
            <v:imagedata r:id="rId5" o:title=""/>
          </v:shape>
        </w:pict>
      </w:r>
      <w:r w:rsidRPr="00653759">
        <w:rPr>
          <w:rFonts w:ascii="Century Gothic" w:hAnsi="Century Gothic"/>
          <w:noProof/>
          <w:sz w:val="24"/>
          <w:szCs w:val="24"/>
          <w:lang w:eastAsia="tr-TR"/>
        </w:rPr>
        <w:pict>
          <v:shape id="_x0000_i1039" type="#_x0000_t75" style="width:90.75pt;height:90pt;visibility:visible">
            <v:imagedata r:id="rId5" o:title=""/>
          </v:shape>
        </w:pict>
      </w:r>
      <w:r w:rsidRPr="00653759">
        <w:rPr>
          <w:rFonts w:ascii="Century Gothic" w:hAnsi="Century Gothic"/>
          <w:noProof/>
          <w:sz w:val="24"/>
          <w:szCs w:val="24"/>
          <w:lang w:eastAsia="tr-TR"/>
        </w:rPr>
        <w:pict>
          <v:shape id="_x0000_i1040" type="#_x0000_t75" style="width:90.75pt;height:90pt;visibility:visible">
            <v:imagedata r:id="rId5" o:title=""/>
          </v:shape>
        </w:pict>
      </w:r>
    </w:p>
    <w:p w:rsidR="0019479F" w:rsidRDefault="0019479F" w:rsidP="00E91CB5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5-Aşağıdaki saatlerden bir saat öncesini ve bir saat sonrasını çiziniz.</w:t>
      </w:r>
    </w:p>
    <w:p w:rsidR="0019479F" w:rsidRDefault="0019479F" w:rsidP="00476311">
      <w:pPr>
        <w:tabs>
          <w:tab w:val="left" w:pos="3315"/>
          <w:tab w:val="left" w:pos="6450"/>
        </w:tabs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ab/>
        <w:t>ÖNCE</w:t>
      </w:r>
      <w:r>
        <w:rPr>
          <w:rFonts w:ascii="Century Gothic" w:hAnsi="Century Gothic"/>
          <w:sz w:val="24"/>
          <w:szCs w:val="24"/>
        </w:rPr>
        <w:tab/>
        <w:t>SONRA</w:t>
      </w:r>
    </w:p>
    <w:p w:rsidR="0019479F" w:rsidRDefault="0019479F" w:rsidP="00E91CB5">
      <w:pPr>
        <w:rPr>
          <w:rFonts w:ascii="Century Gothic" w:hAnsi="Century Gothic"/>
          <w:sz w:val="24"/>
          <w:szCs w:val="24"/>
        </w:rPr>
      </w:pPr>
      <w:r>
        <w:rPr>
          <w:noProof/>
          <w:lang w:eastAsia="tr-TR"/>
        </w:rPr>
        <w:pict>
          <v:shapetype id="_x0000_t105" coordsize="21600,21600" o:spt="105" adj="12960,19440,14400" path="wr,0@3@23,0@22@4,0@15,0@1@23@7,0@13@2l@14@2@8@22@12@2at,0@3@23@11@2@17@26@15,0@1@23@17@26@15@22xewr,0@3@23@4,0@17@2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@17,0;@16,@22;@12,@2;@8,@22;@14,@2" o:connectangles="270,90,90,90,0" textboxrect="@45,@47,@46,@48"/>
            <v:handles>
              <v:h position="#0,bottomRight" xrange="@40,@29"/>
              <v:h position="#1,bottomRight" xrange="@27,@21"/>
              <v:h position="bottomRight,#2" yrange="@44,@22"/>
            </v:handles>
            <o:complex v:ext="view"/>
          </v:shapetype>
          <v:shape id="_x0000_s1060" type="#_x0000_t105" style="position:absolute;margin-left:135.3pt;margin-top:7.4pt;width:102.75pt;height:18pt;rotation:-360;flip:x;z-index:251657728" adj=",19761,12600"/>
        </w:pict>
      </w:r>
      <w:r>
        <w:rPr>
          <w:noProof/>
          <w:lang w:eastAsia="tr-TR"/>
        </w:rPr>
        <w:pict>
          <v:shape id="_x0000_s1061" type="#_x0000_t105" style="position:absolute;margin-left:280.8pt;margin-top:7.4pt;width:102.75pt;height:18pt;z-index:251656704"/>
        </w:pict>
      </w:r>
    </w:p>
    <w:p w:rsidR="0019479F" w:rsidRDefault="0019479F" w:rsidP="00476311">
      <w:pPr>
        <w:jc w:val="center"/>
        <w:rPr>
          <w:rFonts w:ascii="Century Gothic" w:hAnsi="Century Gothic"/>
          <w:sz w:val="24"/>
          <w:szCs w:val="24"/>
        </w:rPr>
      </w:pPr>
      <w:r>
        <w:rPr>
          <w:noProof/>
          <w:lang w:eastAsia="tr-TR"/>
        </w:rPr>
        <w:pict>
          <v:shape id="_x0000_s1062" type="#_x0000_t32" style="position:absolute;left:0;text-align:left;margin-left:261.3pt;margin-top:45.05pt;width:19.5pt;height:0;z-index:25166387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3" type="#_x0000_t32" style="position:absolute;left:0;text-align:left;margin-left:261.3pt;margin-top:18.05pt;width:.75pt;height:27pt;flip:y;z-index:251662848" o:connectortype="straight">
            <v:stroke endarrow="block"/>
          </v:shape>
        </w:pict>
      </w:r>
      <w:r w:rsidRPr="00653759">
        <w:rPr>
          <w:rFonts w:ascii="Century Gothic" w:hAnsi="Century Gothic"/>
          <w:noProof/>
          <w:sz w:val="24"/>
          <w:szCs w:val="24"/>
          <w:lang w:eastAsia="tr-TR"/>
        </w:rPr>
        <w:pict>
          <v:shape id="_x0000_i1041" type="#_x0000_t75" style="width:90.75pt;height:90pt;visibility:visible">
            <v:imagedata r:id="rId5" o:title=""/>
          </v:shape>
        </w:pict>
      </w:r>
      <w:r>
        <w:rPr>
          <w:rFonts w:ascii="Century Gothic" w:hAnsi="Century Gothic"/>
          <w:sz w:val="24"/>
          <w:szCs w:val="24"/>
        </w:rPr>
        <w:tab/>
      </w:r>
      <w:r>
        <w:rPr>
          <w:rFonts w:ascii="Century Gothic" w:hAnsi="Century Gothic"/>
          <w:sz w:val="24"/>
          <w:szCs w:val="24"/>
        </w:rPr>
        <w:tab/>
      </w:r>
      <w:r w:rsidRPr="00653759">
        <w:rPr>
          <w:rFonts w:ascii="Century Gothic" w:hAnsi="Century Gothic"/>
          <w:noProof/>
          <w:sz w:val="24"/>
          <w:szCs w:val="24"/>
          <w:lang w:eastAsia="tr-TR"/>
        </w:rPr>
        <w:pict>
          <v:shape id="_x0000_i1042" type="#_x0000_t75" style="width:90.75pt;height:90pt;visibility:visible">
            <v:imagedata r:id="rId5" o:title=""/>
          </v:shape>
        </w:pict>
      </w:r>
      <w:r>
        <w:rPr>
          <w:rFonts w:ascii="Century Gothic" w:hAnsi="Century Gothic"/>
          <w:sz w:val="24"/>
          <w:szCs w:val="24"/>
        </w:rPr>
        <w:tab/>
      </w:r>
      <w:r>
        <w:rPr>
          <w:rFonts w:ascii="Century Gothic" w:hAnsi="Century Gothic"/>
          <w:sz w:val="24"/>
          <w:szCs w:val="24"/>
        </w:rPr>
        <w:tab/>
      </w:r>
      <w:r w:rsidRPr="00653759">
        <w:rPr>
          <w:rFonts w:ascii="Century Gothic" w:hAnsi="Century Gothic"/>
          <w:noProof/>
          <w:sz w:val="24"/>
          <w:szCs w:val="24"/>
          <w:lang w:eastAsia="tr-TR"/>
        </w:rPr>
        <w:pict>
          <v:shape id="_x0000_i1043" type="#_x0000_t75" style="width:90.75pt;height:90pt;visibility:visible">
            <v:imagedata r:id="rId5" o:title=""/>
          </v:shape>
        </w:pict>
      </w:r>
    </w:p>
    <w:p w:rsidR="0019479F" w:rsidRPr="00476311" w:rsidRDefault="0019479F" w:rsidP="00E91CB5">
      <w:pPr>
        <w:rPr>
          <w:rFonts w:ascii="Century Gothic" w:hAnsi="Century Gothic"/>
          <w:sz w:val="24"/>
          <w:szCs w:val="24"/>
        </w:rPr>
      </w:pPr>
      <w:r>
        <w:rPr>
          <w:noProof/>
          <w:lang w:eastAsia="tr-TR"/>
        </w:rPr>
        <w:pict>
          <v:shape id="_x0000_s1064" type="#_x0000_t105" style="position:absolute;margin-left:280.8pt;margin-top:5.85pt;width:102.75pt;height:18pt;z-index:251658752"/>
        </w:pict>
      </w:r>
      <w:r>
        <w:rPr>
          <w:noProof/>
          <w:lang w:eastAsia="tr-TR"/>
        </w:rPr>
        <w:pict>
          <v:shape id="_x0000_s1065" type="#_x0000_t105" style="position:absolute;margin-left:135.3pt;margin-top:5.85pt;width:102.75pt;height:18pt;rotation:-360;flip:x;z-index:251659776" adj=",19761,12600"/>
        </w:pict>
      </w:r>
    </w:p>
    <w:p w:rsidR="0019479F" w:rsidRDefault="0019479F" w:rsidP="00476311">
      <w:pPr>
        <w:jc w:val="center"/>
        <w:rPr>
          <w:rFonts w:ascii="Century Gothic" w:hAnsi="Century Gothic"/>
          <w:sz w:val="24"/>
          <w:szCs w:val="24"/>
        </w:rPr>
      </w:pPr>
      <w:r>
        <w:rPr>
          <w:noProof/>
          <w:lang w:eastAsia="tr-TR"/>
        </w:rPr>
        <w:pict>
          <v:shape id="_x0000_s1066" type="#_x0000_t32" style="position:absolute;left:0;text-align:left;margin-left:261.3pt;margin-top:41.9pt;width:0;height:28.5pt;z-index:25166489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7" type="#_x0000_t32" style="position:absolute;left:0;text-align:left;margin-left:250.05pt;margin-top:31.4pt;width:11.25pt;height:10.5pt;flip:x y;z-index:251665920" o:connectortype="straight">
            <v:stroke endarrow="block"/>
          </v:shape>
        </w:pict>
      </w:r>
      <w:r w:rsidRPr="00653759">
        <w:rPr>
          <w:rFonts w:ascii="Century Gothic" w:hAnsi="Century Gothic"/>
          <w:noProof/>
          <w:sz w:val="24"/>
          <w:szCs w:val="24"/>
          <w:lang w:eastAsia="tr-TR"/>
        </w:rPr>
        <w:pict>
          <v:shape id="_x0000_i1044" type="#_x0000_t75" style="width:90.75pt;height:90pt;visibility:visible">
            <v:imagedata r:id="rId5" o:title=""/>
          </v:shape>
        </w:pict>
      </w:r>
      <w:r>
        <w:rPr>
          <w:rFonts w:ascii="Century Gothic" w:hAnsi="Century Gothic"/>
          <w:sz w:val="24"/>
          <w:szCs w:val="24"/>
        </w:rPr>
        <w:tab/>
      </w:r>
      <w:r>
        <w:rPr>
          <w:rFonts w:ascii="Century Gothic" w:hAnsi="Century Gothic"/>
          <w:sz w:val="24"/>
          <w:szCs w:val="24"/>
        </w:rPr>
        <w:tab/>
      </w:r>
      <w:r w:rsidRPr="00653759">
        <w:rPr>
          <w:rFonts w:ascii="Century Gothic" w:hAnsi="Century Gothic"/>
          <w:noProof/>
          <w:sz w:val="24"/>
          <w:szCs w:val="24"/>
          <w:lang w:eastAsia="tr-TR"/>
        </w:rPr>
        <w:pict>
          <v:shape id="_x0000_i1045" type="#_x0000_t75" style="width:90.75pt;height:90pt;visibility:visible">
            <v:imagedata r:id="rId5" o:title=""/>
          </v:shape>
        </w:pict>
      </w:r>
      <w:r>
        <w:rPr>
          <w:rFonts w:ascii="Century Gothic" w:hAnsi="Century Gothic"/>
          <w:sz w:val="24"/>
          <w:szCs w:val="24"/>
        </w:rPr>
        <w:tab/>
      </w:r>
      <w:r>
        <w:rPr>
          <w:rFonts w:ascii="Century Gothic" w:hAnsi="Century Gothic"/>
          <w:sz w:val="24"/>
          <w:szCs w:val="24"/>
        </w:rPr>
        <w:tab/>
      </w:r>
      <w:r w:rsidRPr="00653759">
        <w:rPr>
          <w:rFonts w:ascii="Century Gothic" w:hAnsi="Century Gothic"/>
          <w:noProof/>
          <w:sz w:val="24"/>
          <w:szCs w:val="24"/>
          <w:lang w:eastAsia="tr-TR"/>
        </w:rPr>
        <w:pict>
          <v:shape id="_x0000_i1046" type="#_x0000_t75" style="width:90.75pt;height:90pt;visibility:visible">
            <v:imagedata r:id="rId5" o:title=""/>
          </v:shape>
        </w:pict>
      </w:r>
    </w:p>
    <w:p w:rsidR="0019479F" w:rsidRDefault="0019479F" w:rsidP="00476311">
      <w:pPr>
        <w:jc w:val="center"/>
        <w:rPr>
          <w:rFonts w:ascii="Century Gothic" w:hAnsi="Century Gothic"/>
          <w:sz w:val="24"/>
          <w:szCs w:val="24"/>
        </w:rPr>
      </w:pPr>
    </w:p>
    <w:p w:rsidR="0019479F" w:rsidRDefault="0019479F" w:rsidP="00476311">
      <w:pPr>
        <w:jc w:val="center"/>
        <w:rPr>
          <w:rFonts w:ascii="Century Gothic" w:hAnsi="Century Gothic"/>
          <w:sz w:val="24"/>
          <w:szCs w:val="24"/>
        </w:rPr>
      </w:pPr>
      <w:r>
        <w:rPr>
          <w:noProof/>
          <w:lang w:eastAsia="tr-TR"/>
        </w:rPr>
        <w:pict>
          <v:shape id="_x0000_s1068" type="#_x0000_t105" style="position:absolute;left:0;text-align:left;margin-left:135.3pt;margin-top:2.85pt;width:102.75pt;height:18pt;rotation:-360;flip:x;z-index:251661824" adj=",19761,12600"/>
        </w:pict>
      </w:r>
      <w:r>
        <w:rPr>
          <w:noProof/>
          <w:lang w:eastAsia="tr-TR"/>
        </w:rPr>
        <w:pict>
          <v:shape id="_x0000_s1069" type="#_x0000_t105" style="position:absolute;left:0;text-align:left;margin-left:280.8pt;margin-top:2.85pt;width:102.75pt;height:18pt;z-index:251660800"/>
        </w:pict>
      </w:r>
    </w:p>
    <w:p w:rsidR="0019479F" w:rsidRDefault="0019479F" w:rsidP="00476311">
      <w:pPr>
        <w:jc w:val="center"/>
        <w:rPr>
          <w:rFonts w:ascii="Century Gothic" w:hAnsi="Century Gothic"/>
          <w:sz w:val="24"/>
          <w:szCs w:val="24"/>
        </w:rPr>
      </w:pPr>
      <w:r>
        <w:rPr>
          <w:noProof/>
          <w:lang w:eastAsia="tr-TR"/>
        </w:rPr>
        <w:pict>
          <v:shape id="_x0000_s1070" type="#_x0000_t32" style="position:absolute;left:0;text-align:left;margin-left:261.3pt;margin-top:44.1pt;width:.75pt;height:19.5pt;z-index:25166694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71" type="#_x0000_t32" style="position:absolute;left:0;text-align:left;margin-left:261.3pt;margin-top:17.85pt;width:0;height:25.5pt;flip:y;z-index:251667968" o:connectortype="straight">
            <v:stroke endarrow="block"/>
          </v:shape>
        </w:pict>
      </w:r>
      <w:r w:rsidRPr="00653759">
        <w:rPr>
          <w:rFonts w:ascii="Century Gothic" w:hAnsi="Century Gothic"/>
          <w:noProof/>
          <w:sz w:val="24"/>
          <w:szCs w:val="24"/>
          <w:lang w:eastAsia="tr-TR"/>
        </w:rPr>
        <w:pict>
          <v:shape id="_x0000_i1047" type="#_x0000_t75" style="width:90.75pt;height:90pt;visibility:visible">
            <v:imagedata r:id="rId5" o:title=""/>
          </v:shape>
        </w:pict>
      </w:r>
      <w:r>
        <w:rPr>
          <w:rFonts w:ascii="Century Gothic" w:hAnsi="Century Gothic"/>
          <w:sz w:val="24"/>
          <w:szCs w:val="24"/>
        </w:rPr>
        <w:tab/>
      </w:r>
      <w:r>
        <w:rPr>
          <w:rFonts w:ascii="Century Gothic" w:hAnsi="Century Gothic"/>
          <w:sz w:val="24"/>
          <w:szCs w:val="24"/>
        </w:rPr>
        <w:tab/>
      </w:r>
      <w:r w:rsidRPr="00653759">
        <w:rPr>
          <w:rFonts w:ascii="Century Gothic" w:hAnsi="Century Gothic"/>
          <w:noProof/>
          <w:sz w:val="24"/>
          <w:szCs w:val="24"/>
          <w:lang w:eastAsia="tr-TR"/>
        </w:rPr>
        <w:pict>
          <v:shape id="_x0000_i1048" type="#_x0000_t75" style="width:90.75pt;height:90pt;visibility:visible">
            <v:imagedata r:id="rId5" o:title=""/>
          </v:shape>
        </w:pict>
      </w:r>
      <w:r>
        <w:rPr>
          <w:rFonts w:ascii="Century Gothic" w:hAnsi="Century Gothic"/>
          <w:sz w:val="24"/>
          <w:szCs w:val="24"/>
        </w:rPr>
        <w:tab/>
      </w:r>
      <w:r>
        <w:rPr>
          <w:rFonts w:ascii="Century Gothic" w:hAnsi="Century Gothic"/>
          <w:sz w:val="24"/>
          <w:szCs w:val="24"/>
        </w:rPr>
        <w:tab/>
      </w:r>
      <w:r w:rsidRPr="00653759">
        <w:rPr>
          <w:rFonts w:ascii="Century Gothic" w:hAnsi="Century Gothic"/>
          <w:noProof/>
          <w:sz w:val="24"/>
          <w:szCs w:val="24"/>
          <w:lang w:eastAsia="tr-TR"/>
        </w:rPr>
        <w:pict>
          <v:shape id="_x0000_i1049" type="#_x0000_t75" style="width:90.75pt;height:90pt;visibility:visible">
            <v:imagedata r:id="rId5" o:title=""/>
          </v:shape>
        </w:pict>
      </w:r>
    </w:p>
    <w:p w:rsidR="0019479F" w:rsidRDefault="0019479F" w:rsidP="00E91CB5">
      <w:pPr>
        <w:rPr>
          <w:rFonts w:ascii="Century Gothic" w:hAnsi="Century Gothic"/>
          <w:sz w:val="24"/>
          <w:szCs w:val="24"/>
        </w:rPr>
      </w:pPr>
    </w:p>
    <w:p w:rsidR="0019479F" w:rsidRDefault="0019479F" w:rsidP="00E91CB5">
      <w:pPr>
        <w:rPr>
          <w:rFonts w:ascii="Century Gothic" w:hAnsi="Century Gothic"/>
          <w:sz w:val="24"/>
          <w:szCs w:val="24"/>
        </w:rPr>
      </w:pPr>
      <w:r>
        <w:rPr>
          <w:noProof/>
          <w:lang w:eastAsia="tr-TR"/>
        </w:rPr>
        <w:pict>
          <v:roundrect id="_x0000_s1072" style="position:absolute;margin-left:383.55pt;margin-top:20pt;width:78.75pt;height:37.5pt;z-index:251677184" arcsize="10923f">
            <v:textbox>
              <w:txbxContent>
                <w:p w:rsidR="0019479F" w:rsidRPr="00BD25AD" w:rsidRDefault="0019479F" w:rsidP="00BD25AD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19</w:t>
                  </w:r>
                  <w:r w:rsidRPr="00BD25AD">
                    <w:rPr>
                      <w:sz w:val="28"/>
                    </w:rPr>
                    <w:t>.00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3" style="position:absolute;margin-left:432.3pt;margin-top:36.5pt;width:30pt;height:21pt;z-index:251678208" arcsize="10923f"/>
        </w:pict>
      </w:r>
      <w:r>
        <w:rPr>
          <w:noProof/>
          <w:lang w:eastAsia="tr-TR"/>
        </w:rPr>
        <w:pict>
          <v:roundrect id="_x0000_s1074" style="position:absolute;margin-left:280.8pt;margin-top:25.25pt;width:78.75pt;height:37.5pt;z-index:251675136" arcsize="10923f">
            <v:textbox>
              <w:txbxContent>
                <w:p w:rsidR="0019479F" w:rsidRPr="00BD25AD" w:rsidRDefault="0019479F" w:rsidP="00BD25AD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00</w:t>
                  </w:r>
                  <w:r w:rsidRPr="00BD25AD">
                    <w:rPr>
                      <w:sz w:val="28"/>
                    </w:rPr>
                    <w:t>.00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5" style="position:absolute;margin-left:329.55pt;margin-top:41.75pt;width:30pt;height:21pt;z-index:251676160" arcsize="10923f"/>
        </w:pict>
      </w:r>
      <w:r>
        <w:rPr>
          <w:noProof/>
          <w:lang w:eastAsia="tr-TR"/>
        </w:rPr>
        <w:pict>
          <v:roundrect id="_x0000_s1076" style="position:absolute;margin-left:182.55pt;margin-top:20pt;width:78.75pt;height:37.5pt;z-index:251673088" arcsize="10923f">
            <v:textbox>
              <w:txbxContent>
                <w:p w:rsidR="0019479F" w:rsidRPr="00BD25AD" w:rsidRDefault="0019479F" w:rsidP="00BD25AD">
                  <w:pPr>
                    <w:rPr>
                      <w:sz w:val="28"/>
                    </w:rPr>
                  </w:pPr>
                  <w:r w:rsidRPr="00BD25AD">
                    <w:rPr>
                      <w:sz w:val="28"/>
                    </w:rPr>
                    <w:t>1</w:t>
                  </w:r>
                  <w:r>
                    <w:rPr>
                      <w:sz w:val="28"/>
                    </w:rPr>
                    <w:t>1</w:t>
                  </w:r>
                  <w:r w:rsidRPr="00BD25AD">
                    <w:rPr>
                      <w:sz w:val="28"/>
                    </w:rPr>
                    <w:t>.00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7" style="position:absolute;margin-left:74.55pt;margin-top:25.25pt;width:78.75pt;height:37.5pt;z-index:251671040" arcsize="10923f">
            <v:textbox>
              <w:txbxContent>
                <w:p w:rsidR="0019479F" w:rsidRPr="00BD25AD" w:rsidRDefault="0019479F" w:rsidP="00BD25AD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  </w:t>
                  </w:r>
                  <w:r w:rsidRPr="00BD25AD">
                    <w:rPr>
                      <w:sz w:val="28"/>
                    </w:rPr>
                    <w:t>3.00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8" style="position:absolute;margin-left:-28.95pt;margin-top:20pt;width:78.75pt;height:37.5pt;z-index:251668992" arcsize="10923f">
            <v:textbox>
              <w:txbxContent>
                <w:p w:rsidR="0019479F" w:rsidRPr="00BD25AD" w:rsidRDefault="0019479F">
                  <w:pPr>
                    <w:rPr>
                      <w:sz w:val="28"/>
                    </w:rPr>
                  </w:pPr>
                  <w:r w:rsidRPr="00BD25AD">
                    <w:rPr>
                      <w:sz w:val="28"/>
                    </w:rPr>
                    <w:t>13.00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sz w:val="24"/>
          <w:szCs w:val="24"/>
        </w:rPr>
        <w:t>6- Aşağıdaki saatlerden öğleden sonra olanların kutusunu  işaretleyiniz.</w:t>
      </w:r>
    </w:p>
    <w:p w:rsidR="0019479F" w:rsidRDefault="0019479F" w:rsidP="00E91CB5">
      <w:pPr>
        <w:rPr>
          <w:rFonts w:ascii="Century Gothic" w:hAnsi="Century Gothic"/>
          <w:sz w:val="24"/>
          <w:szCs w:val="24"/>
        </w:rPr>
      </w:pPr>
      <w:r>
        <w:rPr>
          <w:noProof/>
          <w:lang w:eastAsia="tr-TR"/>
        </w:rPr>
        <w:pict>
          <v:roundrect id="_x0000_s1079" style="position:absolute;margin-left:231.3pt;margin-top:9.55pt;width:30pt;height:21pt;z-index:251674112" arcsize="10923f"/>
        </w:pict>
      </w:r>
      <w:r>
        <w:rPr>
          <w:noProof/>
          <w:lang w:eastAsia="tr-TR"/>
        </w:rPr>
        <w:pict>
          <v:roundrect id="_x0000_s1080" style="position:absolute;margin-left:123.3pt;margin-top:14.8pt;width:30pt;height:21pt;z-index:251672064" arcsize="10923f"/>
        </w:pict>
      </w:r>
      <w:r>
        <w:rPr>
          <w:noProof/>
          <w:lang w:eastAsia="tr-TR"/>
        </w:rPr>
        <w:pict>
          <v:roundrect id="_x0000_s1081" style="position:absolute;margin-left:19.8pt;margin-top:9.55pt;width:30pt;height:21pt;z-index:251670016" arcsize="10923f"/>
        </w:pict>
      </w:r>
    </w:p>
    <w:p w:rsidR="0019479F" w:rsidRDefault="0019479F" w:rsidP="00E91CB5">
      <w:pPr>
        <w:rPr>
          <w:rFonts w:ascii="Century Gothic" w:hAnsi="Century Gothic"/>
          <w:sz w:val="24"/>
          <w:szCs w:val="24"/>
        </w:rPr>
      </w:pPr>
    </w:p>
    <w:p w:rsidR="0019479F" w:rsidRDefault="0019479F" w:rsidP="00E91CB5">
      <w:pPr>
        <w:rPr>
          <w:rFonts w:ascii="Century Gothic" w:hAnsi="Century Gothic"/>
          <w:sz w:val="24"/>
          <w:szCs w:val="24"/>
        </w:rPr>
      </w:pPr>
      <w:r>
        <w:rPr>
          <w:noProof/>
          <w:lang w:eastAsia="tr-TR"/>
        </w:rPr>
        <w:pict>
          <v:roundrect id="_x0000_s1082" style="position:absolute;margin-left:262.05pt;margin-top:84pt;width:78.75pt;height:25.5pt;z-index:251688448" arcsize="10923f">
            <v:textbox>
              <w:txbxContent>
                <w:p w:rsidR="0019479F" w:rsidRPr="00BD25AD" w:rsidRDefault="0019479F" w:rsidP="008A3DD8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19</w:t>
                  </w:r>
                  <w:r w:rsidRPr="00BD25AD">
                    <w:rPr>
                      <w:sz w:val="28"/>
                    </w:rPr>
                    <w:t>.00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83" style="position:absolute;margin-left:302.55pt;margin-top:51.75pt;width:78.75pt;height:25.5pt;z-index:251687424" arcsize="10923f">
            <v:textbox>
              <w:txbxContent>
                <w:p w:rsidR="0019479F" w:rsidRPr="00BD25AD" w:rsidRDefault="0019479F" w:rsidP="008A3DD8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22</w:t>
                  </w:r>
                  <w:r w:rsidRPr="00BD25AD">
                    <w:rPr>
                      <w:sz w:val="28"/>
                    </w:rPr>
                    <w:t>.00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84" style="position:absolute;margin-left:262.05pt;margin-top:22.5pt;width:78.75pt;height:25.5pt;z-index:251686400" arcsize="10923f">
            <v:textbox>
              <w:txbxContent>
                <w:p w:rsidR="0019479F" w:rsidRPr="00BD25AD" w:rsidRDefault="0019479F" w:rsidP="008A3DD8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13</w:t>
                  </w:r>
                  <w:r w:rsidRPr="00BD25AD">
                    <w:rPr>
                      <w:sz w:val="28"/>
                    </w:rPr>
                    <w:t>.00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85" style="position:absolute;margin-left:272.55pt;margin-top:153pt;width:78.75pt;height:25.5pt;z-index:251690496" arcsize="10923f">
            <v:textbox>
              <w:txbxContent>
                <w:p w:rsidR="0019479F" w:rsidRPr="00BD25AD" w:rsidRDefault="0019479F" w:rsidP="008A3DD8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15</w:t>
                  </w:r>
                  <w:r w:rsidRPr="00BD25AD">
                    <w:rPr>
                      <w:sz w:val="28"/>
                    </w:rPr>
                    <w:t>.00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86" style="position:absolute;margin-left:9.3pt;margin-top:26.25pt;width:78.75pt;height:25.5pt;z-index:251681280" arcsize="10923f">
            <v:textbox>
              <w:txbxContent>
                <w:p w:rsidR="0019479F" w:rsidRPr="00BD25AD" w:rsidRDefault="0019479F" w:rsidP="008A3DD8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10</w:t>
                  </w:r>
                  <w:r w:rsidRPr="00BD25AD">
                    <w:rPr>
                      <w:sz w:val="28"/>
                    </w:rPr>
                    <w:t>.00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sz w:val="24"/>
          <w:szCs w:val="24"/>
        </w:rPr>
        <w:t>7- Aşağıdaki saatlerin öğleden sonra kaçı gösterdiklerini bulup, eşleştiriniz.</w:t>
      </w:r>
    </w:p>
    <w:p w:rsidR="0019479F" w:rsidRPr="00476311" w:rsidRDefault="0019479F" w:rsidP="00E91CB5">
      <w:pPr>
        <w:rPr>
          <w:rFonts w:ascii="Century Gothic" w:hAnsi="Century Gothic"/>
          <w:sz w:val="24"/>
          <w:szCs w:val="24"/>
        </w:rPr>
      </w:pPr>
      <w:r>
        <w:rPr>
          <w:noProof/>
          <w:lang w:eastAsia="tr-TR"/>
        </w:rPr>
        <w:pict>
          <v:roundrect id="_x0000_s1087" style="position:absolute;margin-left:376.8pt;margin-top:151.55pt;width:144.75pt;height:36.75pt;z-index:251691520" arcsize="10923f">
            <v:textbox>
              <w:txbxContent>
                <w:p w:rsidR="0019479F" w:rsidRPr="008A3DD8" w:rsidRDefault="0019479F" w:rsidP="008A3DD8">
                  <w:pPr>
                    <w:pStyle w:val="NoSpacing"/>
                    <w:rPr>
                      <w:sz w:val="24"/>
                    </w:rPr>
                  </w:pPr>
                  <w:r w:rsidRPr="008A3DD8">
                    <w:rPr>
                      <w:sz w:val="24"/>
                    </w:rPr>
                    <w:t>Başarılar…</w:t>
                  </w:r>
                </w:p>
                <w:p w:rsidR="0019479F" w:rsidRPr="008A3DD8" w:rsidRDefault="0019479F" w:rsidP="008A3DD8">
                  <w:pPr>
                    <w:pStyle w:val="NoSpacing"/>
                    <w:rPr>
                      <w:sz w:val="24"/>
                    </w:rPr>
                  </w:pPr>
                  <w:r w:rsidRPr="008A3DD8">
                    <w:rPr>
                      <w:sz w:val="24"/>
                    </w:rPr>
                    <w:t>Müfide ÖZGÜLLER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88" style="position:absolute;margin-left:313.05pt;margin-top:88.55pt;width:78.75pt;height:25.5pt;z-index:251689472" arcsize="10923f">
            <v:textbox>
              <w:txbxContent>
                <w:p w:rsidR="0019479F" w:rsidRPr="00BD25AD" w:rsidRDefault="0019479F" w:rsidP="008A3DD8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17</w:t>
                  </w:r>
                  <w:r w:rsidRPr="00BD25AD">
                    <w:rPr>
                      <w:sz w:val="28"/>
                    </w:rPr>
                    <w:t>.00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89" style="position:absolute;margin-left:49.8pt;margin-top:28.55pt;width:78.75pt;height:25.5pt;z-index:251682304" arcsize="10923f">
            <v:textbox>
              <w:txbxContent>
                <w:p w:rsidR="0019479F" w:rsidRPr="00BD25AD" w:rsidRDefault="0019479F" w:rsidP="008A3DD8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01</w:t>
                  </w:r>
                  <w:r w:rsidRPr="00BD25AD">
                    <w:rPr>
                      <w:sz w:val="28"/>
                    </w:rPr>
                    <w:t>.00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90" style="position:absolute;margin-left:9.3pt;margin-top:60.8pt;width:78.75pt;height:25.5pt;z-index:251683328" arcsize="10923f">
            <v:textbox>
              <w:txbxContent>
                <w:p w:rsidR="0019479F" w:rsidRPr="00BD25AD" w:rsidRDefault="0019479F" w:rsidP="008A3DD8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05</w:t>
                  </w:r>
                  <w:r w:rsidRPr="00BD25AD">
                    <w:rPr>
                      <w:sz w:val="28"/>
                    </w:rPr>
                    <w:t>.00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91" style="position:absolute;margin-left:60.3pt;margin-top:92.3pt;width:78.75pt;height:25.5pt;z-index:251684352" arcsize="10923f">
            <v:textbox>
              <w:txbxContent>
                <w:p w:rsidR="0019479F" w:rsidRPr="00BD25AD" w:rsidRDefault="0019479F" w:rsidP="008A3DD8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03</w:t>
                  </w:r>
                  <w:r w:rsidRPr="00BD25AD">
                    <w:rPr>
                      <w:sz w:val="28"/>
                    </w:rPr>
                    <w:t>.00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92" style="position:absolute;margin-left:19.8pt;margin-top:129.8pt;width:78.75pt;height:25.5pt;z-index:251685376" arcsize="10923f">
            <v:textbox>
              <w:txbxContent>
                <w:p w:rsidR="0019479F" w:rsidRPr="00BD25AD" w:rsidRDefault="0019479F" w:rsidP="008A3DD8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07</w:t>
                  </w:r>
                  <w:r w:rsidRPr="00BD25AD">
                    <w:rPr>
                      <w:sz w:val="28"/>
                    </w:rPr>
                    <w:t>.00</w:t>
                  </w:r>
                </w:p>
              </w:txbxContent>
            </v:textbox>
          </v:roundrect>
        </w:pict>
      </w:r>
    </w:p>
    <w:sectPr w:rsidR="0019479F" w:rsidRPr="00476311" w:rsidSect="00476311">
      <w:pgSz w:w="11906" w:h="16838"/>
      <w:pgMar w:top="709" w:right="282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1CB5"/>
    <w:rsid w:val="0007455F"/>
    <w:rsid w:val="0019479F"/>
    <w:rsid w:val="00257870"/>
    <w:rsid w:val="002A23A6"/>
    <w:rsid w:val="00476311"/>
    <w:rsid w:val="00552E4B"/>
    <w:rsid w:val="005C1409"/>
    <w:rsid w:val="00653759"/>
    <w:rsid w:val="007B5ABA"/>
    <w:rsid w:val="0089006F"/>
    <w:rsid w:val="008A3DD8"/>
    <w:rsid w:val="00A27048"/>
    <w:rsid w:val="00AF0F6C"/>
    <w:rsid w:val="00B97B8C"/>
    <w:rsid w:val="00BB3E4E"/>
    <w:rsid w:val="00BD25AD"/>
    <w:rsid w:val="00E91C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87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91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91CB5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8A3DD8"/>
    <w:rPr>
      <w:lang w:eastAsia="en-US"/>
    </w:rPr>
  </w:style>
  <w:style w:type="character" w:styleId="Hyperlink">
    <w:name w:val="Hyperlink"/>
    <w:basedOn w:val="DefaultParagraphFont"/>
    <w:uiPriority w:val="99"/>
    <w:rsid w:val="002A23A6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2</Pages>
  <Words>102</Words>
  <Characters>586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ismail</dc:creator>
  <cp:keywords/>
  <dc:description/>
  <cp:lastModifiedBy>EDANUR HANIM</cp:lastModifiedBy>
  <cp:revision>10</cp:revision>
  <cp:lastPrinted>2011-11-23T21:57:00Z</cp:lastPrinted>
  <dcterms:created xsi:type="dcterms:W3CDTF">2011-11-23T21:30:00Z</dcterms:created>
  <dcterms:modified xsi:type="dcterms:W3CDTF">2011-12-12T19:33:00Z</dcterms:modified>
</cp:coreProperties>
</file>