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CBE" w:rsidRDefault="00364CBE" w:rsidP="001B1C1C">
      <w:pPr>
        <w:jc w:val="center"/>
        <w:rPr>
          <w:rFonts w:ascii="Comic Sans MS" w:hAnsi="Comic Sans MS"/>
          <w:b/>
        </w:rPr>
      </w:pPr>
      <w:r w:rsidRPr="001B1C1C">
        <w:rPr>
          <w:rFonts w:ascii="Comic Sans MS" w:hAnsi="Comic Sans MS"/>
          <w:b/>
        </w:rPr>
        <w:t>NASRETTİN HOCA İLKÖĞRETİM OKULU 2. SINIF MATEMATİK 1. ÜNİTE DEĞERLENDİRME SORULARI</w:t>
      </w:r>
    </w:p>
    <w:p w:rsidR="00364CBE" w:rsidRDefault="00364CBE" w:rsidP="001B1C1C">
      <w:pPr>
        <w:rPr>
          <w:rFonts w:ascii="Comic Sans MS" w:hAnsi="Comic Sans MS"/>
          <w:b/>
        </w:rPr>
      </w:pPr>
    </w:p>
    <w:p w:rsidR="00364CBE" w:rsidRDefault="00364CBE" w:rsidP="001B1C1C">
      <w:pPr>
        <w:pStyle w:val="ListParagraph"/>
        <w:numPr>
          <w:ilvl w:val="0"/>
          <w:numId w:val="1"/>
        </w:numPr>
        <w:rPr>
          <w:rFonts w:ascii="Comic Sans MS" w:hAnsi="Comic Sans MS"/>
          <w:b/>
        </w:rPr>
      </w:pPr>
      <w:r>
        <w:rPr>
          <w:noProof/>
          <w:lang w:eastAsia="tr-TR"/>
        </w:rPr>
        <w:pict>
          <v:group id="Grup 6" o:spid="_x0000_s1026" style="position:absolute;left:0;text-align:left;margin-left:89.25pt;margin-top:21.6pt;width:374.25pt;height:69pt;z-index:251644416" coordsize="47529,876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">
            <v:shapetype id="_x0000_t22" coordsize="21600,21600" o:spt="22" adj="5400" path="m10800,qx0@1l0@2qy10800,21600,21600@2l21600@1qy10800,xem0@1qy10800@0,21600@1nfe">
              <v:formulas>
                <v:f eqn="val #0"/>
                <v:f eqn="prod #0 1 2"/>
                <v:f eqn="sum height 0 @1"/>
              </v:formulas>
              <v:path o:extrusionok="f" gradientshapeok="t" o:connecttype="custom" o:connectlocs="10800,@0;10800,0;0,10800;10800,21600;21600,10800" o:connectangles="270,270,180,90,0" textboxrect="0,@0,21600,@2"/>
              <v:handles>
                <v:h position="center,#0" yrange="0,10800"/>
              </v:handles>
              <o:complex v:ext="view"/>
            </v:shapetype>
            <v:shape id="Teneke 1" o:spid="_x0000_s1027" type="#_x0000_t22" style="position:absolute;top:1714;width:4095;height:70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XLxcEA&#10;AADaAAAADwAAAGRycy9kb3ducmV2LnhtbERPTWsCMRC9F/ofwgi9FM22B5GtUURa6KEHXaWlt2Ez&#10;bhY3kyWZutt/b4RCT8Pjfc5yPfpOXSimNrCBp1kBirgOtuXGwPHwNl2ASoJssQtMBn4pwXp1f7fE&#10;0oaB93SppFE5hFOJBpxIX2qdakce0yz0xJk7hehRMoyNthGHHO47/VwUc+2x5dzgsKeto/pc/XgD&#10;OMir7M7R7U9Hefz8mFff9FUZ8zAZNy+ghEb5F/+5322eD7dXblevr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Fy8XBAAAA2gAAAA8AAAAAAAAAAAAAAAAAmAIAAGRycy9kb3du&#10;cmV2LnhtbFBLBQYAAAAABAAEAPUAAACGAwAAAAA=&#10;" adj="3138" strokeweight="2pt"/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Küp 2" o:spid="_x0000_s1028" type="#_x0000_t16" style="position:absolute;left:10668;top:857;width:8382;height:79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QMkcIA&#10;AADaAAAADwAAAGRycy9kb3ducmV2LnhtbESPT2sCMRTE70K/Q3hCb5p1D8VujaIFwWP9g3h8bl6z&#10;wc3LksR1++2bgtDjMDO/YRarwbWipxCtZwWzaQGCuPbaslFwOm4ncxAxIWtsPZOCH4qwWr6MFlhp&#10;/+A99YdkRIZwrFBBk1JXSRnrhhzGqe+Is/ftg8OUZTBSB3xkuGtlWRRv0qHlvNBgR58N1bfD3SkI&#10;6Vwe7eb+bvub2X/NThdz3VyUeh0P6w8QiYb0H362d1pBCX9X8g2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pAyRwgAAANoAAAAPAAAAAAAAAAAAAAAAAJgCAABkcnMvZG93&#10;bnJldi54bWxQSwUGAAAAAAQABAD1AAAAhwMAAAAA&#10;" strokeweight="2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4" o:spid="_x0000_s1029" type="#_x0000_t75" alt="http://t0.gstatic.com/images?q=tbn:ANd9GcRkTxhYb6umI265RqZe3gP87rdTuA9kSaXg-4CdZ5_YC2Q8t7D5" href="http://www.google.com.tr/imgres?q=KON%C4%B0&amp;hl=tr&amp;sa=X&amp;biw=1366&amp;bih=595&amp;tbm=isch&amp;prmd=imvns&amp;tbnid=pvmEqvSVk9lEHM:&amp;imgrefurl=http://the.gmcs.k12.nm.us/www/gmcs_the/site/hosting/shapes/GeometryQuiz.htm&amp;docid=Y2YwDBjK9Zy_PM&amp;imgurl=http://the.gmcs.k12.nm.us/www/gmcs_the/site/hosting/shapes/cone.gif&amp;w=551&amp;h=700&amp;ei=jbOdTqG7LsXAswbn4_ifCQ&amp;zoom" style="position:absolute;left:26289;width:6762;height:857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V8vjLDAAAA2gAAAA8AAABkcnMvZG93bnJldi54bWxEj1FrwkAQhN8L/Q/HFnyRejFqKamniFCQ&#10;YinVQl+X3JoLye2F3FbTf+8JhT4OM/MNs1wPvlVn6mMd2MB0koEiLoOtuTLwdXx9fAYVBdliG5gM&#10;/FKE9er+bomFDRf+pPNBKpUgHAs04ES6QutYOvIYJ6EjTt4p9B4lyb7StsdLgvtW51n2pD3WnBYc&#10;drR1VDaHH2/gzWmZ7cfvi6qZSvOdh/z04b0xo4dh8wJKaJD/8F97Zw3M4XYl3QC9ug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Xy+MsMAAADaAAAADwAAAAAAAAAAAAAAAACf&#10;AgAAZHJzL2Rvd25yZXYueG1sUEsFBgAAAAAEAAQA9wAAAI8DAAAAAA==&#10;" o:button="t">
              <v:imagedata r:id="rId5" o:title=""/>
              <v:path arrowok="t"/>
            </v:shape>
            <v:shape id="Resim 5" o:spid="_x0000_s1030" type="#_x0000_t75" alt="http://t0.gstatic.com/images?q=tbn:ANd9GcRYV9YYxHqZoaQKbfoAXkPp7ezCVp2G9fRu6CeEb21YtoJAVhiE-w" href="http://www.google.com.tr/imgres?q=D%C3%9CNYA+K%C3%9CRES%C4%B0&amp;hl=tr&amp;biw=1366&amp;bih=595&amp;tbs=itp:lineart&amp;tbm=isch&amp;tbnid=FFxEMPCOJLWFVM:&amp;imgrefurl=http://www.supercoloring.com/pages/tag/planet/&amp;docid=-Av9sTNvIBkXzM&amp;imgurl=http://www.supercoloring.com/wp-content/thumbnail/2009_09/globe-coloring-page.jpg&amp;w=113&amp;h=145&amp;ei=_LOdTtCoOY3HtAaoh9WXCQ&amp;zoom" style="position:absolute;left:40862;width:6667;height:857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nqYRPDAAAA2gAAAA8AAABkcnMvZG93bnJldi54bWxEj81qAkEQhO8B32FowVucVTSJq6P4g5CA&#10;h8TkAZqd3h/d6Vl2Wnfz9plAIMeiqr6iVpve1epObag8G5iME1DEmbcVFwa+Po+PL6CCIFusPZOB&#10;bwqwWQ8eVpha3/EH3c9SqAjhkKKBUqRJtQ5ZSQ7D2DfE0ct961CibAttW+wi3NV6miRP2mHFcaHE&#10;hvYlZdfzzRlA2c3e3fPh7SLT42nSLXK3neXGjIb9dglKqJf/8F/71RqYw++VeAP0+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ephE8MAAADaAAAADwAAAAAAAAAAAAAAAACf&#10;AgAAZHJzL2Rvd25yZXYueG1sUEsFBgAAAAAEAAQA9wAAAI8DAAAAAA==&#10;" o:button="t">
              <v:imagedata r:id="rId6" o:title=""/>
              <v:path arrowok="t"/>
            </v:shape>
          </v:group>
        </w:pict>
      </w:r>
      <w:r w:rsidRPr="00862B96">
        <w:rPr>
          <w:rFonts w:ascii="Comic Sans MS" w:hAnsi="Comic Sans MS"/>
          <w:b/>
        </w:rPr>
        <w:t>Aşağıdaki cisimlerin isimlerini yazınız.</w:t>
      </w:r>
    </w:p>
    <w:p w:rsidR="00364CBE" w:rsidRPr="00862B96" w:rsidRDefault="00364CBE" w:rsidP="00862B96"/>
    <w:p w:rsidR="00364CBE" w:rsidRPr="00862B96" w:rsidRDefault="00364CBE" w:rsidP="00862B96"/>
    <w:p w:rsidR="00364CBE" w:rsidRPr="00862B96" w:rsidRDefault="00364CBE" w:rsidP="00862B96"/>
    <w:p w:rsidR="00364CBE" w:rsidRPr="00862B96" w:rsidRDefault="00364CBE" w:rsidP="00862B96">
      <w:pPr>
        <w:rPr>
          <w:rFonts w:ascii="Comic Sans MS" w:hAnsi="Comic Sans MS"/>
          <w:b/>
        </w:rPr>
      </w:pPr>
    </w:p>
    <w:p w:rsidR="00364CBE" w:rsidRDefault="00364CBE" w:rsidP="00862B96">
      <w:pPr>
        <w:pStyle w:val="ListParagraph"/>
        <w:numPr>
          <w:ilvl w:val="0"/>
          <w:numId w:val="1"/>
        </w:numPr>
        <w:rPr>
          <w:rFonts w:ascii="Comic Sans MS" w:hAnsi="Comic Sans MS"/>
          <w:b/>
        </w:rPr>
      </w:pPr>
      <w:r>
        <w:rPr>
          <w:noProof/>
          <w:lang w:eastAsia="tr-TR"/>
        </w:rPr>
        <w:pict>
          <v:group id="Grup 11" o:spid="_x0000_s1031" style="position:absolute;left:0;text-align:left;margin-left:52.5pt;margin-top:26.55pt;width:387.75pt;height:66.75pt;z-index:251645440" coordsize="49244,8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">
            <v:rect id="Dikdörtgen 7" o:spid="_x0000_s1032" style="position:absolute;top:1238;width:11334;height:5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Q9f8QA&#10;AADaAAAADwAAAGRycy9kb3ducmV2LnhtbESPQWvCQBSE7wX/w/KE3pqNllaJriKW0tJDwUTQ4yP7&#10;TGKyb0N2TdJ/3y0UPA4z8w2z3o6mET11rrKsYBbFIIhzqysuFByz96clCOeRNTaWScEPOdhuJg9r&#10;TLQd+EB96gsRIOwSVFB63yZSurwkgy6yLXHwLrYz6IPsCqk7HALcNHIex6/SYMVhocSW9iXldXoz&#10;Cp6/6/NByjb9uJmXU/12/SqyFJV6nI67FQhPo7+H/9ufWsEC/q6EG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kPX/EAAAA2gAAAA8AAAAAAAAAAAAAAAAAmAIAAGRycy9k&#10;b3ducmV2LnhtbFBLBQYAAAAABAAEAPUAAACJAwAAAAA=&#10;" strokeweight="2pt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8" o:spid="_x0000_s1033" type="#_x0000_t5" style="position:absolute;left:16287;width:5620;height:7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BBXcAA&#10;AADaAAAADwAAAGRycy9kb3ducmV2LnhtbERPXWvCMBR9F/Yfwh3sTdPKUKlGkTFBEBW7gfh2ba5t&#10;sbkpSdT675eHgY+H8z1bdKYRd3K+tqwgHSQgiAuray4V/P6s+hMQPiBrbCyTgid5WMzfejPMtH3w&#10;ge55KEUMYZ+hgiqENpPSFxUZ9APbEkfuYp3BEKErpXb4iOGmkcMkGUmDNceGClv6qqi45jej4LTe&#10;7s8bl6bbXV5/7/afxzGeWKmP9245BRGoCy/xv3utFcSt8Uq8AXL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TBBXcAAAADaAAAADwAAAAAAAAAAAAAAAACYAgAAZHJzL2Rvd25y&#10;ZXYueG1sUEsFBgAAAAAEAAQA9QAAAIUDAAAAAA==&#10;" strokeweight="2pt"/>
            <v:oval id="Oval 9" o:spid="_x0000_s1034" style="position:absolute;left:26574;width:8954;height:8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d6YsQA&#10;AADaAAAADwAAAGRycy9kb3ducmV2LnhtbESPT2sCMRTE7wW/Q3hCb5q1h9auRhGtYCktrH/uj81z&#10;s7h5WTbRTfvpm4LQ4zAzv2Hmy2gbcaPO144VTMYZCOLS6ZorBcfDdjQF4QOyxsYxKfgmD8vF4GGO&#10;uXY9F3Tbh0okCPscFZgQ2lxKXxqy6MeuJU7e2XUWQ5JdJXWHfYLbRj5l2bO0WHNaMNjS2lB52V+t&#10;go392snpx+Rl824+i/5UFz9vMSr1OIyrGYhAMfyH7+2dVvAKf1fSDZ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HemLEAAAA2gAAAA8AAAAAAAAAAAAAAAAAmAIAAGRycy9k&#10;b3ducmV2LnhtbFBLBQYAAAAABAAEAPUAAACJAwAAAAA=&#10;" strokeweight="2pt"/>
            <v:rect id="Dikdörtgen 10" o:spid="_x0000_s1035" style="position:absolute;left:40957;width:8287;height:8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UY28UA&#10;AADbAAAADwAAAGRycy9kb3ducmV2LnhtbESPQWvCQBCF74X+h2UKvdVNKxaJrqG0FIsHwVioxyE7&#10;JjHZ2ZDdaPz3zkHobYb35r1vltnoWnWmPtSeDbxOElDEhbc1lwZ+998vc1AhIltsPZOBKwXIVo8P&#10;S0ytv/COznkslYRwSNFAFWOXah2KihyGie+IRTv63mGUtS+17fEi4a7Vb0nyrh3WLA0VdvRZUdHk&#10;gzMw3TaHndZdvh7c7K/5Om3KfY7GPD+NHwtQkcb4b75f/1jBF3r5RQ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RjbxQAAANsAAAAPAAAAAAAAAAAAAAAAAJgCAABkcnMv&#10;ZG93bnJldi54bWxQSwUGAAAAAAQABAD1AAAAigMAAAAA&#10;" strokeweight="2pt"/>
          </v:group>
        </w:pict>
      </w:r>
      <w:r w:rsidRPr="00862B96">
        <w:rPr>
          <w:rFonts w:ascii="Comic Sans MS" w:hAnsi="Comic Sans MS"/>
          <w:b/>
        </w:rPr>
        <w:t>Aşağıdaki sınırları isimleriyle eşleştiriniz.</w:t>
      </w:r>
    </w:p>
    <w:p w:rsidR="00364CBE" w:rsidRDefault="00364CBE" w:rsidP="00862B96">
      <w:pPr>
        <w:rPr>
          <w:rFonts w:ascii="Comic Sans MS" w:hAnsi="Comic Sans MS"/>
          <w:b/>
        </w:rPr>
      </w:pPr>
    </w:p>
    <w:p w:rsidR="00364CBE" w:rsidRDefault="00364CBE" w:rsidP="00862B96">
      <w:pPr>
        <w:rPr>
          <w:rFonts w:ascii="Comic Sans MS" w:hAnsi="Comic Sans MS"/>
          <w:b/>
        </w:rPr>
      </w:pPr>
    </w:p>
    <w:p w:rsidR="00364CBE" w:rsidRDefault="00364CBE" w:rsidP="00862B96">
      <w:pPr>
        <w:rPr>
          <w:rFonts w:ascii="Comic Sans MS" w:hAnsi="Comic Sans MS"/>
        </w:rPr>
      </w:pPr>
      <w:r>
        <w:rPr>
          <w:noProof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16" o:spid="_x0000_s1036" type="#_x0000_t58" style="position:absolute;margin-left:386.25pt;margin-top:23.15pt;width:69.75pt;height:41.25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" adj="2700" filled="f" strokecolor="windowText" strokeweight=".5pt">
            <v:textbox>
              <w:txbxContent>
                <w:p w:rsidR="00364CBE" w:rsidRDefault="00364CBE" w:rsidP="00862B96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8-Nokta Yıldız 15" o:spid="_x0000_s1037" type="#_x0000_t58" style="position:absolute;margin-left:268.5pt;margin-top:23.15pt;width:69.75pt;height:41.25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" adj="2700" filled="f" strokecolor="windowText" strokeweight=".5pt">
            <v:textbox>
              <w:txbxContent>
                <w:p w:rsidR="00364CBE" w:rsidRDefault="00364CBE" w:rsidP="00862B96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8-Nokta Yıldız 13" o:spid="_x0000_s1038" type="#_x0000_t58" style="position:absolute;margin-left:162.75pt;margin-top:23.15pt;width:69.75pt;height:41.25pt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" adj="2700" filled="f" strokecolor="windowText" strokeweight=".5pt">
            <v:textbox>
              <w:txbxContent>
                <w:p w:rsidR="00364CBE" w:rsidRDefault="00364CBE" w:rsidP="00862B96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8-Nokta Yıldız 12" o:spid="_x0000_s1039" type="#_x0000_t58" style="position:absolute;margin-left:51.75pt;margin-top:23.15pt;width:69.75pt;height:41.25pt;z-index:25164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" adj="2700" filled="f" strokeweight=".5pt">
            <v:textbox>
              <w:txbxContent>
                <w:p w:rsidR="00364CBE" w:rsidRDefault="00364CBE" w:rsidP="00862B96">
                  <w:pPr>
                    <w:jc w:val="center"/>
                  </w:pPr>
                  <w:r>
                    <w:t>KARE</w:t>
                  </w:r>
                </w:p>
              </w:txbxContent>
            </v:textbox>
          </v:shape>
        </w:pict>
      </w:r>
    </w:p>
    <w:p w:rsidR="00364CBE" w:rsidRDefault="00364CBE" w:rsidP="00862B96">
      <w:pPr>
        <w:rPr>
          <w:rFonts w:ascii="Comic Sans MS" w:hAnsi="Comic Sans MS"/>
        </w:rPr>
      </w:pPr>
    </w:p>
    <w:p w:rsidR="00364CBE" w:rsidRPr="006516DE" w:rsidRDefault="00364CBE" w:rsidP="00862B96">
      <w:pPr>
        <w:rPr>
          <w:rFonts w:ascii="Comic Sans MS" w:hAnsi="Comic Sans MS"/>
          <w:b/>
        </w:rPr>
      </w:pPr>
    </w:p>
    <w:p w:rsidR="00364CBE" w:rsidRPr="006516DE" w:rsidRDefault="00364CBE" w:rsidP="00862B96">
      <w:pPr>
        <w:pStyle w:val="ListParagraph"/>
        <w:numPr>
          <w:ilvl w:val="0"/>
          <w:numId w:val="1"/>
        </w:numPr>
        <w:rPr>
          <w:rFonts w:ascii="Comic Sans MS" w:hAnsi="Comic Sans MS"/>
          <w:b/>
        </w:rPr>
      </w:pPr>
      <w:r w:rsidRPr="006516DE">
        <w:rPr>
          <w:rFonts w:ascii="Comic Sans MS" w:hAnsi="Comic Sans MS"/>
          <w:b/>
        </w:rPr>
        <w:t>Aşağıdaki nesneleri standart ölçme birimlerinden hangisiyle ölçeriz? Karşılarına yazınız.</w:t>
      </w:r>
    </w:p>
    <w:p w:rsidR="00364CBE" w:rsidRPr="00862B96" w:rsidRDefault="00364CBE" w:rsidP="00862B96">
      <w:pPr>
        <w:rPr>
          <w:rFonts w:ascii="Comic Sans MS" w:hAnsi="Comic Sans MS"/>
        </w:rPr>
      </w:pPr>
      <w:r w:rsidRPr="00862B96">
        <w:rPr>
          <w:rFonts w:ascii="Comic Sans MS" w:hAnsi="Comic Sans MS"/>
        </w:rPr>
        <w:t>Sınıf dolabı=………………………………………………….</w:t>
      </w:r>
      <w:r w:rsidRPr="00862B96">
        <w:rPr>
          <w:rFonts w:ascii="Comic Sans MS" w:hAnsi="Comic Sans MS"/>
        </w:rPr>
        <w:tab/>
      </w:r>
      <w:r w:rsidRPr="00862B96">
        <w:rPr>
          <w:rFonts w:ascii="Comic Sans MS" w:hAnsi="Comic Sans MS"/>
        </w:rPr>
        <w:tab/>
      </w:r>
      <w:r w:rsidRPr="00862B96">
        <w:rPr>
          <w:rFonts w:ascii="Comic Sans MS" w:hAnsi="Comic Sans MS"/>
        </w:rPr>
        <w:tab/>
        <w:t>Defterimizin boyu=………………………………………….</w:t>
      </w:r>
    </w:p>
    <w:p w:rsidR="00364CBE" w:rsidRDefault="00364CBE" w:rsidP="00862B96">
      <w:pPr>
        <w:rPr>
          <w:rFonts w:ascii="Comic Sans MS" w:hAnsi="Comic Sans MS"/>
        </w:rPr>
      </w:pPr>
      <w:r w:rsidRPr="00862B96">
        <w:rPr>
          <w:rFonts w:ascii="Comic Sans MS" w:hAnsi="Comic Sans MS"/>
        </w:rPr>
        <w:t>Kapının boyu=…………………………………………………</w:t>
      </w:r>
      <w:r w:rsidRPr="00862B96">
        <w:rPr>
          <w:rFonts w:ascii="Comic Sans MS" w:hAnsi="Comic Sans MS"/>
        </w:rPr>
        <w:tab/>
      </w:r>
      <w:r w:rsidRPr="00862B96">
        <w:rPr>
          <w:rFonts w:ascii="Comic Sans MS" w:hAnsi="Comic Sans MS"/>
        </w:rPr>
        <w:tab/>
      </w:r>
      <w:r w:rsidRPr="00862B96">
        <w:rPr>
          <w:rFonts w:ascii="Comic Sans MS" w:hAnsi="Comic Sans MS"/>
        </w:rPr>
        <w:tab/>
        <w:t>Silgimizin boyu=…………………………………………………</w:t>
      </w:r>
      <w:r>
        <w:rPr>
          <w:rFonts w:ascii="Comic Sans MS" w:hAnsi="Comic Sans MS"/>
        </w:rPr>
        <w:t>.</w:t>
      </w:r>
    </w:p>
    <w:p w:rsidR="00364CBE" w:rsidRPr="008331EF" w:rsidRDefault="00364CBE" w:rsidP="006516DE">
      <w:pPr>
        <w:pStyle w:val="ListParagraph"/>
        <w:numPr>
          <w:ilvl w:val="0"/>
          <w:numId w:val="1"/>
        </w:numPr>
        <w:rPr>
          <w:rFonts w:ascii="Comic Sans MS" w:hAnsi="Comic Sans MS"/>
          <w:b/>
        </w:rPr>
      </w:pPr>
      <w:r w:rsidRPr="008331EF">
        <w:rPr>
          <w:rFonts w:ascii="Comic Sans MS" w:hAnsi="Comic Sans MS"/>
          <w:b/>
        </w:rPr>
        <w:t>Aşağıdaki nesnelerin altlarına deste ya da düzineden birini yazalım.</w:t>
      </w:r>
    </w:p>
    <w:p w:rsidR="00364CBE" w:rsidRPr="00D0526C" w:rsidRDefault="00364CBE" w:rsidP="006516DE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noProof/>
          <w:lang w:eastAsia="tr-TR"/>
        </w:rPr>
        <w:pict>
          <v:rect id="Dikdörtgen 33" o:spid="_x0000_s1040" style="position:absolute;margin-left:379.5pt;margin-top:4.45pt;width:107.25pt;height:54.75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" strokeweight=".5pt"/>
        </w:pict>
      </w:r>
      <w:r>
        <w:rPr>
          <w:noProof/>
          <w:lang w:eastAsia="tr-TR"/>
        </w:rPr>
        <w:pict>
          <v:shape id="Resim 17" o:spid="_x0000_s1041" type="#_x0000_t75" style="position:absolute;margin-left:105.75pt;margin-top:11.25pt;width:103.5pt;height:44.25pt;z-index:251650560;visibility:visible">
            <v:imagedata r:id="rId7" o:title=""/>
            <w10:wrap type="square"/>
          </v:shape>
        </w:pict>
      </w:r>
      <w:r>
        <w:rPr>
          <w:noProof/>
          <w:lang w:eastAsia="tr-TR"/>
        </w:rPr>
        <w:pict>
          <v:shape id="Resim 18" o:spid="_x0000_s1042" type="#_x0000_t75" style="position:absolute;margin-left:240pt;margin-top:11.25pt;width:94.5pt;height:53.05pt;z-index:251651584;visibility:visible">
            <v:imagedata r:id="rId8" o:title="" grayscale="t" bilevel="t"/>
            <w10:wrap type="square"/>
          </v:shape>
        </w:pict>
      </w:r>
      <w:r w:rsidRPr="00167B7B">
        <w:rPr>
          <w:rFonts w:ascii="Times New Roman" w:hAnsi="Times New Roman"/>
          <w:noProof/>
          <w:sz w:val="20"/>
          <w:szCs w:val="20"/>
          <w:lang w:eastAsia="tr-TR"/>
        </w:rPr>
        <w:pict>
          <v:shape id="Resim 28" o:spid="_x0000_i1025" type="#_x0000_t75" style="width:12pt;height:37.5pt;visibility:visible">
            <v:imagedata r:id="rId9" o:title=""/>
          </v:shape>
        </w:pict>
      </w:r>
      <w:r w:rsidRPr="00167B7B">
        <w:rPr>
          <w:rFonts w:ascii="Times New Roman" w:hAnsi="Times New Roman"/>
          <w:noProof/>
          <w:sz w:val="20"/>
          <w:szCs w:val="20"/>
          <w:lang w:eastAsia="tr-TR"/>
        </w:rPr>
        <w:pict>
          <v:shape id="Resim 27" o:spid="_x0000_i1026" type="#_x0000_t75" style="width:12pt;height:37.5pt;visibility:visible">
            <v:imagedata r:id="rId9" o:title=""/>
          </v:shape>
        </w:pict>
      </w:r>
      <w:r w:rsidRPr="00167B7B">
        <w:rPr>
          <w:rFonts w:ascii="Times New Roman" w:hAnsi="Times New Roman"/>
          <w:noProof/>
          <w:sz w:val="20"/>
          <w:szCs w:val="20"/>
          <w:lang w:eastAsia="tr-TR"/>
        </w:rPr>
        <w:pict>
          <v:shape id="Resim 26" o:spid="_x0000_i1027" type="#_x0000_t75" style="width:12pt;height:37.5pt;visibility:visible">
            <v:imagedata r:id="rId10" o:title=""/>
          </v:shape>
        </w:pict>
      </w:r>
      <w:r w:rsidRPr="00167B7B">
        <w:rPr>
          <w:rFonts w:ascii="Times New Roman" w:hAnsi="Times New Roman"/>
          <w:noProof/>
          <w:sz w:val="20"/>
          <w:szCs w:val="20"/>
          <w:lang w:eastAsia="tr-TR"/>
        </w:rPr>
        <w:pict>
          <v:shape id="Resim 25" o:spid="_x0000_i1028" type="#_x0000_t75" style="width:12pt;height:37.5pt;visibility:visible">
            <v:imagedata r:id="rId9" o:title=""/>
          </v:shape>
        </w:pict>
      </w:r>
      <w:r w:rsidRPr="00167B7B">
        <w:rPr>
          <w:rFonts w:ascii="Times New Roman" w:hAnsi="Times New Roman"/>
          <w:noProof/>
          <w:sz w:val="20"/>
          <w:szCs w:val="20"/>
          <w:lang w:eastAsia="tr-TR"/>
        </w:rPr>
        <w:pict>
          <v:shape id="Resim 24" o:spid="_x0000_i1029" type="#_x0000_t75" style="width:11.25pt;height:35.25pt;visibility:visible">
            <v:imagedata r:id="rId11" o:title=""/>
          </v:shape>
        </w:pict>
      </w:r>
    </w:p>
    <w:p w:rsidR="00364CBE" w:rsidRPr="00D0526C" w:rsidRDefault="00364CBE" w:rsidP="006516D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67B7B">
        <w:rPr>
          <w:rFonts w:ascii="Times New Roman" w:hAnsi="Times New Roman"/>
          <w:noProof/>
          <w:sz w:val="20"/>
          <w:szCs w:val="20"/>
          <w:lang w:eastAsia="tr-TR"/>
        </w:rPr>
        <w:pict>
          <v:shape id="Resim 23" o:spid="_x0000_i1030" type="#_x0000_t75" style="width:12pt;height:38.25pt;visibility:visible">
            <v:imagedata r:id="rId12" o:title=""/>
          </v:shape>
        </w:pict>
      </w:r>
      <w:r w:rsidRPr="00167B7B">
        <w:rPr>
          <w:rFonts w:ascii="Times New Roman" w:hAnsi="Times New Roman"/>
          <w:noProof/>
          <w:sz w:val="20"/>
          <w:szCs w:val="20"/>
          <w:lang w:eastAsia="tr-TR"/>
        </w:rPr>
        <w:pict>
          <v:shape id="Resim 22" o:spid="_x0000_i1031" type="#_x0000_t75" style="width:12pt;height:38.25pt;visibility:visible">
            <v:imagedata r:id="rId12" o:title=""/>
          </v:shape>
        </w:pict>
      </w:r>
      <w:r w:rsidRPr="00167B7B">
        <w:rPr>
          <w:rFonts w:ascii="Times New Roman" w:hAnsi="Times New Roman"/>
          <w:noProof/>
          <w:sz w:val="20"/>
          <w:szCs w:val="20"/>
          <w:lang w:eastAsia="tr-TR"/>
        </w:rPr>
        <w:pict>
          <v:shape id="Resim 21" o:spid="_x0000_i1032" type="#_x0000_t75" style="width:12pt;height:38.25pt;visibility:visible">
            <v:imagedata r:id="rId12" o:title=""/>
          </v:shape>
        </w:pict>
      </w:r>
      <w:r w:rsidRPr="00167B7B">
        <w:rPr>
          <w:rFonts w:ascii="Times New Roman" w:hAnsi="Times New Roman"/>
          <w:noProof/>
          <w:sz w:val="20"/>
          <w:szCs w:val="20"/>
          <w:lang w:eastAsia="tr-TR"/>
        </w:rPr>
        <w:pict>
          <v:shape id="Resim 20" o:spid="_x0000_i1033" type="#_x0000_t75" style="width:12pt;height:38.25pt;visibility:visible">
            <v:imagedata r:id="rId12" o:title=""/>
          </v:shape>
        </w:pict>
      </w:r>
      <w:r w:rsidRPr="00167B7B">
        <w:rPr>
          <w:rFonts w:ascii="Times New Roman" w:hAnsi="Times New Roman"/>
          <w:noProof/>
          <w:sz w:val="20"/>
          <w:szCs w:val="20"/>
          <w:lang w:eastAsia="tr-TR"/>
        </w:rPr>
        <w:pict>
          <v:shape id="Resim 19" o:spid="_x0000_i1034" type="#_x0000_t75" style="width:12pt;height:38.25pt;visibility:visible">
            <v:imagedata r:id="rId12" o:title=""/>
          </v:shape>
        </w:pict>
      </w:r>
    </w:p>
    <w:p w:rsidR="00364CBE" w:rsidRDefault="00364CBE" w:rsidP="008331EF"/>
    <w:p w:rsidR="00364CBE" w:rsidRPr="008331EF" w:rsidRDefault="00364CBE" w:rsidP="008331EF">
      <w:pPr>
        <w:pStyle w:val="ListParagraph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cümlelerin doğru olanları başına D , yanlış olanların Y koyalım.</w:t>
      </w:r>
    </w:p>
    <w:p w:rsidR="00364CBE" w:rsidRDefault="00364CBE" w:rsidP="005109F2">
      <w:pPr>
        <w:ind w:firstLine="360"/>
        <w:rPr>
          <w:rFonts w:ascii="Comic Sans MS" w:hAnsi="Comic Sans MS"/>
        </w:rPr>
      </w:pPr>
      <w:r w:rsidRPr="005109F2">
        <w:rPr>
          <w:rFonts w:ascii="Comic Sans MS" w:hAnsi="Comic Sans MS"/>
        </w:rPr>
        <w:t>(          )  Silindirin ayrıtı ve köşesi yoktur.</w:t>
      </w:r>
    </w:p>
    <w:p w:rsidR="00364CBE" w:rsidRDefault="00364CBE" w:rsidP="005109F2">
      <w:pPr>
        <w:ind w:firstLine="360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r>
        <w:rPr>
          <w:rFonts w:ascii="Comic Sans MS" w:hAnsi="Comic Sans MS"/>
        </w:rPr>
        <w:tab/>
        <w:t xml:space="preserve">      )  Dondurma külahı üçgene benzer.</w:t>
      </w:r>
    </w:p>
    <w:p w:rsidR="00364CBE" w:rsidRDefault="00364CBE" w:rsidP="005109F2">
      <w:pPr>
        <w:ind w:firstLine="360"/>
        <w:rPr>
          <w:rFonts w:ascii="Comic Sans MS" w:hAnsi="Comic Sans MS"/>
        </w:rPr>
      </w:pPr>
      <w:r>
        <w:rPr>
          <w:rFonts w:ascii="Comic Sans MS" w:hAnsi="Comic Sans MS"/>
        </w:rPr>
        <w:t>(          ) Dikdörtgen prizmanın yüzlerinin hepsi dikdörtgendir.</w:t>
      </w:r>
    </w:p>
    <w:p w:rsidR="00364CBE" w:rsidRPr="009465EC" w:rsidRDefault="00364CBE" w:rsidP="009465EC">
      <w:pPr>
        <w:ind w:firstLine="360"/>
        <w:rPr>
          <w:rFonts w:ascii="Comic Sans MS" w:hAnsi="Comic Sans MS"/>
        </w:rPr>
      </w:pPr>
      <w:r>
        <w:rPr>
          <w:rFonts w:ascii="Comic Sans MS" w:hAnsi="Comic Sans MS"/>
        </w:rPr>
        <w:t>(          ) Standart ölçme birimi adımdır.</w:t>
      </w:r>
    </w:p>
    <w:p w:rsidR="00364CBE" w:rsidRDefault="00364CBE" w:rsidP="008331EF"/>
    <w:p w:rsidR="00364CBE" w:rsidRPr="008331EF" w:rsidRDefault="00364CBE" w:rsidP="008331EF">
      <w:pPr>
        <w:tabs>
          <w:tab w:val="left" w:pos="3495"/>
          <w:tab w:val="left" w:pos="8250"/>
        </w:tabs>
        <w:spacing w:after="0" w:line="240" w:lineRule="auto"/>
        <w:rPr>
          <w:rFonts w:ascii="Comic Sans MS" w:hAnsi="Comic Sans MS"/>
          <w:lang w:eastAsia="tr-TR"/>
        </w:rPr>
      </w:pPr>
    </w:p>
    <w:p w:rsidR="00364CBE" w:rsidRPr="008331EF" w:rsidRDefault="00364CBE" w:rsidP="008331EF">
      <w:pPr>
        <w:tabs>
          <w:tab w:val="left" w:pos="3495"/>
          <w:tab w:val="left" w:pos="8250"/>
        </w:tabs>
        <w:spacing w:after="0" w:line="240" w:lineRule="auto"/>
        <w:rPr>
          <w:rFonts w:ascii="Comic Sans MS" w:hAnsi="Comic Sans MS"/>
          <w:b/>
          <w:lang w:eastAsia="tr-TR"/>
        </w:rPr>
      </w:pPr>
      <w:r w:rsidRPr="008331EF">
        <w:rPr>
          <w:rFonts w:ascii="Comic Sans MS" w:hAnsi="Comic Sans MS"/>
          <w:b/>
          <w:lang w:eastAsia="tr-TR"/>
        </w:rPr>
        <w:t>6. Aşağıdaki abaküslerdeki sayılar kadar boncuk çiziniz.</w:t>
      </w:r>
    </w:p>
    <w:p w:rsidR="00364CBE" w:rsidRPr="008331EF" w:rsidRDefault="00364CBE" w:rsidP="008331EF">
      <w:pPr>
        <w:tabs>
          <w:tab w:val="left" w:pos="3495"/>
          <w:tab w:val="left" w:pos="8250"/>
        </w:tabs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noProof/>
          <w:lang w:eastAsia="tr-TR"/>
        </w:rPr>
        <w:pict>
          <v:line id="Düz Bağlayıcı 49" o:spid="_x0000_s1043" style="position:absolute;z-index:251662848;visibility:visible" from="54pt,12.6pt" to="54pt,1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vgCKQIAADc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"/>
        </w:pict>
      </w:r>
      <w:r>
        <w:rPr>
          <w:noProof/>
          <w:lang w:eastAsia="tr-TR"/>
        </w:rPr>
        <w:pict>
          <v:line id="Düz Bağlayıcı 48" o:spid="_x0000_s1044" style="position:absolute;z-index:251663872;visibility:visible" from="2in,12.6pt" to="2in,1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"/>
        </w:pict>
      </w:r>
      <w:r>
        <w:rPr>
          <w:noProof/>
          <w:lang w:eastAsia="tr-TR"/>
        </w:rPr>
        <w:pict>
          <v:line id="Düz Bağlayıcı 47" o:spid="_x0000_s1045" style="position:absolute;z-index:251664896;visibility:visible" from="189pt,12.6pt" to="189pt,1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"/>
        </w:pict>
      </w:r>
      <w:r>
        <w:rPr>
          <w:noProof/>
          <w:lang w:eastAsia="tr-TR"/>
        </w:rPr>
        <w:pict>
          <v:line id="Düz Bağlayıcı 46" o:spid="_x0000_s1046" style="position:absolute;z-index:251665920;visibility:visible" from="270pt,12.6pt" to="270pt,1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DfkKQIAADc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"/>
        </w:pict>
      </w:r>
      <w:r>
        <w:rPr>
          <w:noProof/>
          <w:lang w:eastAsia="tr-TR"/>
        </w:rPr>
        <w:pict>
          <v:line id="Düz Bağlayıcı 45" o:spid="_x0000_s1047" style="position:absolute;z-index:251666944;visibility:visible" from="315pt,12.6pt" to="315pt,1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RG9KQIAADc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"/>
        </w:pict>
      </w:r>
      <w:r>
        <w:rPr>
          <w:noProof/>
          <w:lang w:eastAsia="tr-TR"/>
        </w:rPr>
        <w:pict>
          <v:line id="Düz Bağlayıcı 44" o:spid="_x0000_s1048" style="position:absolute;z-index:251667968;visibility:visible" from="414pt,12.6pt" to="414pt,1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Nw8KQIAADc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"/>
        </w:pict>
      </w:r>
      <w:r>
        <w:rPr>
          <w:noProof/>
          <w:lang w:eastAsia="tr-TR"/>
        </w:rPr>
        <w:pict>
          <v:line id="Düz Bağlayıcı 43" o:spid="_x0000_s1049" style="position:absolute;z-index:251668992;visibility:visible" from="459pt,12.6pt" to="459pt,1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"/>
        </w:pict>
      </w:r>
      <w:r>
        <w:rPr>
          <w:noProof/>
          <w:lang w:eastAsia="tr-TR"/>
        </w:rPr>
        <w:pict>
          <v:line id="Düz Bağlayıcı 42" o:spid="_x0000_s1050" style="position:absolute;z-index:251661824;visibility:visible" from="9pt,12.6pt" to="9pt,1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pCOKQIAADc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"/>
        </w:pict>
      </w:r>
    </w:p>
    <w:p w:rsidR="00364CBE" w:rsidRPr="008331EF" w:rsidRDefault="00364CBE" w:rsidP="008331EF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364CBE" w:rsidRPr="008331EF" w:rsidRDefault="00364CBE" w:rsidP="008331EF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364CBE" w:rsidRPr="008331EF" w:rsidRDefault="00364CBE" w:rsidP="008331EF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364CBE" w:rsidRPr="008331EF" w:rsidRDefault="00364CBE" w:rsidP="008331EF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364CBE" w:rsidRPr="008331EF" w:rsidRDefault="00364CBE" w:rsidP="008331EF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364CBE" w:rsidRPr="008331EF" w:rsidRDefault="00364CBE" w:rsidP="008331EF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364CBE" w:rsidRPr="008331EF" w:rsidRDefault="00364CBE" w:rsidP="008331EF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364CBE" w:rsidRPr="008331EF" w:rsidRDefault="00364CBE" w:rsidP="008331EF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364CBE" w:rsidRPr="008331EF" w:rsidRDefault="00364CBE" w:rsidP="008331EF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tr-TR"/>
        </w:rPr>
      </w:pPr>
      <w:r>
        <w:rPr>
          <w:noProof/>
          <w:lang w:eastAsia="tr-TR"/>
        </w:rPr>
        <w:pict>
          <v:rect id="Dikdörtgen 41" o:spid="_x0000_s1051" style="position:absolute;left:0;text-align:left;margin-left:135pt;margin-top:5.45pt;width:27pt;height:27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">
            <v:textbox>
              <w:txbxContent>
                <w:p w:rsidR="00364CBE" w:rsidRDefault="00364CBE" w:rsidP="008331EF">
                  <w: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0" o:spid="_x0000_s1052" style="position:absolute;left:0;text-align:left;margin-left:171pt;margin-top:5.45pt;width:27pt;height:2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">
            <v:textbox>
              <w:txbxContent>
                <w:p w:rsidR="00364CBE" w:rsidRDefault="00364CBE" w:rsidP="008331EF">
                  <w:r>
                    <w:t>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9" o:spid="_x0000_s1053" style="position:absolute;left:0;text-align:left;margin-left:261pt;margin-top:5.45pt;width:27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">
            <v:textbox>
              <w:txbxContent>
                <w:p w:rsidR="00364CBE" w:rsidRDefault="00364CBE" w:rsidP="008331EF">
                  <w: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8" o:spid="_x0000_s1054" style="position:absolute;left:0;text-align:left;margin-left:297pt;margin-top:5.45pt;width:27pt;height:27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">
            <v:textbox>
              <w:txbxContent>
                <w:p w:rsidR="00364CBE" w:rsidRDefault="00364CBE" w:rsidP="008331EF">
                  <w: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7" o:spid="_x0000_s1055" style="position:absolute;left:0;text-align:left;margin-left:405pt;margin-top:5.45pt;width:27pt;height:27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">
            <v:textbox>
              <w:txbxContent>
                <w:p w:rsidR="00364CBE" w:rsidRDefault="00364CBE" w:rsidP="008331EF">
                  <w: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6" o:spid="_x0000_s1056" style="position:absolute;left:0;text-align:left;margin-left:0;margin-top:5.45pt;width:27pt;height:27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">
            <v:textbox>
              <w:txbxContent>
                <w:p w:rsidR="00364CBE" w:rsidRDefault="00364CBE" w:rsidP="008331EF">
                  <w: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5" o:spid="_x0000_s1057" style="position:absolute;left:0;text-align:left;margin-left:36pt;margin-top:5.45pt;width:27pt;height:27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">
            <v:textbox>
              <w:txbxContent>
                <w:p w:rsidR="00364CBE" w:rsidRDefault="00364CBE" w:rsidP="008331EF">
                  <w: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4" o:spid="_x0000_s1058" style="position:absolute;left:0;text-align:left;margin-left:441pt;margin-top:5.45pt;width:27pt;height:27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">
            <v:textbox>
              <w:txbxContent>
                <w:p w:rsidR="00364CBE" w:rsidRDefault="00364CBE" w:rsidP="008331EF">
                  <w:r>
                    <w:t>5</w:t>
                  </w:r>
                </w:p>
              </w:txbxContent>
            </v:textbox>
          </v:rect>
        </w:pict>
      </w:r>
    </w:p>
    <w:p w:rsidR="00364CBE" w:rsidRPr="008331EF" w:rsidRDefault="00364CBE" w:rsidP="008331EF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364CBE" w:rsidRPr="008331EF" w:rsidRDefault="00364CBE" w:rsidP="008331EF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364CBE" w:rsidRPr="008331EF" w:rsidRDefault="00364CBE" w:rsidP="008331EF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noProof/>
          <w:lang w:eastAsia="tr-TR"/>
        </w:rPr>
        <w:pict>
          <v:line id="Düz Bağlayıcı 50" o:spid="_x0000_s1059" style="position:absolute;flip:x;z-index:251670016;visibility:visible" from="270pt,12.25pt" to="271.5pt,18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"/>
        </w:pict>
      </w:r>
    </w:p>
    <w:p w:rsidR="00364CBE" w:rsidRDefault="00364CBE" w:rsidP="00794F1C">
      <w:pPr>
        <w:rPr>
          <w:rFonts w:ascii="Comic Sans MS" w:hAnsi="Comic Sans MS"/>
          <w:b/>
        </w:rPr>
      </w:pPr>
      <w:r w:rsidRPr="00794F1C">
        <w:rPr>
          <w:rFonts w:ascii="Comic Sans MS" w:hAnsi="Comic Sans MS"/>
          <w:b/>
        </w:rPr>
        <w:t>7.</w:t>
      </w:r>
      <w:r>
        <w:rPr>
          <w:rFonts w:ascii="Comic Sans MS" w:hAnsi="Comic Sans MS"/>
          <w:b/>
        </w:rPr>
        <w:t xml:space="preserve"> Aşağıdaki sayıları onluk ve birliklerine ayıralım.  8. Sayıları kutuya yazalım.</w:t>
      </w:r>
    </w:p>
    <w:p w:rsidR="00364CBE" w:rsidRDefault="00364CBE" w:rsidP="00794F1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58=……………………………………………………..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 xml:space="preserve"> 2 onluk </w:t>
      </w:r>
    </w:p>
    <w:p w:rsidR="00364CBE" w:rsidRDefault="00364CBE" w:rsidP="00794F1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41=………………………………………………………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1 onluk+ 3 birlik</w:t>
      </w:r>
    </w:p>
    <w:p w:rsidR="00364CBE" w:rsidRDefault="00364CBE" w:rsidP="00794F1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30=……………………………………………………..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6 birlik</w:t>
      </w:r>
    </w:p>
    <w:p w:rsidR="00364CBE" w:rsidRDefault="00364CBE" w:rsidP="00794F1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96=……………………………………………………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3 onluk+3 birlik</w:t>
      </w:r>
    </w:p>
    <w:p w:rsidR="00364CBE" w:rsidRPr="00794F1C" w:rsidRDefault="00364CBE" w:rsidP="00794F1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4=……………………………………………………….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5 onluk+2 birlik</w:t>
      </w:r>
    </w:p>
    <w:p w:rsidR="00364CBE" w:rsidRPr="00794F1C" w:rsidRDefault="00364CBE" w:rsidP="008331EF">
      <w:pPr>
        <w:tabs>
          <w:tab w:val="left" w:pos="1770"/>
        </w:tabs>
        <w:rPr>
          <w:rFonts w:ascii="Comic Sans MS" w:hAnsi="Comic Sans MS"/>
          <w:b/>
        </w:rPr>
      </w:pPr>
      <w:r w:rsidRPr="00794F1C">
        <w:rPr>
          <w:rFonts w:ascii="Comic Sans MS" w:hAnsi="Comic Sans MS"/>
          <w:b/>
        </w:rPr>
        <w:tab/>
      </w:r>
    </w:p>
    <w:p w:rsidR="00364CBE" w:rsidRDefault="00364CBE" w:rsidP="008331EF">
      <w:pPr>
        <w:tabs>
          <w:tab w:val="left" w:pos="1770"/>
        </w:tabs>
        <w:rPr>
          <w:rFonts w:ascii="Comic Sans MS" w:hAnsi="Comic Sans MS"/>
          <w:b/>
        </w:rPr>
      </w:pPr>
      <w:r w:rsidRPr="00794F1C">
        <w:rPr>
          <w:rFonts w:ascii="Comic Sans MS" w:hAnsi="Comic Sans MS"/>
          <w:b/>
        </w:rPr>
        <w:t>9</w:t>
      </w:r>
      <w:r>
        <w:rPr>
          <w:rFonts w:ascii="Comic Sans MS" w:hAnsi="Comic Sans MS"/>
          <w:b/>
        </w:rPr>
        <w:t>.  20 şekerin kaç tanesi satılırsa bir düzine şeker kalmış olur?</w:t>
      </w:r>
    </w:p>
    <w:p w:rsidR="00364CBE" w:rsidRDefault="00364CBE" w:rsidP="008331EF">
      <w:pPr>
        <w:tabs>
          <w:tab w:val="left" w:pos="1770"/>
        </w:tabs>
        <w:rPr>
          <w:rFonts w:ascii="Comic Sans MS" w:hAnsi="Comic Sans MS"/>
          <w:b/>
        </w:rPr>
      </w:pPr>
    </w:p>
    <w:p w:rsidR="00364CBE" w:rsidRDefault="00364CBE" w:rsidP="008331EF">
      <w:pPr>
        <w:tabs>
          <w:tab w:val="left" w:pos="177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10. Bir deste boyamın 3 tanesini arkadaşıma verdim kaç boyam kaldı?</w:t>
      </w:r>
    </w:p>
    <w:p w:rsidR="00364CBE" w:rsidRDefault="00364CBE" w:rsidP="008331EF">
      <w:pPr>
        <w:tabs>
          <w:tab w:val="left" w:pos="1770"/>
        </w:tabs>
        <w:rPr>
          <w:rFonts w:ascii="Comic Sans MS" w:hAnsi="Comic Sans MS"/>
          <w:b/>
        </w:rPr>
      </w:pPr>
    </w:p>
    <w:p w:rsidR="00364CBE" w:rsidRDefault="00364CBE" w:rsidP="008331EF">
      <w:pPr>
        <w:tabs>
          <w:tab w:val="left" w:pos="177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11. Aşağıdaki basamak tablosundaki boşlukları dolduralım.</w:t>
      </w:r>
    </w:p>
    <w:tbl>
      <w:tblPr>
        <w:tblpPr w:leftFromText="141" w:rightFromText="141" w:vertAnchor="text" w:horzAnchor="page" w:tblpX="6533" w:tblpY="1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90"/>
        <w:gridCol w:w="1692"/>
        <w:gridCol w:w="1685"/>
      </w:tblGrid>
      <w:tr w:rsidR="00364CBE" w:rsidRPr="00167B7B" w:rsidTr="005109F2">
        <w:trPr>
          <w:trHeight w:val="347"/>
        </w:trPr>
        <w:tc>
          <w:tcPr>
            <w:tcW w:w="1790" w:type="dxa"/>
            <w:vMerge w:val="restart"/>
            <w:tcBorders>
              <w:top w:val="nil"/>
              <w:left w:val="nil"/>
            </w:tcBorders>
          </w:tcPr>
          <w:p w:rsidR="00364CBE" w:rsidRPr="00167B7B" w:rsidRDefault="00364CBE" w:rsidP="005109F2">
            <w:pPr>
              <w:tabs>
                <w:tab w:val="left" w:pos="1770"/>
              </w:tabs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692" w:type="dxa"/>
          </w:tcPr>
          <w:p w:rsidR="00364CBE" w:rsidRPr="00167B7B" w:rsidRDefault="00364CBE" w:rsidP="005109F2">
            <w:pPr>
              <w:tabs>
                <w:tab w:val="left" w:pos="1770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167B7B">
              <w:rPr>
                <w:rFonts w:ascii="Comic Sans MS" w:hAnsi="Comic Sans MS"/>
                <w:b/>
                <w:sz w:val="18"/>
                <w:szCs w:val="18"/>
              </w:rPr>
              <w:t>Onluk sayısı</w:t>
            </w:r>
          </w:p>
        </w:tc>
        <w:tc>
          <w:tcPr>
            <w:tcW w:w="1685" w:type="dxa"/>
          </w:tcPr>
          <w:p w:rsidR="00364CBE" w:rsidRPr="00167B7B" w:rsidRDefault="00364CBE" w:rsidP="005109F2">
            <w:pPr>
              <w:tabs>
                <w:tab w:val="left" w:pos="1770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167B7B">
              <w:rPr>
                <w:rFonts w:ascii="Comic Sans MS" w:hAnsi="Comic Sans MS"/>
                <w:b/>
                <w:sz w:val="18"/>
                <w:szCs w:val="18"/>
              </w:rPr>
              <w:t>Birlik sayısı</w:t>
            </w:r>
          </w:p>
        </w:tc>
      </w:tr>
      <w:tr w:rsidR="00364CBE" w:rsidRPr="00167B7B" w:rsidTr="005109F2">
        <w:trPr>
          <w:trHeight w:val="294"/>
        </w:trPr>
        <w:tc>
          <w:tcPr>
            <w:tcW w:w="1790" w:type="dxa"/>
            <w:vMerge/>
            <w:tcBorders>
              <w:left w:val="nil"/>
            </w:tcBorders>
          </w:tcPr>
          <w:p w:rsidR="00364CBE" w:rsidRPr="00167B7B" w:rsidRDefault="00364CBE" w:rsidP="005109F2">
            <w:pPr>
              <w:tabs>
                <w:tab w:val="left" w:pos="1770"/>
              </w:tabs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692" w:type="dxa"/>
            <w:vAlign w:val="center"/>
          </w:tcPr>
          <w:p w:rsidR="00364CBE" w:rsidRPr="00167B7B" w:rsidRDefault="00364CBE" w:rsidP="005109F2">
            <w:pPr>
              <w:tabs>
                <w:tab w:val="left" w:pos="1770"/>
              </w:tabs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167B7B">
              <w:rPr>
                <w:rFonts w:ascii="Comic Sans MS" w:hAnsi="Comic Sans MS"/>
                <w:b/>
                <w:sz w:val="18"/>
                <w:szCs w:val="18"/>
              </w:rPr>
              <w:t>7</w:t>
            </w:r>
          </w:p>
        </w:tc>
        <w:tc>
          <w:tcPr>
            <w:tcW w:w="1685" w:type="dxa"/>
            <w:vAlign w:val="center"/>
          </w:tcPr>
          <w:p w:rsidR="00364CBE" w:rsidRPr="00167B7B" w:rsidRDefault="00364CBE" w:rsidP="005109F2">
            <w:pPr>
              <w:tabs>
                <w:tab w:val="left" w:pos="1770"/>
              </w:tabs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167B7B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</w:tr>
      <w:tr w:rsidR="00364CBE" w:rsidRPr="00167B7B" w:rsidTr="005109F2">
        <w:trPr>
          <w:trHeight w:val="186"/>
        </w:trPr>
        <w:tc>
          <w:tcPr>
            <w:tcW w:w="1790" w:type="dxa"/>
          </w:tcPr>
          <w:p w:rsidR="00364CBE" w:rsidRPr="00167B7B" w:rsidRDefault="00364CBE" w:rsidP="005109F2">
            <w:pPr>
              <w:tabs>
                <w:tab w:val="left" w:pos="1770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167B7B">
              <w:rPr>
                <w:rFonts w:ascii="Comic Sans MS" w:hAnsi="Comic Sans MS"/>
                <w:b/>
                <w:sz w:val="18"/>
                <w:szCs w:val="18"/>
              </w:rPr>
              <w:t xml:space="preserve">Sayı </w:t>
            </w:r>
          </w:p>
        </w:tc>
        <w:tc>
          <w:tcPr>
            <w:tcW w:w="3377" w:type="dxa"/>
            <w:gridSpan w:val="2"/>
            <w:vAlign w:val="center"/>
          </w:tcPr>
          <w:p w:rsidR="00364CBE" w:rsidRPr="00167B7B" w:rsidRDefault="00364CBE" w:rsidP="005109F2">
            <w:pPr>
              <w:tabs>
                <w:tab w:val="left" w:pos="1770"/>
              </w:tabs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364CBE" w:rsidRPr="00167B7B" w:rsidTr="005109F2">
        <w:trPr>
          <w:trHeight w:val="160"/>
        </w:trPr>
        <w:tc>
          <w:tcPr>
            <w:tcW w:w="1790" w:type="dxa"/>
          </w:tcPr>
          <w:p w:rsidR="00364CBE" w:rsidRPr="00167B7B" w:rsidRDefault="00364CBE" w:rsidP="005109F2">
            <w:pPr>
              <w:tabs>
                <w:tab w:val="left" w:pos="1770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167B7B">
              <w:rPr>
                <w:rFonts w:ascii="Comic Sans MS" w:hAnsi="Comic Sans MS"/>
                <w:b/>
                <w:sz w:val="18"/>
                <w:szCs w:val="18"/>
              </w:rPr>
              <w:t>Basamak adları</w:t>
            </w:r>
          </w:p>
        </w:tc>
        <w:tc>
          <w:tcPr>
            <w:tcW w:w="1692" w:type="dxa"/>
            <w:vAlign w:val="center"/>
          </w:tcPr>
          <w:p w:rsidR="00364CBE" w:rsidRPr="00167B7B" w:rsidRDefault="00364CBE" w:rsidP="005109F2">
            <w:pPr>
              <w:tabs>
                <w:tab w:val="left" w:pos="1770"/>
              </w:tabs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167B7B">
              <w:rPr>
                <w:rFonts w:ascii="Comic Sans MS" w:hAnsi="Comic Sans MS"/>
                <w:b/>
                <w:sz w:val="18"/>
                <w:szCs w:val="18"/>
              </w:rPr>
              <w:t>Onlar basamağı</w:t>
            </w:r>
          </w:p>
        </w:tc>
        <w:tc>
          <w:tcPr>
            <w:tcW w:w="1685" w:type="dxa"/>
            <w:vAlign w:val="center"/>
          </w:tcPr>
          <w:p w:rsidR="00364CBE" w:rsidRPr="00167B7B" w:rsidRDefault="00364CBE" w:rsidP="005109F2">
            <w:pPr>
              <w:tabs>
                <w:tab w:val="left" w:pos="1770"/>
              </w:tabs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364CBE" w:rsidRPr="00167B7B" w:rsidTr="005109F2">
        <w:trPr>
          <w:trHeight w:val="161"/>
        </w:trPr>
        <w:tc>
          <w:tcPr>
            <w:tcW w:w="1790" w:type="dxa"/>
          </w:tcPr>
          <w:p w:rsidR="00364CBE" w:rsidRPr="00167B7B" w:rsidRDefault="00364CBE" w:rsidP="005109F2">
            <w:pPr>
              <w:tabs>
                <w:tab w:val="left" w:pos="1770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167B7B">
              <w:rPr>
                <w:rFonts w:ascii="Comic Sans MS" w:hAnsi="Comic Sans MS"/>
                <w:b/>
                <w:sz w:val="18"/>
                <w:szCs w:val="18"/>
              </w:rPr>
              <w:t>Basamak değerleri</w:t>
            </w:r>
          </w:p>
        </w:tc>
        <w:tc>
          <w:tcPr>
            <w:tcW w:w="1692" w:type="dxa"/>
            <w:vAlign w:val="center"/>
          </w:tcPr>
          <w:p w:rsidR="00364CBE" w:rsidRPr="00167B7B" w:rsidRDefault="00364CBE" w:rsidP="005109F2">
            <w:pPr>
              <w:tabs>
                <w:tab w:val="left" w:pos="1770"/>
              </w:tabs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685" w:type="dxa"/>
            <w:vAlign w:val="center"/>
          </w:tcPr>
          <w:p w:rsidR="00364CBE" w:rsidRPr="00167B7B" w:rsidRDefault="00364CBE" w:rsidP="005109F2">
            <w:pPr>
              <w:tabs>
                <w:tab w:val="left" w:pos="1770"/>
              </w:tabs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tbl>
      <w:tblPr>
        <w:tblW w:w="0" w:type="auto"/>
        <w:tblInd w:w="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72"/>
        <w:gridCol w:w="1526"/>
        <w:gridCol w:w="1461"/>
      </w:tblGrid>
      <w:tr w:rsidR="00364CBE" w:rsidRPr="00167B7B" w:rsidTr="005109F2">
        <w:trPr>
          <w:trHeight w:val="79"/>
        </w:trPr>
        <w:tc>
          <w:tcPr>
            <w:tcW w:w="1772" w:type="dxa"/>
            <w:vMerge w:val="restart"/>
            <w:tcBorders>
              <w:top w:val="nil"/>
              <w:left w:val="nil"/>
            </w:tcBorders>
          </w:tcPr>
          <w:p w:rsidR="00364CBE" w:rsidRPr="00167B7B" w:rsidRDefault="00364CBE" w:rsidP="00EE49EF">
            <w:pPr>
              <w:tabs>
                <w:tab w:val="left" w:pos="1770"/>
              </w:tabs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526" w:type="dxa"/>
          </w:tcPr>
          <w:p w:rsidR="00364CBE" w:rsidRPr="00167B7B" w:rsidRDefault="00364CBE" w:rsidP="00EE49EF">
            <w:pPr>
              <w:tabs>
                <w:tab w:val="left" w:pos="1770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167B7B">
              <w:rPr>
                <w:rFonts w:ascii="Comic Sans MS" w:hAnsi="Comic Sans MS"/>
                <w:b/>
                <w:sz w:val="18"/>
                <w:szCs w:val="18"/>
              </w:rPr>
              <w:t>Onluk sayısı</w:t>
            </w:r>
          </w:p>
        </w:tc>
        <w:tc>
          <w:tcPr>
            <w:tcW w:w="1460" w:type="dxa"/>
          </w:tcPr>
          <w:p w:rsidR="00364CBE" w:rsidRPr="00167B7B" w:rsidRDefault="00364CBE" w:rsidP="00EE49EF">
            <w:pPr>
              <w:tabs>
                <w:tab w:val="left" w:pos="1770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167B7B">
              <w:rPr>
                <w:rFonts w:ascii="Comic Sans MS" w:hAnsi="Comic Sans MS"/>
                <w:b/>
                <w:sz w:val="18"/>
                <w:szCs w:val="18"/>
              </w:rPr>
              <w:t>Birlik sayısı</w:t>
            </w:r>
          </w:p>
        </w:tc>
      </w:tr>
      <w:tr w:rsidR="00364CBE" w:rsidRPr="00167B7B" w:rsidTr="005109F2">
        <w:trPr>
          <w:trHeight w:val="67"/>
        </w:trPr>
        <w:tc>
          <w:tcPr>
            <w:tcW w:w="1772" w:type="dxa"/>
            <w:vMerge/>
            <w:tcBorders>
              <w:left w:val="nil"/>
            </w:tcBorders>
          </w:tcPr>
          <w:p w:rsidR="00364CBE" w:rsidRPr="00167B7B" w:rsidRDefault="00364CBE" w:rsidP="00EE49EF">
            <w:pPr>
              <w:tabs>
                <w:tab w:val="left" w:pos="1770"/>
              </w:tabs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526" w:type="dxa"/>
            <w:vAlign w:val="center"/>
          </w:tcPr>
          <w:p w:rsidR="00364CBE" w:rsidRPr="00167B7B" w:rsidRDefault="00364CBE" w:rsidP="00EE49EF">
            <w:pPr>
              <w:tabs>
                <w:tab w:val="left" w:pos="1770"/>
              </w:tabs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460" w:type="dxa"/>
            <w:vAlign w:val="center"/>
          </w:tcPr>
          <w:p w:rsidR="00364CBE" w:rsidRPr="00167B7B" w:rsidRDefault="00364CBE" w:rsidP="00EE49EF">
            <w:pPr>
              <w:tabs>
                <w:tab w:val="left" w:pos="1770"/>
              </w:tabs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364CBE" w:rsidRPr="00167B7B" w:rsidTr="005109F2">
        <w:trPr>
          <w:trHeight w:val="43"/>
        </w:trPr>
        <w:tc>
          <w:tcPr>
            <w:tcW w:w="1772" w:type="dxa"/>
          </w:tcPr>
          <w:p w:rsidR="00364CBE" w:rsidRPr="00167B7B" w:rsidRDefault="00364CBE" w:rsidP="00EE49EF">
            <w:pPr>
              <w:tabs>
                <w:tab w:val="left" w:pos="1770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167B7B">
              <w:rPr>
                <w:rFonts w:ascii="Comic Sans MS" w:hAnsi="Comic Sans MS"/>
                <w:b/>
                <w:sz w:val="18"/>
                <w:szCs w:val="18"/>
              </w:rPr>
              <w:t xml:space="preserve">Sayı </w:t>
            </w:r>
          </w:p>
        </w:tc>
        <w:tc>
          <w:tcPr>
            <w:tcW w:w="2987" w:type="dxa"/>
            <w:gridSpan w:val="2"/>
            <w:vAlign w:val="center"/>
          </w:tcPr>
          <w:p w:rsidR="00364CBE" w:rsidRPr="00167B7B" w:rsidRDefault="00364CBE" w:rsidP="005109F2">
            <w:pPr>
              <w:tabs>
                <w:tab w:val="left" w:pos="1770"/>
              </w:tabs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167B7B">
              <w:rPr>
                <w:rFonts w:ascii="Comic Sans MS" w:hAnsi="Comic Sans MS"/>
                <w:b/>
                <w:sz w:val="18"/>
                <w:szCs w:val="18"/>
              </w:rPr>
              <w:t>36</w:t>
            </w:r>
          </w:p>
        </w:tc>
      </w:tr>
      <w:tr w:rsidR="00364CBE" w:rsidRPr="00167B7B" w:rsidTr="005109F2">
        <w:trPr>
          <w:trHeight w:val="36"/>
        </w:trPr>
        <w:tc>
          <w:tcPr>
            <w:tcW w:w="1772" w:type="dxa"/>
          </w:tcPr>
          <w:p w:rsidR="00364CBE" w:rsidRPr="00167B7B" w:rsidRDefault="00364CBE" w:rsidP="00EE49EF">
            <w:pPr>
              <w:tabs>
                <w:tab w:val="left" w:pos="1770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167B7B">
              <w:rPr>
                <w:rFonts w:ascii="Comic Sans MS" w:hAnsi="Comic Sans MS"/>
                <w:b/>
                <w:sz w:val="18"/>
                <w:szCs w:val="18"/>
              </w:rPr>
              <w:t>Basamak adları</w:t>
            </w:r>
          </w:p>
        </w:tc>
        <w:tc>
          <w:tcPr>
            <w:tcW w:w="1526" w:type="dxa"/>
            <w:vAlign w:val="center"/>
          </w:tcPr>
          <w:p w:rsidR="00364CBE" w:rsidRPr="00167B7B" w:rsidRDefault="00364CBE" w:rsidP="00EE49EF">
            <w:pPr>
              <w:tabs>
                <w:tab w:val="left" w:pos="1770"/>
              </w:tabs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460" w:type="dxa"/>
            <w:vAlign w:val="center"/>
          </w:tcPr>
          <w:p w:rsidR="00364CBE" w:rsidRPr="00167B7B" w:rsidRDefault="00364CBE" w:rsidP="00EE49EF">
            <w:pPr>
              <w:tabs>
                <w:tab w:val="left" w:pos="1770"/>
              </w:tabs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364CBE" w:rsidRPr="00167B7B" w:rsidTr="005109F2">
        <w:trPr>
          <w:trHeight w:val="222"/>
        </w:trPr>
        <w:tc>
          <w:tcPr>
            <w:tcW w:w="1772" w:type="dxa"/>
          </w:tcPr>
          <w:p w:rsidR="00364CBE" w:rsidRPr="00167B7B" w:rsidRDefault="00364CBE" w:rsidP="00EE49EF">
            <w:pPr>
              <w:tabs>
                <w:tab w:val="left" w:pos="1770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167B7B">
              <w:rPr>
                <w:rFonts w:ascii="Comic Sans MS" w:hAnsi="Comic Sans MS"/>
                <w:b/>
                <w:sz w:val="18"/>
                <w:szCs w:val="18"/>
              </w:rPr>
              <w:t>Basamak değerleri</w:t>
            </w:r>
          </w:p>
        </w:tc>
        <w:tc>
          <w:tcPr>
            <w:tcW w:w="1526" w:type="dxa"/>
            <w:vAlign w:val="center"/>
          </w:tcPr>
          <w:p w:rsidR="00364CBE" w:rsidRPr="00167B7B" w:rsidRDefault="00364CBE" w:rsidP="00EE49EF">
            <w:pPr>
              <w:tabs>
                <w:tab w:val="left" w:pos="1770"/>
              </w:tabs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460" w:type="dxa"/>
            <w:vAlign w:val="center"/>
          </w:tcPr>
          <w:p w:rsidR="00364CBE" w:rsidRPr="00167B7B" w:rsidRDefault="00364CBE" w:rsidP="00EE49EF">
            <w:pPr>
              <w:tabs>
                <w:tab w:val="left" w:pos="1770"/>
              </w:tabs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:rsidR="00364CBE" w:rsidRDefault="00364CBE" w:rsidP="008331EF">
      <w:pPr>
        <w:tabs>
          <w:tab w:val="left" w:pos="1770"/>
        </w:tabs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il_fi" o:spid="_x0000_s1060" type="#_x0000_t75" alt="http://1.bp.blogspot.com/_hZF7AL5THdQ/SwPtHTLSjOI/AAAAAAAAABE/FRZGFsV3_Do/s1600/mickey+mouse+rsmi.png" style="position:absolute;margin-left:27pt;margin-top:24.4pt;width:60pt;height:68.85pt;z-index:251671040;visibility:visible;mso-position-horizontal-relative:text;mso-position-vertical-relative:text">
            <v:imagedata r:id="rId13" o:title="" grayscale="t"/>
            <w10:wrap type="square"/>
          </v:shape>
        </w:pic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</w:p>
    <w:p w:rsidR="00364CBE" w:rsidRDefault="00364CBE" w:rsidP="009465EC">
      <w:pPr>
        <w:ind w:firstLine="708"/>
        <w:rPr>
          <w:rFonts w:ascii="Comic Sans MS" w:hAnsi="Comic Sans MS"/>
        </w:rPr>
      </w:pPr>
      <w:bookmarkStart w:id="0" w:name="_GoBack"/>
      <w:bookmarkEnd w:id="0"/>
      <w:r w:rsidRPr="009465EC">
        <w:rPr>
          <w:rFonts w:ascii="Comic Sans MS" w:hAnsi="Comic Sans MS"/>
        </w:rPr>
        <w:sym w:font="Wingdings" w:char="F04A"/>
      </w:r>
      <w:r>
        <w:rPr>
          <w:rFonts w:ascii="Comic Sans MS" w:hAnsi="Comic Sans MS"/>
        </w:rPr>
        <w:t xml:space="preserve"> BAŞARILAR DİLERİM ÇOCUKLAR </w:t>
      </w:r>
      <w:r w:rsidRPr="009465EC">
        <w:rPr>
          <w:rFonts w:ascii="Comic Sans MS" w:hAnsi="Comic Sans MS"/>
        </w:rPr>
        <w:sym w:font="Wingdings" w:char="F04A"/>
      </w:r>
    </w:p>
    <w:p w:rsidR="00364CBE" w:rsidRPr="009465EC" w:rsidRDefault="00364CBE" w:rsidP="009465EC">
      <w:pPr>
        <w:ind w:firstLine="708"/>
        <w:rPr>
          <w:rFonts w:ascii="Comic Sans MS" w:hAnsi="Comic Sans MS"/>
        </w:rPr>
      </w:pPr>
      <w:hyperlink r:id="rId14" w:history="1">
        <w:r w:rsidRPr="0012243F">
          <w:rPr>
            <w:rStyle w:val="Hyperlink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364CBE" w:rsidRPr="009465EC" w:rsidSect="001B1C1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A1386"/>
    <w:multiLevelType w:val="hybridMultilevel"/>
    <w:tmpl w:val="7360C74C"/>
    <w:lvl w:ilvl="0" w:tplc="497A627E">
      <w:start w:val="1"/>
      <w:numFmt w:val="decimal"/>
      <w:lvlText w:val="%1."/>
      <w:lvlJc w:val="left"/>
      <w:pPr>
        <w:ind w:left="1428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">
    <w:nsid w:val="1A0430AE"/>
    <w:multiLevelType w:val="hybridMultilevel"/>
    <w:tmpl w:val="5B9E1796"/>
    <w:lvl w:ilvl="0" w:tplc="55CAA92E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4CE107DA"/>
    <w:multiLevelType w:val="hybridMultilevel"/>
    <w:tmpl w:val="5B9E1796"/>
    <w:lvl w:ilvl="0" w:tplc="55CAA92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1C1C"/>
    <w:rsid w:val="0012243F"/>
    <w:rsid w:val="00167B7B"/>
    <w:rsid w:val="00196444"/>
    <w:rsid w:val="001B1C1C"/>
    <w:rsid w:val="00364CBE"/>
    <w:rsid w:val="00470956"/>
    <w:rsid w:val="005109F2"/>
    <w:rsid w:val="00523A76"/>
    <w:rsid w:val="006516DE"/>
    <w:rsid w:val="00794F1C"/>
    <w:rsid w:val="00830A3C"/>
    <w:rsid w:val="008331EF"/>
    <w:rsid w:val="00862B96"/>
    <w:rsid w:val="009465EC"/>
    <w:rsid w:val="00D0526C"/>
    <w:rsid w:val="00EE4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1E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B1C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B1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1C1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8331E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23A7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2</Pages>
  <Words>244</Words>
  <Characters>1395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esrarse</dc:creator>
  <cp:keywords/>
  <dc:description/>
  <cp:lastModifiedBy>EDANUR HANIM</cp:lastModifiedBy>
  <cp:revision>2</cp:revision>
  <dcterms:created xsi:type="dcterms:W3CDTF">2011-10-18T17:02:00Z</dcterms:created>
  <dcterms:modified xsi:type="dcterms:W3CDTF">2011-11-10T21:02:00Z</dcterms:modified>
</cp:coreProperties>
</file>