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E91" w:rsidRPr="00D2774D" w:rsidRDefault="00135E91" w:rsidP="00DD33C0">
      <w:pPr>
        <w:ind w:left="708" w:firstLine="708"/>
        <w:rPr>
          <w:sz w:val="28"/>
          <w:szCs w:val="28"/>
        </w:rPr>
      </w:pPr>
      <w:r w:rsidRPr="00D2774D">
        <w:rPr>
          <w:sz w:val="28"/>
          <w:szCs w:val="28"/>
        </w:rPr>
        <w:t>MATEMATİK SINAVI</w:t>
      </w:r>
    </w:p>
    <w:p w:rsidR="00135E91" w:rsidRPr="00D2774D" w:rsidRDefault="00135E91">
      <w:pPr>
        <w:rPr>
          <w:sz w:val="28"/>
          <w:szCs w:val="28"/>
        </w:rPr>
      </w:pPr>
      <w:r w:rsidRPr="00D2774D">
        <w:rPr>
          <w:sz w:val="28"/>
          <w:szCs w:val="28"/>
        </w:rPr>
        <w:t>ADI-SOYADI:………………………………………….</w:t>
      </w:r>
    </w:p>
    <w:p w:rsidR="00135E91" w:rsidRPr="00D2774D" w:rsidRDefault="00135E91" w:rsidP="00601B0A">
      <w:pPr>
        <w:rPr>
          <w:sz w:val="28"/>
          <w:szCs w:val="28"/>
        </w:rPr>
      </w:pPr>
      <w:r w:rsidRPr="00DD33C0">
        <w:rPr>
          <w:b/>
          <w:bCs/>
          <w:sz w:val="28"/>
          <w:szCs w:val="28"/>
        </w:rPr>
        <w:t>1-)</w:t>
      </w:r>
      <w:r w:rsidRPr="00D2774D">
        <w:rPr>
          <w:sz w:val="28"/>
          <w:szCs w:val="28"/>
        </w:rPr>
        <w:t xml:space="preserve"> “3 düzine elma ………… tane elma eder.”</w:t>
      </w:r>
    </w:p>
    <w:p w:rsidR="00135E91" w:rsidRPr="00DD33C0" w:rsidRDefault="00135E91" w:rsidP="00601B0A">
      <w:pPr>
        <w:rPr>
          <w:b/>
          <w:bCs/>
          <w:sz w:val="28"/>
          <w:szCs w:val="28"/>
        </w:rPr>
      </w:pPr>
      <w:r w:rsidRPr="00DD33C0">
        <w:rPr>
          <w:b/>
          <w:bCs/>
          <w:sz w:val="28"/>
          <w:szCs w:val="28"/>
        </w:rPr>
        <w:t>Yukarıdaki boşluğa hangi sayı yazılmalıdır.</w:t>
      </w:r>
    </w:p>
    <w:p w:rsidR="00135E91" w:rsidRDefault="00135E91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 10                    b-)30                   c-)36</w:t>
      </w:r>
    </w:p>
    <w:p w:rsidR="00135E91" w:rsidRPr="00D2774D" w:rsidRDefault="00135E91" w:rsidP="00601B0A">
      <w:pPr>
        <w:rPr>
          <w:sz w:val="28"/>
          <w:szCs w:val="28"/>
        </w:rPr>
      </w:pPr>
    </w:p>
    <w:p w:rsidR="00135E91" w:rsidRPr="00DD33C0" w:rsidRDefault="00135E91" w:rsidP="00601B0A">
      <w:pPr>
        <w:rPr>
          <w:b/>
          <w:bCs/>
          <w:sz w:val="28"/>
          <w:szCs w:val="28"/>
        </w:rPr>
      </w:pP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197.7pt;margin-top:9.25pt;width:43.5pt;height:87.75pt;z-index:251646464"/>
        </w:pict>
      </w:r>
      <w:r w:rsidRPr="00DD33C0">
        <w:rPr>
          <w:b/>
          <w:bCs/>
          <w:sz w:val="28"/>
          <w:szCs w:val="28"/>
        </w:rPr>
        <w:t>2-)Yandaki şekilde hangisi vardır?</w:t>
      </w:r>
    </w:p>
    <w:p w:rsidR="00135E91" w:rsidRPr="00D2774D" w:rsidRDefault="00135E91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 xml:space="preserve">a-)Köşe  </w:t>
      </w:r>
    </w:p>
    <w:p w:rsidR="00135E91" w:rsidRPr="00D2774D" w:rsidRDefault="00135E91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b-) Yüzey</w:t>
      </w:r>
    </w:p>
    <w:p w:rsidR="00135E91" w:rsidRDefault="00135E91" w:rsidP="00601B0A">
      <w:pPr>
        <w:rPr>
          <w:sz w:val="28"/>
          <w:szCs w:val="28"/>
        </w:rPr>
      </w:pPr>
      <w:r>
        <w:rPr>
          <w:sz w:val="28"/>
          <w:szCs w:val="28"/>
        </w:rPr>
        <w:t>c-) Kenar</w:t>
      </w:r>
    </w:p>
    <w:p w:rsidR="00135E91" w:rsidRPr="00D2774D" w:rsidRDefault="00135E91" w:rsidP="00601B0A">
      <w:pPr>
        <w:rPr>
          <w:sz w:val="28"/>
          <w:szCs w:val="28"/>
        </w:rPr>
      </w:pPr>
    </w:p>
    <w:tbl>
      <w:tblPr>
        <w:tblpPr w:leftFromText="141" w:rightFromText="141" w:vertAnchor="text" w:horzAnchor="page" w:tblpX="859" w:tblpY="998"/>
        <w:tblW w:w="1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0"/>
        <w:gridCol w:w="310"/>
        <w:gridCol w:w="310"/>
        <w:gridCol w:w="310"/>
        <w:gridCol w:w="310"/>
        <w:gridCol w:w="332"/>
      </w:tblGrid>
      <w:tr w:rsidR="00135E91" w:rsidRPr="004E1CCB">
        <w:trPr>
          <w:trHeight w:val="996"/>
        </w:trPr>
        <w:tc>
          <w:tcPr>
            <w:tcW w:w="310" w:type="dxa"/>
            <w:shd w:val="clear" w:color="auto" w:fill="000000"/>
          </w:tcPr>
          <w:p w:rsidR="00135E91" w:rsidRPr="004E1CCB" w:rsidRDefault="00135E91" w:rsidP="00CE7360">
            <w:pPr>
              <w:spacing w:after="0"/>
              <w:rPr>
                <w:rFonts w:ascii="ALFABET98" w:hAnsi="ALFABET98" w:cs="ALFABET98"/>
                <w:color w:val="FF0000"/>
                <w:sz w:val="28"/>
                <w:szCs w:val="28"/>
              </w:rPr>
            </w:pPr>
          </w:p>
        </w:tc>
        <w:tc>
          <w:tcPr>
            <w:tcW w:w="310" w:type="dxa"/>
          </w:tcPr>
          <w:p w:rsidR="00135E91" w:rsidRPr="004E1CCB" w:rsidRDefault="00135E91" w:rsidP="00CE7360">
            <w:pPr>
              <w:spacing w:after="0"/>
              <w:rPr>
                <w:rFonts w:ascii="ALFABET98" w:hAnsi="ALFABET98" w:cs="ALFABET98"/>
                <w:sz w:val="28"/>
                <w:szCs w:val="28"/>
              </w:rPr>
            </w:pPr>
          </w:p>
        </w:tc>
        <w:tc>
          <w:tcPr>
            <w:tcW w:w="310" w:type="dxa"/>
          </w:tcPr>
          <w:p w:rsidR="00135E91" w:rsidRPr="004E1CCB" w:rsidRDefault="00135E91" w:rsidP="00CE7360">
            <w:pPr>
              <w:spacing w:after="0"/>
              <w:rPr>
                <w:rFonts w:ascii="ALFABET98" w:hAnsi="ALFABET98" w:cs="ALFABET98"/>
                <w:sz w:val="28"/>
                <w:szCs w:val="28"/>
              </w:rPr>
            </w:pPr>
          </w:p>
        </w:tc>
        <w:tc>
          <w:tcPr>
            <w:tcW w:w="310" w:type="dxa"/>
          </w:tcPr>
          <w:p w:rsidR="00135E91" w:rsidRPr="004E1CCB" w:rsidRDefault="00135E91" w:rsidP="00CE7360">
            <w:pPr>
              <w:spacing w:after="0"/>
              <w:rPr>
                <w:rFonts w:ascii="ALFABET98" w:hAnsi="ALFABET98" w:cs="ALFABET98"/>
                <w:sz w:val="28"/>
                <w:szCs w:val="28"/>
              </w:rPr>
            </w:pPr>
          </w:p>
        </w:tc>
        <w:tc>
          <w:tcPr>
            <w:tcW w:w="310" w:type="dxa"/>
          </w:tcPr>
          <w:p w:rsidR="00135E91" w:rsidRPr="004E1CCB" w:rsidRDefault="00135E91" w:rsidP="00CE7360">
            <w:pPr>
              <w:spacing w:after="0"/>
              <w:rPr>
                <w:rFonts w:ascii="ALFABET98" w:hAnsi="ALFABET98" w:cs="ALFABET98"/>
                <w:sz w:val="28"/>
                <w:szCs w:val="28"/>
              </w:rPr>
            </w:pPr>
          </w:p>
        </w:tc>
        <w:tc>
          <w:tcPr>
            <w:tcW w:w="332" w:type="dxa"/>
          </w:tcPr>
          <w:p w:rsidR="00135E91" w:rsidRPr="004E1CCB" w:rsidRDefault="00135E91" w:rsidP="00CE7360">
            <w:pPr>
              <w:spacing w:after="0"/>
              <w:rPr>
                <w:rFonts w:ascii="ALFABET98" w:hAnsi="ALFABET98" w:cs="ALFABET98"/>
                <w:sz w:val="28"/>
                <w:szCs w:val="28"/>
              </w:rPr>
            </w:pPr>
          </w:p>
        </w:tc>
      </w:tr>
    </w:tbl>
    <w:p w:rsidR="00135E91" w:rsidRDefault="00135E91" w:rsidP="00CE7360">
      <w:pPr>
        <w:rPr>
          <w:rFonts w:ascii="ALFABET98" w:hAnsi="ALFABET98" w:cs="ALFABET98"/>
          <w:sz w:val="28"/>
          <w:szCs w:val="28"/>
        </w:rPr>
      </w:pPr>
      <w:r w:rsidRPr="00DD33C0">
        <w:rPr>
          <w:b/>
          <w:bCs/>
          <w:sz w:val="28"/>
          <w:szCs w:val="28"/>
        </w:rPr>
        <w:t>3-)</w:t>
      </w:r>
      <w:r w:rsidRPr="00CE7360">
        <w:rPr>
          <w:rFonts w:ascii="ALFABET98" w:hAnsi="ALFABET98" w:cs="ALFABET98"/>
          <w:sz w:val="28"/>
          <w:szCs w:val="28"/>
        </w:rPr>
        <w:t xml:space="preserve"> </w:t>
      </w:r>
      <w:r>
        <w:rPr>
          <w:rFonts w:ascii="ALFABET98 Tur" w:hAnsi="ALFABET98 Tur" w:cs="ALFABET98 Tur"/>
          <w:sz w:val="28"/>
          <w:szCs w:val="28"/>
        </w:rPr>
        <w:t>Aşağıda verilen şeklin kaç parçası daha</w:t>
      </w:r>
      <w:r w:rsidRPr="00CE7360">
        <w:rPr>
          <w:rFonts w:ascii="ALFABET98" w:hAnsi="ALFABET98" w:cs="ALFABET98"/>
          <w:sz w:val="28"/>
          <w:szCs w:val="28"/>
        </w:rPr>
        <w:t xml:space="preserve"> </w:t>
      </w:r>
      <w:r>
        <w:rPr>
          <w:rFonts w:ascii="ALFABET98 Tur" w:hAnsi="ALFABET98 Tur" w:cs="ALFABET98 Tur"/>
          <w:sz w:val="28"/>
          <w:szCs w:val="28"/>
        </w:rPr>
        <w:t>boyanırsa şeklin</w:t>
      </w:r>
      <w:r w:rsidRPr="00CE7360">
        <w:rPr>
          <w:rFonts w:ascii="ALFABET98" w:hAnsi="ALFABET98" w:cs="ALFABET98"/>
          <w:sz w:val="28"/>
          <w:szCs w:val="28"/>
        </w:rPr>
        <w:t xml:space="preserve"> </w:t>
      </w:r>
      <w:r>
        <w:rPr>
          <w:rFonts w:ascii="ALFABET98 Tur" w:hAnsi="ALFABET98 Tur" w:cs="ALFABET98 Tur"/>
          <w:sz w:val="28"/>
          <w:szCs w:val="28"/>
        </w:rPr>
        <w:t>yarısı</w:t>
      </w:r>
      <w:r w:rsidRPr="00CE7360">
        <w:rPr>
          <w:rFonts w:ascii="ALFABET98" w:hAnsi="ALFABET98" w:cs="ALFABET98"/>
          <w:sz w:val="28"/>
          <w:szCs w:val="28"/>
        </w:rPr>
        <w:t xml:space="preserve"> </w:t>
      </w:r>
      <w:r>
        <w:rPr>
          <w:rFonts w:ascii="ALFABET98 Tur" w:hAnsi="ALFABET98 Tur" w:cs="ALFABET98 Tur"/>
          <w:sz w:val="28"/>
          <w:szCs w:val="28"/>
        </w:rPr>
        <w:t xml:space="preserve">boyanmış olur?  </w:t>
      </w:r>
    </w:p>
    <w:p w:rsidR="00135E91" w:rsidRDefault="00135E91" w:rsidP="00CE7360">
      <w:pPr>
        <w:rPr>
          <w:rFonts w:ascii="ALFABET98" w:hAnsi="ALFABET98" w:cs="ALFABET98"/>
          <w:sz w:val="28"/>
          <w:szCs w:val="28"/>
        </w:rPr>
      </w:pPr>
    </w:p>
    <w:p w:rsidR="00135E91" w:rsidRDefault="00135E91" w:rsidP="00CE7360">
      <w:pPr>
        <w:rPr>
          <w:rFonts w:ascii="ALFABET98" w:hAnsi="ALFABET98" w:cs="ALFABET98"/>
          <w:sz w:val="28"/>
          <w:szCs w:val="28"/>
        </w:rPr>
      </w:pPr>
    </w:p>
    <w:p w:rsidR="00135E91" w:rsidRDefault="00135E91" w:rsidP="00CE7360">
      <w:pPr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     a) 2             b) 4            c) 3</w:t>
      </w:r>
    </w:p>
    <w:p w:rsidR="00135E91" w:rsidRDefault="00135E91" w:rsidP="00CE7360">
      <w:pPr>
        <w:rPr>
          <w:rFonts w:ascii="ALFABET98" w:hAnsi="ALFABET98" w:cs="ALFABET98"/>
          <w:sz w:val="28"/>
          <w:szCs w:val="28"/>
        </w:rPr>
      </w:pPr>
    </w:p>
    <w:p w:rsidR="00135E91" w:rsidRPr="00DD33C0" w:rsidRDefault="00135E91" w:rsidP="00601B0A">
      <w:pPr>
        <w:rPr>
          <w:b/>
          <w:bCs/>
          <w:sz w:val="28"/>
          <w:szCs w:val="28"/>
        </w:rPr>
      </w:pPr>
      <w:r w:rsidRPr="00DD33C0">
        <w:rPr>
          <w:b/>
          <w:bCs/>
          <w:sz w:val="28"/>
          <w:szCs w:val="28"/>
        </w:rPr>
        <w:t>4-) 5 onluk, 8 birlikten oluşan sayı hangisidir?</w:t>
      </w:r>
    </w:p>
    <w:p w:rsidR="00135E91" w:rsidRDefault="00135E91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 85                   b-)58                     c-)50</w:t>
      </w:r>
    </w:p>
    <w:p w:rsidR="00135E91" w:rsidRPr="00D2774D" w:rsidRDefault="00135E91" w:rsidP="00601B0A">
      <w:pPr>
        <w:rPr>
          <w:sz w:val="28"/>
          <w:szCs w:val="28"/>
        </w:rPr>
      </w:pPr>
    </w:p>
    <w:p w:rsidR="00135E91" w:rsidRPr="00D2774D" w:rsidRDefault="00135E91" w:rsidP="00601B0A">
      <w:pPr>
        <w:rPr>
          <w:sz w:val="28"/>
          <w:szCs w:val="28"/>
        </w:rPr>
      </w:pPr>
      <w:r w:rsidRPr="00DD33C0">
        <w:rPr>
          <w:b/>
          <w:bCs/>
          <w:sz w:val="28"/>
          <w:szCs w:val="28"/>
        </w:rPr>
        <w:t>5-) Acaba 49 sayısında 4 sayısın basamak değeri kaçtır</w:t>
      </w:r>
      <w:r w:rsidRPr="00D2774D">
        <w:rPr>
          <w:sz w:val="28"/>
          <w:szCs w:val="28"/>
        </w:rPr>
        <w:t>?</w:t>
      </w:r>
    </w:p>
    <w:p w:rsidR="00135E91" w:rsidRDefault="00135E91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 4                          b-)90                    c-)40</w:t>
      </w:r>
    </w:p>
    <w:p w:rsidR="00135E91" w:rsidRDefault="00135E91" w:rsidP="00601B0A">
      <w:pPr>
        <w:rPr>
          <w:sz w:val="28"/>
          <w:szCs w:val="28"/>
        </w:rPr>
      </w:pPr>
    </w:p>
    <w:p w:rsidR="00135E91" w:rsidRDefault="00135E91" w:rsidP="00601B0A">
      <w:pPr>
        <w:rPr>
          <w:sz w:val="28"/>
          <w:szCs w:val="28"/>
        </w:rPr>
      </w:pPr>
    </w:p>
    <w:p w:rsidR="00135E91" w:rsidRDefault="00135E91" w:rsidP="00601B0A">
      <w:pPr>
        <w:rPr>
          <w:sz w:val="28"/>
          <w:szCs w:val="28"/>
        </w:rPr>
      </w:pPr>
    </w:p>
    <w:p w:rsidR="00135E91" w:rsidRPr="00D2774D" w:rsidRDefault="00135E91" w:rsidP="00601B0A">
      <w:pPr>
        <w:rPr>
          <w:sz w:val="28"/>
          <w:szCs w:val="28"/>
        </w:rPr>
      </w:pPr>
    </w:p>
    <w:p w:rsidR="00135E91" w:rsidRPr="00DD33C0" w:rsidRDefault="00135E91" w:rsidP="00601B0A">
      <w:pPr>
        <w:rPr>
          <w:b/>
          <w:bCs/>
          <w:sz w:val="28"/>
          <w:szCs w:val="28"/>
        </w:rPr>
      </w:pPr>
      <w:r w:rsidRPr="00DD33C0">
        <w:rPr>
          <w:b/>
          <w:bCs/>
          <w:sz w:val="28"/>
          <w:szCs w:val="28"/>
        </w:rPr>
        <w:t>6-)İki basamaklı en büyük sayı kaçtır?</w:t>
      </w:r>
    </w:p>
    <w:p w:rsidR="00135E91" w:rsidRDefault="00135E91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a-)99                        b-)100                 c-)10</w:t>
      </w:r>
    </w:p>
    <w:p w:rsidR="00135E91" w:rsidRPr="00D2774D" w:rsidRDefault="00135E91" w:rsidP="00601B0A">
      <w:pPr>
        <w:rPr>
          <w:sz w:val="28"/>
          <w:szCs w:val="28"/>
        </w:rPr>
      </w:pPr>
    </w:p>
    <w:p w:rsidR="00135E91" w:rsidRPr="00DD33C0" w:rsidRDefault="00135E91" w:rsidP="00601B0A">
      <w:pPr>
        <w:rPr>
          <w:b/>
          <w:bCs/>
          <w:sz w:val="28"/>
          <w:szCs w:val="28"/>
        </w:rPr>
      </w:pPr>
      <w:r w:rsidRPr="00DD33C0">
        <w:rPr>
          <w:b/>
          <w:bCs/>
          <w:sz w:val="28"/>
          <w:szCs w:val="28"/>
        </w:rPr>
        <w:t>7-)Silgimizin boyunu hangi ölçme yöntemi ile daha kolay ölçeriz?</w:t>
      </w:r>
    </w:p>
    <w:p w:rsidR="00135E91" w:rsidRPr="00D2774D" w:rsidRDefault="00135E91" w:rsidP="00601B0A">
      <w:pPr>
        <w:rPr>
          <w:sz w:val="28"/>
          <w:szCs w:val="28"/>
        </w:rPr>
      </w:pPr>
      <w:r w:rsidRPr="00D2774D">
        <w:rPr>
          <w:sz w:val="28"/>
          <w:szCs w:val="28"/>
        </w:rPr>
        <w:t>a-)Ayak                  b-)Kol                c-)Parmak</w:t>
      </w:r>
      <w:r>
        <w:rPr>
          <w:sz w:val="28"/>
          <w:szCs w:val="28"/>
        </w:rPr>
        <w:t xml:space="preserve"> </w:t>
      </w:r>
    </w:p>
    <w:p w:rsidR="00135E91" w:rsidRPr="00D2774D" w:rsidRDefault="00135E91" w:rsidP="00601B0A">
      <w:pPr>
        <w:rPr>
          <w:sz w:val="28"/>
          <w:szCs w:val="28"/>
        </w:rPr>
      </w:pPr>
    </w:p>
    <w:p w:rsidR="00135E91" w:rsidRPr="00DD33C0" w:rsidRDefault="00135E91" w:rsidP="00601B0A">
      <w:pPr>
        <w:rPr>
          <w:b/>
          <w:bCs/>
          <w:sz w:val="28"/>
          <w:szCs w:val="28"/>
        </w:rPr>
      </w:pPr>
      <w:r w:rsidRPr="00DD33C0">
        <w:rPr>
          <w:b/>
          <w:bCs/>
          <w:sz w:val="28"/>
          <w:szCs w:val="28"/>
        </w:rPr>
        <w:t>8-)iki düzine elma ile bir deste elmayı topladık ve sepete attık. Sepette toplam kaç elmamız oldu?</w:t>
      </w:r>
    </w:p>
    <w:p w:rsidR="00135E91" w:rsidRDefault="00135E91" w:rsidP="00D2774D">
      <w:pPr>
        <w:rPr>
          <w:sz w:val="28"/>
          <w:szCs w:val="28"/>
        </w:rPr>
      </w:pPr>
      <w:r w:rsidRPr="00D2774D">
        <w:rPr>
          <w:sz w:val="28"/>
          <w:szCs w:val="28"/>
        </w:rPr>
        <w:t>a-)34                        b-)5                     c-)32</w:t>
      </w:r>
    </w:p>
    <w:p w:rsidR="00135E91" w:rsidRPr="00D2774D" w:rsidRDefault="00135E91" w:rsidP="00D2774D">
      <w:pPr>
        <w:rPr>
          <w:sz w:val="28"/>
          <w:szCs w:val="28"/>
        </w:rPr>
      </w:pPr>
    </w:p>
    <w:p w:rsidR="00135E91" w:rsidRPr="00DD33C0" w:rsidRDefault="00135E91" w:rsidP="00D2774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Pr="00DD33C0">
        <w:rPr>
          <w:b/>
          <w:bCs/>
          <w:sz w:val="28"/>
          <w:szCs w:val="28"/>
        </w:rPr>
        <w:t>-)Bir karenin kenar sayısı ile köşe sayısını toplarsam kaç olur?</w:t>
      </w:r>
    </w:p>
    <w:p w:rsidR="00135E91" w:rsidRDefault="00135E91" w:rsidP="00D2774D">
      <w:pPr>
        <w:rPr>
          <w:sz w:val="28"/>
          <w:szCs w:val="28"/>
        </w:rPr>
      </w:pPr>
      <w:r w:rsidRPr="00D2774D">
        <w:rPr>
          <w:sz w:val="28"/>
          <w:szCs w:val="28"/>
        </w:rPr>
        <w:t>a-)2                              b-)4                        c-)8</w:t>
      </w:r>
    </w:p>
    <w:p w:rsidR="00135E91" w:rsidRPr="003612BA" w:rsidRDefault="00135E91" w:rsidP="00D2774D">
      <w:pPr>
        <w:rPr>
          <w:b/>
          <w:bCs/>
          <w:sz w:val="28"/>
          <w:szCs w:val="28"/>
        </w:rPr>
      </w:pPr>
      <w:r>
        <w:rPr>
          <w:noProof/>
          <w:lang w:eastAsia="tr-TR"/>
        </w:rPr>
        <w:pict>
          <v:rect id="_x0000_s1027" style="position:absolute;margin-left:186.45pt;margin-top:19.5pt;width:63pt;height:60pt;z-index:251647488"/>
        </w:pict>
      </w:r>
      <w:r>
        <w:rPr>
          <w:b/>
          <w:bCs/>
          <w:sz w:val="28"/>
          <w:szCs w:val="28"/>
        </w:rPr>
        <w:t>10</w:t>
      </w:r>
      <w:r w:rsidRPr="00DD33C0">
        <w:rPr>
          <w:b/>
          <w:bCs/>
          <w:sz w:val="28"/>
          <w:szCs w:val="28"/>
        </w:rPr>
        <w:t>-)Yanda</w:t>
      </w:r>
      <w:r>
        <w:rPr>
          <w:b/>
          <w:bCs/>
          <w:sz w:val="28"/>
          <w:szCs w:val="28"/>
        </w:rPr>
        <w:t>ki karenin çeyreğini boyayınız.</w:t>
      </w:r>
      <w:r w:rsidRPr="00DD33C0">
        <w:rPr>
          <w:b/>
          <w:bCs/>
          <w:sz w:val="28"/>
          <w:szCs w:val="28"/>
        </w:rPr>
        <w:tab/>
      </w:r>
      <w:r>
        <w:rPr>
          <w:sz w:val="28"/>
          <w:szCs w:val="28"/>
        </w:rPr>
        <w:tab/>
      </w:r>
    </w:p>
    <w:p w:rsidR="00135E91" w:rsidRDefault="00135E91" w:rsidP="00D2774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5E91" w:rsidRDefault="00135E91" w:rsidP="003612B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11-)</w:t>
      </w:r>
      <w:r w:rsidRPr="003612BA">
        <w:rPr>
          <w:b/>
          <w:bCs/>
          <w:sz w:val="28"/>
          <w:szCs w:val="28"/>
        </w:rPr>
        <w:t>8 tane çeyrek</w:t>
      </w:r>
      <w:r w:rsidRPr="003612BA">
        <w:rPr>
          <w:sz w:val="28"/>
          <w:szCs w:val="28"/>
        </w:rPr>
        <w:t xml:space="preserve">  </w:t>
      </w:r>
      <w:r w:rsidRPr="00823359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>
            <v:imagedata r:id="rId5" o:title=""/>
          </v:shape>
        </w:pict>
      </w:r>
      <w:r w:rsidRPr="003612BA">
        <w:rPr>
          <w:sz w:val="28"/>
          <w:szCs w:val="28"/>
        </w:rPr>
        <w:t xml:space="preserve"> </w:t>
      </w:r>
      <w:r w:rsidRPr="003612BA">
        <w:rPr>
          <w:b/>
          <w:bCs/>
          <w:sz w:val="28"/>
          <w:szCs w:val="28"/>
        </w:rPr>
        <w:t xml:space="preserve">kaç bütün elma </w:t>
      </w:r>
      <w:r>
        <w:rPr>
          <w:b/>
          <w:bCs/>
          <w:sz w:val="28"/>
          <w:szCs w:val="28"/>
        </w:rPr>
        <w:t xml:space="preserve">                     </w:t>
      </w:r>
    </w:p>
    <w:p w:rsidR="00135E91" w:rsidRPr="003612BA" w:rsidRDefault="00135E91" w:rsidP="003612B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Pr="003612BA">
        <w:rPr>
          <w:b/>
          <w:bCs/>
          <w:sz w:val="28"/>
          <w:szCs w:val="28"/>
        </w:rPr>
        <w:t>eder?</w:t>
      </w:r>
    </w:p>
    <w:p w:rsidR="00135E91" w:rsidRDefault="00135E91" w:rsidP="00D2774D">
      <w:pPr>
        <w:rPr>
          <w:sz w:val="28"/>
          <w:szCs w:val="28"/>
        </w:rPr>
      </w:pPr>
      <w:r>
        <w:rPr>
          <w:sz w:val="28"/>
          <w:szCs w:val="28"/>
        </w:rPr>
        <w:t>a-) 4                   b-)2                     c-)3</w:t>
      </w:r>
    </w:p>
    <w:p w:rsidR="00135E91" w:rsidRPr="00F37333" w:rsidRDefault="00135E91" w:rsidP="00D2774D">
      <w:pPr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12</w:t>
      </w:r>
      <w:r w:rsidRPr="00F37333">
        <w:rPr>
          <w:b/>
          <w:bCs/>
          <w:sz w:val="28"/>
          <w:szCs w:val="28"/>
        </w:rPr>
        <w:t>-)</w:t>
      </w:r>
      <w:r>
        <w:rPr>
          <w:noProof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28" type="#_x0000_t123" style="position:absolute;margin-left:158.3pt;margin-top:36.4pt;width:87pt;height:87pt;rotation:-50131336fd;z-index:251648512;mso-position-horizontal-relative:text;mso-position-vertical-relative:text"/>
        </w:pict>
      </w:r>
      <w:r w:rsidRPr="00F37333">
        <w:rPr>
          <w:b/>
          <w:bCs/>
          <w:sz w:val="26"/>
          <w:szCs w:val="26"/>
        </w:rPr>
        <w:t>A</w:t>
      </w:r>
      <w:r>
        <w:rPr>
          <w:b/>
          <w:bCs/>
          <w:sz w:val="26"/>
          <w:szCs w:val="26"/>
        </w:rPr>
        <w:t xml:space="preserve">şağıdaki pastanın çeyreği 3 tl </w:t>
      </w:r>
      <w:r w:rsidRPr="00F37333">
        <w:rPr>
          <w:b/>
          <w:bCs/>
          <w:sz w:val="26"/>
          <w:szCs w:val="26"/>
        </w:rPr>
        <w:t xml:space="preserve"> ise tamamı kaç liradır?</w:t>
      </w:r>
    </w:p>
    <w:p w:rsidR="00135E91" w:rsidRDefault="00135E91" w:rsidP="00D2774D">
      <w:pPr>
        <w:rPr>
          <w:sz w:val="26"/>
          <w:szCs w:val="26"/>
        </w:rPr>
      </w:pPr>
      <w:r>
        <w:rPr>
          <w:sz w:val="26"/>
          <w:szCs w:val="26"/>
        </w:rPr>
        <w:t>a-) 6</w:t>
      </w:r>
    </w:p>
    <w:p w:rsidR="00135E91" w:rsidRDefault="00135E91" w:rsidP="00D2774D">
      <w:pPr>
        <w:rPr>
          <w:sz w:val="26"/>
          <w:szCs w:val="26"/>
        </w:rPr>
      </w:pPr>
      <w:r>
        <w:rPr>
          <w:sz w:val="26"/>
          <w:szCs w:val="26"/>
        </w:rPr>
        <w:t>b-) 10</w:t>
      </w:r>
    </w:p>
    <w:p w:rsidR="00135E91" w:rsidRDefault="00135E91" w:rsidP="00D2774D">
      <w:pPr>
        <w:rPr>
          <w:sz w:val="26"/>
          <w:szCs w:val="26"/>
        </w:rPr>
      </w:pPr>
      <w:r>
        <w:rPr>
          <w:sz w:val="26"/>
          <w:szCs w:val="26"/>
        </w:rPr>
        <w:t>c-) 12</w:t>
      </w:r>
    </w:p>
    <w:p w:rsidR="00135E91" w:rsidRPr="00F37333" w:rsidRDefault="00135E91" w:rsidP="003C225D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13</w:t>
      </w:r>
      <w:r w:rsidRPr="00F37333">
        <w:rPr>
          <w:b/>
          <w:bCs/>
          <w:sz w:val="26"/>
          <w:szCs w:val="26"/>
        </w:rPr>
        <w:t>-) Aşağıdakilerin hangisinde 23 sayısının onluk ve birlikleri doğru gösterilmiştir?</w:t>
      </w:r>
    </w:p>
    <w:p w:rsidR="00135E91" w:rsidRPr="00526D58" w:rsidRDefault="00135E91" w:rsidP="003C225D">
      <w:pPr>
        <w:rPr>
          <w:sz w:val="26"/>
          <w:szCs w:val="26"/>
        </w:rPr>
      </w:pPr>
      <w:r>
        <w:rPr>
          <w:sz w:val="26"/>
          <w:szCs w:val="26"/>
        </w:rPr>
        <w:t>a-) 2</w:t>
      </w:r>
      <w:r w:rsidRPr="00526D58">
        <w:rPr>
          <w:sz w:val="26"/>
          <w:szCs w:val="26"/>
        </w:rPr>
        <w:t xml:space="preserve"> birlik</w:t>
      </w:r>
      <w:r>
        <w:rPr>
          <w:sz w:val="26"/>
          <w:szCs w:val="26"/>
        </w:rPr>
        <w:t xml:space="preserve"> ve 3</w:t>
      </w:r>
      <w:r w:rsidRPr="00526D58">
        <w:rPr>
          <w:sz w:val="26"/>
          <w:szCs w:val="26"/>
        </w:rPr>
        <w:t xml:space="preserve"> onluk.</w:t>
      </w:r>
    </w:p>
    <w:p w:rsidR="00135E91" w:rsidRPr="00526D58" w:rsidRDefault="00135E91" w:rsidP="003C225D">
      <w:pPr>
        <w:rPr>
          <w:sz w:val="26"/>
          <w:szCs w:val="26"/>
        </w:rPr>
      </w:pPr>
      <w:r>
        <w:rPr>
          <w:sz w:val="26"/>
          <w:szCs w:val="26"/>
        </w:rPr>
        <w:t>b-) 20</w:t>
      </w:r>
      <w:r w:rsidRPr="00526D58">
        <w:rPr>
          <w:sz w:val="26"/>
          <w:szCs w:val="26"/>
        </w:rPr>
        <w:t xml:space="preserve"> onluk</w:t>
      </w:r>
      <w:r>
        <w:rPr>
          <w:sz w:val="26"/>
          <w:szCs w:val="26"/>
        </w:rPr>
        <w:t xml:space="preserve"> ve 3</w:t>
      </w:r>
      <w:r w:rsidRPr="00526D58">
        <w:rPr>
          <w:sz w:val="26"/>
          <w:szCs w:val="26"/>
        </w:rPr>
        <w:t xml:space="preserve"> birlik.</w:t>
      </w:r>
    </w:p>
    <w:p w:rsidR="00135E91" w:rsidRDefault="00135E91" w:rsidP="003C225D">
      <w:pPr>
        <w:rPr>
          <w:sz w:val="26"/>
          <w:szCs w:val="26"/>
        </w:rPr>
      </w:pPr>
      <w:r>
        <w:rPr>
          <w:sz w:val="26"/>
          <w:szCs w:val="26"/>
        </w:rPr>
        <w:t>c-) 2</w:t>
      </w:r>
      <w:r w:rsidRPr="00526D58">
        <w:rPr>
          <w:sz w:val="26"/>
          <w:szCs w:val="26"/>
        </w:rPr>
        <w:t xml:space="preserve"> onluk </w:t>
      </w:r>
      <w:r>
        <w:rPr>
          <w:sz w:val="26"/>
          <w:szCs w:val="26"/>
        </w:rPr>
        <w:t>ve 3</w:t>
      </w:r>
      <w:r w:rsidRPr="00526D58">
        <w:rPr>
          <w:sz w:val="26"/>
          <w:szCs w:val="26"/>
        </w:rPr>
        <w:t xml:space="preserve"> birlik</w:t>
      </w:r>
      <w:r>
        <w:rPr>
          <w:sz w:val="26"/>
          <w:szCs w:val="26"/>
        </w:rPr>
        <w:t>.</w:t>
      </w:r>
    </w:p>
    <w:p w:rsidR="00135E91" w:rsidRPr="00710E19" w:rsidRDefault="00135E91" w:rsidP="0059106B">
      <w:pPr>
        <w:rPr>
          <w:b/>
          <w:bCs/>
          <w:sz w:val="26"/>
          <w:szCs w:val="26"/>
        </w:rPr>
      </w:pPr>
      <w:r>
        <w:rPr>
          <w:noProof/>
          <w:lang w:eastAsia="tr-TR"/>
        </w:rPr>
        <w:pict>
          <v:shape id="Resim 13" o:spid="_x0000_s1029" type="#_x0000_t75" style="position:absolute;margin-left:30.45pt;margin-top:13.45pt;width:117pt;height:116.25pt;z-index:-251666944;visibility:visible">
            <v:imagedata r:id="rId6" o:title=""/>
          </v:shape>
        </w:pict>
      </w:r>
      <w:r>
        <w:rPr>
          <w:b/>
          <w:bCs/>
          <w:sz w:val="26"/>
          <w:szCs w:val="26"/>
        </w:rPr>
        <w:t>14</w:t>
      </w:r>
      <w:r w:rsidRPr="00F37333">
        <w:rPr>
          <w:b/>
          <w:bCs/>
          <w:sz w:val="26"/>
          <w:szCs w:val="26"/>
        </w:rPr>
        <w:t>-)</w:t>
      </w:r>
      <w:r w:rsidRPr="0059106B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Aşağıda ki</w:t>
      </w:r>
      <w:r w:rsidRPr="00710E19">
        <w:rPr>
          <w:b/>
          <w:bCs/>
          <w:sz w:val="26"/>
          <w:szCs w:val="26"/>
        </w:rPr>
        <w:t xml:space="preserve"> saat kaçı göstermektedir?</w:t>
      </w:r>
    </w:p>
    <w:p w:rsidR="00135E91" w:rsidRDefault="00135E91" w:rsidP="0059106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</w:t>
      </w:r>
    </w:p>
    <w:p w:rsidR="00135E91" w:rsidRDefault="00135E91" w:rsidP="0059106B">
      <w:pPr>
        <w:rPr>
          <w:sz w:val="26"/>
          <w:szCs w:val="2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91.9pt;margin-top:8.6pt;width:0;height:44.25pt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91.9pt;margin-top:8.6pt;width:26.25pt;height:7.5pt;z-index:251656704" o:connectortype="straight">
            <v:stroke endarrow="block"/>
          </v:shape>
        </w:pict>
      </w:r>
      <w:r>
        <w:rPr>
          <w:sz w:val="26"/>
          <w:szCs w:val="26"/>
        </w:rPr>
        <w:t xml:space="preserve">                                                       </w:t>
      </w:r>
    </w:p>
    <w:p w:rsidR="00135E91" w:rsidRDefault="00135E91" w:rsidP="0059106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</w:t>
      </w:r>
    </w:p>
    <w:p w:rsidR="00135E91" w:rsidRDefault="00135E91" w:rsidP="003C225D">
      <w:pPr>
        <w:rPr>
          <w:sz w:val="26"/>
          <w:szCs w:val="26"/>
        </w:rPr>
      </w:pPr>
    </w:p>
    <w:p w:rsidR="00135E91" w:rsidRDefault="00135E91" w:rsidP="003C225D">
      <w:pPr>
        <w:rPr>
          <w:sz w:val="26"/>
          <w:szCs w:val="26"/>
        </w:rPr>
      </w:pPr>
      <w:r>
        <w:rPr>
          <w:sz w:val="26"/>
          <w:szCs w:val="26"/>
        </w:rPr>
        <w:t xml:space="preserve">   a-) 3:00            b-)3:30           c-)4:30</w:t>
      </w:r>
    </w:p>
    <w:p w:rsidR="00135E91" w:rsidRPr="0059106B" w:rsidRDefault="00135E91" w:rsidP="003C225D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15</w:t>
      </w:r>
      <w:r w:rsidRPr="0059106B">
        <w:rPr>
          <w:b/>
          <w:bCs/>
          <w:sz w:val="26"/>
          <w:szCs w:val="26"/>
        </w:rPr>
        <w:t>) Aşağıda ki saat öğleden sonra kaçı göst</w:t>
      </w:r>
      <w:r>
        <w:rPr>
          <w:b/>
          <w:bCs/>
          <w:sz w:val="26"/>
          <w:szCs w:val="26"/>
        </w:rPr>
        <w:t>e</w:t>
      </w:r>
      <w:r w:rsidRPr="0059106B">
        <w:rPr>
          <w:b/>
          <w:bCs/>
          <w:sz w:val="26"/>
          <w:szCs w:val="26"/>
        </w:rPr>
        <w:t>riyor?</w:t>
      </w:r>
    </w:p>
    <w:p w:rsidR="00135E91" w:rsidRDefault="00135E91" w:rsidP="003C225D">
      <w:pPr>
        <w:rPr>
          <w:b/>
          <w:bCs/>
          <w:sz w:val="26"/>
          <w:szCs w:val="26"/>
        </w:rPr>
      </w:pPr>
      <w:r>
        <w:rPr>
          <w:noProof/>
          <w:lang w:eastAsia="tr-TR"/>
        </w:rPr>
        <w:pict>
          <v:line id="_x0000_s1032" style="position:absolute;z-index:251665920" from="54pt,52.35pt" to="54pt,79.35pt" strokecolor="blue" strokeweight="1.5pt">
            <v:stroke startarrow="oval" endarrow="block"/>
          </v:line>
        </w:pict>
      </w:r>
      <w:r>
        <w:rPr>
          <w:noProof/>
          <w:lang w:eastAsia="tr-TR"/>
        </w:rPr>
        <w:pict>
          <v:line id="_x0000_s1033" style="position:absolute;flip:y;z-index:251664896" from="54pt,16.35pt" to="54pt,52.35pt" strokecolor="red" strokeweight="1.5pt">
            <v:stroke startarrow="oval" endarrow="block"/>
          </v:line>
        </w:pict>
      </w:r>
      <w:r>
        <w:pict>
          <v:shape id="_x0000_i1026" type="#_x0000_t75" style="width:108.75pt;height:107.25pt">
            <v:imagedata r:id="rId7" o:title=""/>
          </v:shape>
        </w:pict>
      </w:r>
      <w:r>
        <w:t xml:space="preserve">    </w:t>
      </w:r>
    </w:p>
    <w:p w:rsidR="00135E91" w:rsidRDefault="00135E91" w:rsidP="003C225D">
      <w:pPr>
        <w:rPr>
          <w:sz w:val="26"/>
          <w:szCs w:val="26"/>
        </w:rPr>
      </w:pPr>
      <w:r>
        <w:rPr>
          <w:sz w:val="26"/>
          <w:szCs w:val="26"/>
        </w:rPr>
        <w:t xml:space="preserve">  a-)  06:30                 b-)10:00               c-)18:00</w:t>
      </w:r>
    </w:p>
    <w:p w:rsidR="00135E91" w:rsidRDefault="00135E91" w:rsidP="003C225D">
      <w:pPr>
        <w:rPr>
          <w:sz w:val="26"/>
          <w:szCs w:val="26"/>
        </w:rPr>
      </w:pPr>
    </w:p>
    <w:p w:rsidR="00135E91" w:rsidRPr="00710E19" w:rsidRDefault="00135E91" w:rsidP="003C225D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16</w:t>
      </w:r>
      <w:r w:rsidRPr="00710E19">
        <w:rPr>
          <w:b/>
          <w:bCs/>
          <w:sz w:val="26"/>
          <w:szCs w:val="26"/>
        </w:rPr>
        <w:t>-)</w:t>
      </w:r>
      <w:r>
        <w:rPr>
          <w:b/>
          <w:bCs/>
          <w:sz w:val="26"/>
          <w:szCs w:val="26"/>
        </w:rPr>
        <w:t xml:space="preserve"> Aşağıda ki saatlerin hangisi </w:t>
      </w:r>
      <w:r w:rsidRPr="00CE56AC">
        <w:rPr>
          <w:rFonts w:ascii="Hand writing Mutlu" w:hAnsi="Hand writing Mutlu" w:cs="Hand writing Mutlu"/>
          <w:b/>
          <w:bCs/>
          <w:sz w:val="26"/>
          <w:szCs w:val="26"/>
        </w:rPr>
        <w:t>22:30</w:t>
      </w:r>
      <w:r>
        <w:rPr>
          <w:rFonts w:ascii="Hand writing Mutlu" w:hAnsi="Hand writing Mutlu" w:cs="Hand writing Mutlu"/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gösterir</w:t>
      </w:r>
      <w:r w:rsidRPr="00710E19">
        <w:rPr>
          <w:b/>
          <w:bCs/>
          <w:sz w:val="26"/>
          <w:szCs w:val="26"/>
        </w:rPr>
        <w:t>?</w:t>
      </w:r>
    </w:p>
    <w:p w:rsidR="00135E91" w:rsidRDefault="00135E91" w:rsidP="003C225D">
      <w:pPr>
        <w:rPr>
          <w:sz w:val="26"/>
          <w:szCs w:val="26"/>
        </w:rPr>
      </w:pPr>
      <w:r>
        <w:rPr>
          <w:noProof/>
          <w:lang w:eastAsia="tr-TR"/>
        </w:rPr>
        <w:pict>
          <v:shape id="_x0000_s1034" type="#_x0000_t32" style="position:absolute;margin-left:135pt;margin-top:21.7pt;width:4.5pt;height:21.75pt;flip:x y;z-index:251662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231.55pt;margin-top:11.1pt;width:0;height:31.5pt;flip:y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75" style="position:absolute;margin-left:193.2pt;margin-top:2.85pt;width:72.75pt;height:82.5pt;z-index:-251663872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37" type="#_x0000_t75" style="position:absolute;margin-left:99.45pt;margin-top:2.85pt;width:72.75pt;height:82.5pt;z-index:-251664896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38" type="#_x0000_t75" style="position:absolute;margin-left:3.45pt;margin-top:2.7pt;width:72.75pt;height:82.5pt;z-index:-251665920;visibility:visible">
            <v:imagedata r:id="rId6" o:title=""/>
          </v:shape>
        </w:pict>
      </w:r>
      <w:r>
        <w:rPr>
          <w:sz w:val="26"/>
          <w:szCs w:val="26"/>
        </w:rPr>
        <w:t>a-)                         b-)                             c-)</w:t>
      </w:r>
    </w:p>
    <w:p w:rsidR="00135E91" w:rsidRPr="00526D58" w:rsidRDefault="00135E91" w:rsidP="003C225D">
      <w:pPr>
        <w:rPr>
          <w:sz w:val="26"/>
          <w:szCs w:val="26"/>
        </w:rPr>
      </w:pPr>
      <w:r>
        <w:rPr>
          <w:noProof/>
          <w:lang w:eastAsia="tr-TR"/>
        </w:rPr>
        <w:pict>
          <v:shape id="_x0000_s1039" type="#_x0000_t32" style="position:absolute;margin-left:214.25pt;margin-top:2.25pt;width:17.3pt;height:10.5pt;flip:x y;z-index:2516638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137.7pt;margin-top:12pt;width:0;height:29.25pt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40.95pt;margin-top:12pt;width:0;height:29.25pt;z-index:251659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30.45pt;margin-top:2.25pt;width:10.5pt;height:9.75pt;flip:x y;z-index:251658752" o:connectortype="straight">
            <v:stroke endarrow="block"/>
          </v:shape>
        </w:pict>
      </w:r>
    </w:p>
    <w:p w:rsidR="00135E91" w:rsidRDefault="00135E91" w:rsidP="00D2774D">
      <w:pPr>
        <w:rPr>
          <w:sz w:val="26"/>
          <w:szCs w:val="26"/>
        </w:rPr>
      </w:pPr>
    </w:p>
    <w:p w:rsidR="00135E91" w:rsidRDefault="00135E91" w:rsidP="00D2774D">
      <w:pPr>
        <w:rPr>
          <w:sz w:val="28"/>
          <w:szCs w:val="28"/>
        </w:rPr>
      </w:pPr>
    </w:p>
    <w:p w:rsidR="00135E91" w:rsidRDefault="00135E91" w:rsidP="00D2774D">
      <w:pPr>
        <w:rPr>
          <w:sz w:val="28"/>
          <w:szCs w:val="28"/>
        </w:rPr>
      </w:pPr>
    </w:p>
    <w:p w:rsidR="00135E91" w:rsidRDefault="00135E91" w:rsidP="00D2774D">
      <w:pPr>
        <w:rPr>
          <w:sz w:val="28"/>
          <w:szCs w:val="28"/>
        </w:rPr>
      </w:pPr>
    </w:p>
    <w:p w:rsidR="00135E91" w:rsidRDefault="00135E91" w:rsidP="00D2774D">
      <w:pPr>
        <w:rPr>
          <w:sz w:val="28"/>
          <w:szCs w:val="28"/>
        </w:rPr>
      </w:pPr>
    </w:p>
    <w:p w:rsidR="00135E91" w:rsidRDefault="00135E91" w:rsidP="00D2774D">
      <w:pPr>
        <w:rPr>
          <w:sz w:val="28"/>
          <w:szCs w:val="28"/>
        </w:rPr>
      </w:pPr>
    </w:p>
    <w:p w:rsidR="00135E91" w:rsidRDefault="00135E91" w:rsidP="00D2774D">
      <w:pPr>
        <w:rPr>
          <w:sz w:val="28"/>
          <w:szCs w:val="28"/>
        </w:rPr>
      </w:pPr>
    </w:p>
    <w:p w:rsidR="00135E91" w:rsidRDefault="00135E91" w:rsidP="00D2774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17-) A</w:t>
      </w:r>
      <w:r w:rsidRPr="00710E19">
        <w:rPr>
          <w:b/>
          <w:bCs/>
          <w:sz w:val="28"/>
          <w:szCs w:val="28"/>
        </w:rPr>
        <w:t xml:space="preserve">şağıdakilerden hangisi simetrik </w:t>
      </w:r>
      <w:r w:rsidRPr="00E12E70">
        <w:rPr>
          <w:b/>
          <w:bCs/>
          <w:sz w:val="28"/>
          <w:szCs w:val="28"/>
          <w:u w:val="double"/>
        </w:rPr>
        <w:t>değildir?</w:t>
      </w:r>
    </w:p>
    <w:p w:rsidR="00135E91" w:rsidRPr="00710E19" w:rsidRDefault="00135E91" w:rsidP="00D2774D">
      <w:pPr>
        <w:rPr>
          <w:b/>
          <w:bCs/>
          <w:sz w:val="28"/>
          <w:szCs w:val="28"/>
        </w:rPr>
      </w:pPr>
    </w:p>
    <w:p w:rsidR="00135E91" w:rsidRPr="00D2774D" w:rsidRDefault="00135E91" w:rsidP="00D2774D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43" style="position:absolute;margin-left:172.05pt;margin-top:12.05pt;width:61pt;height:45.4pt;rotation:948678fd;z-index:251655680" coordsize="1351,1115" path="m,173hdc10,203,20,233,30,263v12,36,156,126,165,135c283,486,356,591,420,698v5,41,7,119,30,165c481,925,536,926,585,968v108,93,120,114,270,135c940,1098,1029,1115,1110,1088v72,-24,47,-91,75,-135c1213,909,1252,879,1275,833v31,-62,58,-128,75,-195c1345,608,1351,574,1335,548,1239,392,1133,425,960,413v-5,-20,-18,-40,-15,-60c951,304,1004,251,1020,203v-5,-45,4,-94,-15,-135c996,48,964,49,945,38,929,29,915,18,900,8,700,13,499,,300,23v-25,3,-25,45,-45,60c218,109,99,129,45,143,26,199,44,195,,173xe">
            <v:path arrowok="t"/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4" type="#_x0000_t74" style="position:absolute;margin-left:96.45pt;margin-top:14.45pt;width:51pt;height:35.25pt;z-index:251654656"/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5" type="#_x0000_t15" style="position:absolute;margin-left:16.2pt;margin-top:7.7pt;width:46.5pt;height:37.5pt;rotation:270;z-index:251653632"/>
        </w:pict>
      </w:r>
      <w:r>
        <w:rPr>
          <w:sz w:val="28"/>
          <w:szCs w:val="28"/>
        </w:rPr>
        <w:t xml:space="preserve"> a-)</w:t>
      </w:r>
      <w:r>
        <w:rPr>
          <w:sz w:val="28"/>
          <w:szCs w:val="28"/>
        </w:rPr>
        <w:tab/>
        <w:t xml:space="preserve">               b-)                   c-)</w:t>
      </w:r>
    </w:p>
    <w:p w:rsidR="00135E91" w:rsidRDefault="00135E91" w:rsidP="00124491">
      <w:pPr>
        <w:rPr>
          <w:sz w:val="28"/>
          <w:szCs w:val="28"/>
        </w:rPr>
      </w:pPr>
    </w:p>
    <w:p w:rsidR="00135E91" w:rsidRDefault="00135E91" w:rsidP="00124491">
      <w:pPr>
        <w:rPr>
          <w:sz w:val="28"/>
          <w:szCs w:val="28"/>
        </w:rPr>
      </w:pPr>
    </w:p>
    <w:p w:rsidR="00135E91" w:rsidRPr="00124491" w:rsidRDefault="00135E91" w:rsidP="00124491">
      <w:pPr>
        <w:rPr>
          <w:b/>
          <w:bCs/>
          <w:sz w:val="28"/>
          <w:szCs w:val="28"/>
        </w:rPr>
      </w:pPr>
      <w:r w:rsidRPr="00124491">
        <w:rPr>
          <w:b/>
          <w:bCs/>
          <w:sz w:val="28"/>
          <w:szCs w:val="28"/>
        </w:rPr>
        <w:t xml:space="preserve">18-)Aşağıdakilerden hangisi simetrik olarak  iki </w:t>
      </w:r>
      <w:r>
        <w:rPr>
          <w:b/>
          <w:bCs/>
          <w:sz w:val="28"/>
          <w:szCs w:val="28"/>
        </w:rPr>
        <w:t xml:space="preserve">         </w:t>
      </w:r>
      <w:r w:rsidRPr="00124491">
        <w:rPr>
          <w:b/>
          <w:bCs/>
          <w:sz w:val="28"/>
          <w:szCs w:val="28"/>
        </w:rPr>
        <w:t>eş parçaya ayrılmaz?İşaretleyiniz</w:t>
      </w:r>
      <w:r w:rsidRPr="00124491">
        <w:rPr>
          <w:rFonts w:ascii="ALFABET98" w:hAnsi="ALFABET98" w:cs="ALFABET98"/>
          <w:b/>
          <w:bCs/>
          <w:sz w:val="28"/>
          <w:szCs w:val="28"/>
        </w:rPr>
        <w:t>.</w:t>
      </w:r>
    </w:p>
    <w:p w:rsidR="00135E91" w:rsidRDefault="00135E91" w:rsidP="00124491">
      <w:pPr>
        <w:rPr>
          <w:rFonts w:ascii="ALFABET98" w:hAnsi="ALFABET98" w:cs="ALFABET98"/>
          <w:b/>
          <w:bCs/>
          <w:sz w:val="44"/>
          <w:szCs w:val="44"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6" type="#_x0000_t109" style="position:absolute;margin-left:198pt;margin-top:27.95pt;width:18.4pt;height:13.4pt;z-index:251668992"/>
        </w:pict>
      </w:r>
      <w:r>
        <w:rPr>
          <w:noProof/>
          <w:lang w:eastAsia="tr-TR"/>
        </w:rPr>
        <w:pict>
          <v:shape id="_x0000_s1047" type="#_x0000_t109" style="position:absolute;margin-left:108pt;margin-top:27.95pt;width:18.4pt;height:13.4pt;z-index:251667968"/>
        </w:pict>
      </w:r>
      <w:r>
        <w:rPr>
          <w:noProof/>
          <w:lang w:eastAsia="tr-TR"/>
        </w:rPr>
        <w:pict>
          <v:shape id="_x0000_s1048" type="#_x0000_t109" style="position:absolute;margin-left:29.6pt;margin-top:30.95pt;width:18.4pt;height:13.4pt;z-index:251666944"/>
        </w:pict>
      </w:r>
      <w:r>
        <w:rPr>
          <w:rFonts w:ascii="ALFABET98" w:hAnsi="ALFABET98" w:cs="ALFABET98"/>
          <w:b/>
          <w:bCs/>
          <w:sz w:val="40"/>
          <w:szCs w:val="40"/>
        </w:rPr>
        <w:t xml:space="preserve">     F         </w:t>
      </w:r>
      <w:r>
        <w:rPr>
          <w:rFonts w:ascii="ALFABET98" w:hAnsi="ALFABET98" w:cs="ALFABET98"/>
          <w:b/>
          <w:bCs/>
          <w:sz w:val="44"/>
          <w:szCs w:val="44"/>
        </w:rPr>
        <w:t xml:space="preserve">Y     </w:t>
      </w:r>
      <w:r w:rsidRPr="00A10AB2">
        <w:rPr>
          <w:rFonts w:ascii="ALFABET98" w:hAnsi="ALFABET98" w:cs="ALFABET98"/>
          <w:b/>
          <w:bCs/>
          <w:sz w:val="44"/>
          <w:szCs w:val="44"/>
        </w:rPr>
        <w:t xml:space="preserve"> </w:t>
      </w:r>
      <w:r>
        <w:rPr>
          <w:rFonts w:ascii="ALFABET98" w:hAnsi="ALFABET98" w:cs="ALFABET98"/>
          <w:b/>
          <w:bCs/>
          <w:sz w:val="44"/>
          <w:szCs w:val="44"/>
        </w:rPr>
        <w:t xml:space="preserve"> </w:t>
      </w:r>
      <w:r w:rsidRPr="00A10AB2">
        <w:rPr>
          <w:rFonts w:ascii="ALFABET98" w:hAnsi="ALFABET98" w:cs="ALFABET98"/>
          <w:b/>
          <w:bCs/>
          <w:sz w:val="44"/>
          <w:szCs w:val="44"/>
        </w:rPr>
        <w:t xml:space="preserve">  A        </w:t>
      </w:r>
    </w:p>
    <w:p w:rsidR="00135E91" w:rsidRDefault="00135E91" w:rsidP="00601B0A">
      <w:pPr>
        <w:rPr>
          <w:b/>
          <w:bCs/>
          <w:sz w:val="28"/>
          <w:szCs w:val="28"/>
        </w:rPr>
      </w:pPr>
    </w:p>
    <w:p w:rsidR="00135E91" w:rsidRDefault="00135E91" w:rsidP="00B1232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19-)</w:t>
      </w:r>
      <w:r w:rsidRPr="00E80354">
        <w:rPr>
          <w:rFonts w:ascii="Comic Sans MS" w:hAnsi="Comic Sans MS" w:cs="Comic Sans MS"/>
          <w:b/>
          <w:bCs/>
        </w:rPr>
        <w:t xml:space="preserve">Sümeyra ve Betül </w:t>
      </w:r>
      <w:r>
        <w:rPr>
          <w:rFonts w:ascii="Comic Sans MS" w:hAnsi="Comic Sans MS" w:cs="Comic Sans MS"/>
          <w:b/>
          <w:bCs/>
        </w:rPr>
        <w:t>14</w:t>
      </w:r>
      <w:r w:rsidRPr="00E80354">
        <w:rPr>
          <w:rFonts w:ascii="Comic Sans MS" w:hAnsi="Comic Sans MS" w:cs="Comic Sans MS"/>
          <w:b/>
          <w:bCs/>
        </w:rPr>
        <w:t xml:space="preserve"> tane</w:t>
      </w:r>
      <w:r w:rsidRPr="00E80354">
        <w:rPr>
          <w:rFonts w:ascii="Comic Sans MS" w:hAnsi="Comic Sans MS" w:cs="Comic Sans MS"/>
        </w:rPr>
        <w:t xml:space="preserve">    </w:t>
      </w:r>
      <w:r w:rsidRPr="00823359">
        <w:rPr>
          <w:rFonts w:ascii="Comic Sans MS" w:hAnsi="Comic Sans MS" w:cs="Comic Sans MS"/>
        </w:rPr>
        <w:pict>
          <v:shape id="_x0000_i1027" type="#_x0000_t75" style="width:30.75pt;height:24.75pt">
            <v:imagedata r:id="rId8" o:title=""/>
          </v:shape>
        </w:pict>
      </w:r>
      <w:r w:rsidRPr="00E80354">
        <w:rPr>
          <w:rFonts w:ascii="Comic Sans MS" w:hAnsi="Comic Sans MS" w:cs="Comic Sans MS"/>
        </w:rPr>
        <w:t xml:space="preserve"> </w:t>
      </w:r>
      <w:r w:rsidRPr="00E80354">
        <w:rPr>
          <w:rFonts w:ascii="Comic Sans MS" w:hAnsi="Comic Sans MS" w:cs="Comic Sans MS"/>
          <w:b/>
          <w:bCs/>
        </w:rPr>
        <w:t>i   eşit olarak paylaştılar.Her biri kaç kalem almıştır?</w:t>
      </w:r>
    </w:p>
    <w:p w:rsidR="00135E91" w:rsidRDefault="00135E91" w:rsidP="00601B0A">
      <w:pPr>
        <w:rPr>
          <w:sz w:val="28"/>
          <w:szCs w:val="28"/>
        </w:rPr>
      </w:pPr>
      <w:r w:rsidRPr="00B1232D">
        <w:rPr>
          <w:sz w:val="28"/>
          <w:szCs w:val="28"/>
        </w:rPr>
        <w:t xml:space="preserve">    a)7                    b)9                    c)12</w:t>
      </w:r>
    </w:p>
    <w:p w:rsidR="00135E91" w:rsidRPr="00B1232D" w:rsidRDefault="00135E91" w:rsidP="00601B0A">
      <w:pPr>
        <w:rPr>
          <w:sz w:val="28"/>
          <w:szCs w:val="28"/>
        </w:rPr>
      </w:pPr>
    </w:p>
    <w:p w:rsidR="00135E91" w:rsidRDefault="00135E91" w:rsidP="00601B0A">
      <w:pPr>
        <w:rPr>
          <w:b/>
          <w:bCs/>
          <w:sz w:val="28"/>
          <w:szCs w:val="28"/>
        </w:rPr>
      </w:pPr>
      <w:r w:rsidRPr="000D3658">
        <w:rPr>
          <w:b/>
          <w:bCs/>
          <w:sz w:val="28"/>
          <w:szCs w:val="28"/>
        </w:rPr>
        <w:t>20-) 2 yarım ekmek ile 4 çeyrek ekmek kaç tane bütün ekmek eder?</w:t>
      </w:r>
    </w:p>
    <w:p w:rsidR="00135E91" w:rsidRDefault="00135E91" w:rsidP="00601B0A">
      <w:pPr>
        <w:rPr>
          <w:sz w:val="28"/>
          <w:szCs w:val="28"/>
        </w:rPr>
      </w:pPr>
      <w:r>
        <w:rPr>
          <w:sz w:val="28"/>
          <w:szCs w:val="28"/>
        </w:rPr>
        <w:t>a-) 6                        b-) 3                       c-)2</w:t>
      </w:r>
    </w:p>
    <w:p w:rsidR="00135E91" w:rsidRDefault="00135E91" w:rsidP="00601B0A">
      <w:pPr>
        <w:rPr>
          <w:sz w:val="28"/>
          <w:szCs w:val="28"/>
        </w:rPr>
      </w:pPr>
    </w:p>
    <w:p w:rsidR="00135E91" w:rsidRDefault="00135E91" w:rsidP="00601B0A">
      <w:pPr>
        <w:rPr>
          <w:sz w:val="28"/>
          <w:szCs w:val="28"/>
        </w:rPr>
      </w:pPr>
      <w:hyperlink r:id="rId9" w:history="1">
        <w:r>
          <w:rPr>
            <w:rStyle w:val="Hyperlink"/>
          </w:rPr>
          <w:t>www.sorubak.com</w:t>
        </w:r>
      </w:hyperlink>
    </w:p>
    <w:p w:rsidR="00135E91" w:rsidRDefault="00135E91" w:rsidP="00601B0A">
      <w:pPr>
        <w:rPr>
          <w:sz w:val="28"/>
          <w:szCs w:val="28"/>
        </w:rPr>
      </w:pPr>
      <w:r>
        <w:rPr>
          <w:sz w:val="28"/>
          <w:szCs w:val="28"/>
        </w:rPr>
        <w:t xml:space="preserve">        BAŞARILAR BÖCÜKLERİM</w:t>
      </w:r>
    </w:p>
    <w:p w:rsidR="00135E91" w:rsidRPr="000D3658" w:rsidRDefault="00135E91" w:rsidP="00601B0A">
      <w:pPr>
        <w:rPr>
          <w:sz w:val="28"/>
          <w:szCs w:val="28"/>
        </w:rPr>
      </w:pPr>
      <w:r>
        <w:rPr>
          <w:sz w:val="28"/>
          <w:szCs w:val="28"/>
        </w:rPr>
        <w:t xml:space="preserve">           2. Sınıf Öğretmenleri</w:t>
      </w:r>
    </w:p>
    <w:sectPr w:rsidR="00135E91" w:rsidRPr="000D3658" w:rsidSect="00124491">
      <w:pgSz w:w="11906" w:h="16838"/>
      <w:pgMar w:top="540" w:right="424" w:bottom="284" w:left="426" w:header="708" w:footer="708" w:gutter="0"/>
      <w:cols w:num="2" w:space="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55B88"/>
    <w:multiLevelType w:val="hybridMultilevel"/>
    <w:tmpl w:val="692669D4"/>
    <w:lvl w:ilvl="0" w:tplc="1112549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1B0A"/>
    <w:rsid w:val="00005406"/>
    <w:rsid w:val="00051241"/>
    <w:rsid w:val="00065F4D"/>
    <w:rsid w:val="000B1B36"/>
    <w:rsid w:val="000D3658"/>
    <w:rsid w:val="00124491"/>
    <w:rsid w:val="00135E91"/>
    <w:rsid w:val="001D14BF"/>
    <w:rsid w:val="00250ADD"/>
    <w:rsid w:val="00257BAD"/>
    <w:rsid w:val="002C3BF7"/>
    <w:rsid w:val="002E2CE0"/>
    <w:rsid w:val="003612BA"/>
    <w:rsid w:val="00377035"/>
    <w:rsid w:val="003C225D"/>
    <w:rsid w:val="003C551F"/>
    <w:rsid w:val="003D03B4"/>
    <w:rsid w:val="004E1CCB"/>
    <w:rsid w:val="004E6E78"/>
    <w:rsid w:val="005259E6"/>
    <w:rsid w:val="00526209"/>
    <w:rsid w:val="00526D58"/>
    <w:rsid w:val="0059106B"/>
    <w:rsid w:val="005F3112"/>
    <w:rsid w:val="00601B0A"/>
    <w:rsid w:val="0062638C"/>
    <w:rsid w:val="00663100"/>
    <w:rsid w:val="00690655"/>
    <w:rsid w:val="006C5C10"/>
    <w:rsid w:val="006D735B"/>
    <w:rsid w:val="00710E19"/>
    <w:rsid w:val="00715388"/>
    <w:rsid w:val="00736A3E"/>
    <w:rsid w:val="00747912"/>
    <w:rsid w:val="007B20E5"/>
    <w:rsid w:val="007B2C99"/>
    <w:rsid w:val="007E26F9"/>
    <w:rsid w:val="00823359"/>
    <w:rsid w:val="008A14FB"/>
    <w:rsid w:val="00954190"/>
    <w:rsid w:val="009564EF"/>
    <w:rsid w:val="00A10AB2"/>
    <w:rsid w:val="00A437CD"/>
    <w:rsid w:val="00A71446"/>
    <w:rsid w:val="00AA6FD4"/>
    <w:rsid w:val="00B1232D"/>
    <w:rsid w:val="00B14027"/>
    <w:rsid w:val="00B613D4"/>
    <w:rsid w:val="00B71961"/>
    <w:rsid w:val="00BF742F"/>
    <w:rsid w:val="00C0335E"/>
    <w:rsid w:val="00C956C5"/>
    <w:rsid w:val="00CD22B9"/>
    <w:rsid w:val="00CE0D87"/>
    <w:rsid w:val="00CE56AC"/>
    <w:rsid w:val="00CE7360"/>
    <w:rsid w:val="00D21ECC"/>
    <w:rsid w:val="00D22E1C"/>
    <w:rsid w:val="00D2774D"/>
    <w:rsid w:val="00D44777"/>
    <w:rsid w:val="00D47154"/>
    <w:rsid w:val="00D567BE"/>
    <w:rsid w:val="00D75BE5"/>
    <w:rsid w:val="00D810DF"/>
    <w:rsid w:val="00DB18BE"/>
    <w:rsid w:val="00DD33C0"/>
    <w:rsid w:val="00E12E70"/>
    <w:rsid w:val="00E211B5"/>
    <w:rsid w:val="00E33283"/>
    <w:rsid w:val="00E80354"/>
    <w:rsid w:val="00E850D9"/>
    <w:rsid w:val="00F37333"/>
    <w:rsid w:val="00F37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4FB"/>
    <w:pPr>
      <w:spacing w:before="100" w:beforeAutospacing="1" w:after="100" w:afterAutospacing="1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01B0A"/>
    <w:pPr>
      <w:ind w:left="720"/>
    </w:pPr>
  </w:style>
  <w:style w:type="character" w:styleId="Hyperlink">
    <w:name w:val="Hyperlink"/>
    <w:basedOn w:val="DefaultParagraphFont"/>
    <w:uiPriority w:val="99"/>
    <w:rsid w:val="00E3328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402</Words>
  <Characters>2297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MATEMATİK SINAVI</dc:title>
  <dc:subject/>
  <dc:creator>oğuzhan</dc:creator>
  <cp:keywords/>
  <dc:description/>
  <cp:lastModifiedBy>EDANUR HANIM</cp:lastModifiedBy>
  <cp:revision>9</cp:revision>
  <dcterms:created xsi:type="dcterms:W3CDTF">2011-11-21T21:39:00Z</dcterms:created>
  <dcterms:modified xsi:type="dcterms:W3CDTF">2011-12-12T19:31:00Z</dcterms:modified>
</cp:coreProperties>
</file>