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C78" w:rsidRPr="00CE4E3C" w:rsidRDefault="00797C78">
      <w:pPr>
        <w:rPr>
          <w:rFonts w:ascii="Hand writing Mutlu" w:hAnsi="Hand writing Mutlu"/>
          <w:sz w:val="24"/>
        </w:rPr>
      </w:pPr>
      <w:r w:rsidRPr="00CE4E3C">
        <w:rPr>
          <w:rFonts w:ascii="Hand writing Mutlu" w:hAnsi="Hand writing Mutlu"/>
        </w:rPr>
        <w:t>Aşağıdaki kelime gruplarından cümle olanların kut</w:t>
      </w:r>
      <w:r>
        <w:rPr>
          <w:rFonts w:ascii="Hand writing Mutlu" w:hAnsi="Hand writing Mutlu"/>
        </w:rPr>
        <w:t>usunu maviye,cümle olmayanların</w:t>
      </w:r>
      <w:r w:rsidRPr="00CE4E3C">
        <w:rPr>
          <w:rFonts w:ascii="Hand writing Mutlu" w:hAnsi="Hand writing Mutlu"/>
        </w:rPr>
        <w:t>kutusunu kırmızıya boyayalım</w:t>
      </w:r>
      <w:r>
        <w:rPr>
          <w:rFonts w:ascii="Hand writing Mutlu" w:hAnsi="Hand writing Mutlu"/>
        </w:rPr>
        <w:t xml:space="preserve">                                                 </w:t>
      </w:r>
      <w:r w:rsidRPr="00CE4E3C">
        <w:rPr>
          <w:rFonts w:ascii="Hand writing Mutlu" w:hAnsi="Hand writing Mutlu"/>
          <w:sz w:val="24"/>
        </w:rPr>
        <w:t>.</w:t>
      </w:r>
      <w:r w:rsidRPr="00B41BC0"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</w:t>
      </w:r>
    </w:p>
    <w:p w:rsidR="00797C78" w:rsidRDefault="00797C78"/>
    <w:p w:rsidR="00797C78" w:rsidRDefault="00797C78"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5.25pt;margin-top:247.6pt;width:245.25pt;height:38.25pt;z-index:251644416">
            <v:textbox>
              <w:txbxContent>
                <w:p w:rsidR="00797C78" w:rsidRPr="00CE4E3C" w:rsidRDefault="00797C78" w:rsidP="00857E4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>Kış gelince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122" style="position:absolute;margin-left:5.25pt;margin-top:191.5pt;width:245.25pt;height:38.25pt;z-index:251641344">
            <v:textbox>
              <w:txbxContent>
                <w:p w:rsidR="00797C78" w:rsidRPr="00CE4E3C" w:rsidRDefault="00797C78" w:rsidP="00857E4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>Aslı okula başladı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22" style="position:absolute;margin-left:283.5pt;margin-top:242.5pt;width:245.25pt;height:38.25pt;z-index:251642368">
            <v:textbox>
              <w:txbxContent>
                <w:p w:rsidR="00797C78" w:rsidRPr="00CE4E3C" w:rsidRDefault="00797C78" w:rsidP="00857E4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 xml:space="preserve">Bahçemizde elma ağacı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22" style="position:absolute;margin-left:279.75pt;margin-top:196pt;width:245.25pt;height:38.25pt;z-index:251643392">
            <v:textbox>
              <w:txbxContent>
                <w:p w:rsidR="00797C78" w:rsidRPr="00CE4E3C" w:rsidRDefault="00797C78" w:rsidP="00857E4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>Arkadaşlarıma fıkra anlattım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22" style="position:absolute;margin-left:5.25pt;margin-top:145.75pt;width:245.25pt;height:38.25pt;z-index:251640320">
            <v:textbox>
              <w:txbxContent>
                <w:p w:rsidR="00797C78" w:rsidRPr="00CE4E3C" w:rsidRDefault="00797C78" w:rsidP="00857E4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 xml:space="preserve">Okula servis aracı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22" style="position:absolute;margin-left:5.25pt;margin-top:97.6pt;width:245.25pt;height:38.25pt;z-index:251635200">
            <v:textbox>
              <w:txbxContent>
                <w:p w:rsidR="00797C78" w:rsidRPr="00CE4E3C" w:rsidRDefault="00797C78" w:rsidP="00857E4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>Taze ekmek ile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22" style="position:absolute;margin-left:5.25pt;margin-top:47.5pt;width:245.25pt;height:38.25pt;z-index:251634176">
            <v:textbox>
              <w:txbxContent>
                <w:p w:rsidR="00797C78" w:rsidRPr="00CE4E3C" w:rsidRDefault="00797C78" w:rsidP="00857E4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>Ali çok koştuğu için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22" style="position:absolute;margin-left:279.75pt;margin-top:145.75pt;width:245.25pt;height:38.25pt;z-index:251636224">
            <v:textbox>
              <w:txbxContent>
                <w:p w:rsidR="00797C78" w:rsidRPr="00CE4E3C" w:rsidRDefault="00797C78" w:rsidP="00857E4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>Kuşlar gökyüzünde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22" style="position:absolute;margin-left:279.75pt;margin-top:97.6pt;width:245.25pt;height:38.25pt;z-index:251637248">
            <v:textbox>
              <w:txbxContent>
                <w:p w:rsidR="00797C78" w:rsidRPr="00CE4E3C" w:rsidRDefault="00797C78" w:rsidP="00857E4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>Uyudum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22" style="position:absolute;margin-left:279.75pt;margin-top:47.5pt;width:245.25pt;height:38.25pt;z-index:251638272">
            <v:textbox>
              <w:txbxContent>
                <w:p w:rsidR="00797C78" w:rsidRPr="00CE4E3C" w:rsidRDefault="00797C78" w:rsidP="00857E4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>Biraz gelir misin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22" style="position:absolute;margin-left:279.75pt;margin-top:1.6pt;width:245.25pt;height:38.25pt;z-index:251639296">
            <v:textbox>
              <w:txbxContent>
                <w:p w:rsidR="00797C78" w:rsidRPr="00CE4E3C" w:rsidRDefault="00797C78" w:rsidP="00857E4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>Daha çok çalışmalısın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22" style="position:absolute;margin-left:5.25pt;margin-top:3.85pt;width:245.25pt;height:38.25pt;z-index:251633152">
            <v:textbox>
              <w:txbxContent>
                <w:p w:rsidR="00797C78" w:rsidRPr="00CE4E3C" w:rsidRDefault="00797C78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>Zürafa,kuşa yardım etmiş</w:t>
                  </w:r>
                </w:p>
              </w:txbxContent>
            </v:textbox>
          </v:shape>
        </w:pict>
      </w:r>
    </w:p>
    <w:p w:rsidR="00797C78" w:rsidRPr="00857E4B" w:rsidRDefault="00797C78" w:rsidP="00857E4B"/>
    <w:p w:rsidR="00797C78" w:rsidRPr="00857E4B" w:rsidRDefault="00797C78" w:rsidP="00857E4B"/>
    <w:p w:rsidR="00797C78" w:rsidRPr="00857E4B" w:rsidRDefault="00797C78" w:rsidP="00857E4B"/>
    <w:p w:rsidR="00797C78" w:rsidRPr="00857E4B" w:rsidRDefault="00797C78" w:rsidP="00857E4B"/>
    <w:p w:rsidR="00797C78" w:rsidRPr="00857E4B" w:rsidRDefault="00797C78" w:rsidP="00857E4B"/>
    <w:p w:rsidR="00797C78" w:rsidRPr="00857E4B" w:rsidRDefault="00797C78" w:rsidP="00857E4B"/>
    <w:p w:rsidR="00797C78" w:rsidRPr="00857E4B" w:rsidRDefault="00797C78" w:rsidP="00857E4B"/>
    <w:p w:rsidR="00797C78" w:rsidRPr="00857E4B" w:rsidRDefault="00797C78" w:rsidP="00857E4B"/>
    <w:p w:rsidR="00797C78" w:rsidRPr="00857E4B" w:rsidRDefault="00797C78" w:rsidP="00857E4B"/>
    <w:p w:rsidR="00797C78" w:rsidRPr="00857E4B" w:rsidRDefault="00797C78" w:rsidP="00857E4B"/>
    <w:p w:rsidR="00797C78" w:rsidRDefault="00797C78" w:rsidP="00857E4B"/>
    <w:p w:rsidR="00797C78" w:rsidRPr="00CE4E3C" w:rsidRDefault="00797C78" w:rsidP="00857E4B">
      <w:pPr>
        <w:rPr>
          <w:rFonts w:ascii="Hand writing Mutlu" w:hAnsi="Hand writing Mutlu"/>
          <w:sz w:val="28"/>
        </w:rPr>
      </w:pPr>
      <w:r w:rsidRPr="00CE4E3C">
        <w:rPr>
          <w:rFonts w:ascii="Hand writing Mutlu" w:hAnsi="Hand writing Mutlu"/>
          <w:sz w:val="28"/>
        </w:rPr>
        <w:t>Aşağıdaki cümleleri  tamamlayacak kelimeleri seçip,boşluğa yazalım.</w:t>
      </w:r>
    </w:p>
    <w:p w:rsidR="00797C78" w:rsidRDefault="00797C78" w:rsidP="00857E4B">
      <w:r>
        <w:rPr>
          <w:noProof/>
          <w:lang w:eastAsia="tr-TR"/>
        </w:rPr>
        <w:pict>
          <v:roundrect id="_x0000_s1038" style="position:absolute;margin-left:13.5pt;margin-top:4pt;width:404.25pt;height:60pt;z-index:251645440" arcsize="10923f">
            <v:textbox>
              <w:txbxContent>
                <w:p w:rsidR="00797C78" w:rsidRPr="00CE4E3C" w:rsidRDefault="00797C78" w:rsidP="00CE4E3C">
                  <w:pPr>
                    <w:jc w:val="center"/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e</w:t>
                  </w:r>
                  <w:r w:rsidRPr="00CE4E3C">
                    <w:rPr>
                      <w:rFonts w:ascii="Hand writing Mutlu" w:hAnsi="Hand writing Mutlu"/>
                      <w:sz w:val="24"/>
                    </w:rPr>
                    <w:t>ğlendik</w:t>
                  </w:r>
                  <w:r w:rsidRPr="00CE4E3C">
                    <w:rPr>
                      <w:rFonts w:ascii="Hand writing Mutlu" w:hAnsi="Hand writing Mutlu"/>
                      <w:sz w:val="24"/>
                    </w:rPr>
                    <w:tab/>
                    <w:t>yaptı</w:t>
                  </w:r>
                  <w:r w:rsidRPr="00CE4E3C">
                    <w:rPr>
                      <w:rFonts w:ascii="Hand writing Mutlu" w:hAnsi="Hand writing Mutlu"/>
                      <w:sz w:val="24"/>
                    </w:rPr>
                    <w:tab/>
                  </w:r>
                  <w:r w:rsidRPr="00CE4E3C">
                    <w:rPr>
                      <w:rFonts w:ascii="Hand writing Mutlu" w:hAnsi="Hand writing Mutlu"/>
                      <w:sz w:val="24"/>
                    </w:rPr>
                    <w:tab/>
                    <w:t>oynuyorlar</w:t>
                  </w:r>
                  <w:r w:rsidRPr="00CE4E3C">
                    <w:rPr>
                      <w:rFonts w:ascii="Hand writing Mutlu" w:hAnsi="Hand writing Mutlu"/>
                      <w:sz w:val="24"/>
                    </w:rPr>
                    <w:tab/>
                  </w:r>
                  <w:r w:rsidRPr="00CE4E3C">
                    <w:rPr>
                      <w:rFonts w:ascii="Hand writing Mutlu" w:hAnsi="Hand writing Mutlu"/>
                      <w:sz w:val="24"/>
                    </w:rPr>
                    <w:tab/>
                    <w:t>gitti</w:t>
                  </w:r>
                  <w:r w:rsidRPr="00CE4E3C">
                    <w:rPr>
                      <w:rFonts w:ascii="Hand writing Mutlu" w:hAnsi="Hand writing Mutlu"/>
                      <w:sz w:val="24"/>
                    </w:rPr>
                    <w:tab/>
                  </w:r>
                  <w:r w:rsidRPr="00CE4E3C">
                    <w:rPr>
                      <w:rFonts w:ascii="Hand writing Mutlu" w:hAnsi="Hand writing Mutlu"/>
                      <w:sz w:val="24"/>
                    </w:rPr>
                    <w:tab/>
                    <w:t>gidiyorum</w:t>
                  </w:r>
                </w:p>
                <w:p w:rsidR="00797C78" w:rsidRPr="00CE4E3C" w:rsidRDefault="00797C78" w:rsidP="00CE4E3C">
                  <w:pPr>
                    <w:jc w:val="center"/>
                    <w:rPr>
                      <w:rFonts w:ascii="Hand writing Mutlu" w:hAnsi="Hand writing Mutlu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>s</w:t>
                  </w:r>
                  <w:r w:rsidRPr="00CE4E3C">
                    <w:rPr>
                      <w:rFonts w:ascii="Hand writing Mutlu" w:hAnsi="Hand writing Mutlu"/>
                      <w:sz w:val="24"/>
                    </w:rPr>
                    <w:t>eçtik</w:t>
                  </w:r>
                  <w:r w:rsidRPr="00CE4E3C">
                    <w:rPr>
                      <w:rFonts w:ascii="Hand writing Mutlu" w:hAnsi="Hand writing Mutlu"/>
                      <w:sz w:val="24"/>
                    </w:rPr>
                    <w:tab/>
                  </w:r>
                  <w:r w:rsidRPr="00CE4E3C">
                    <w:rPr>
                      <w:rFonts w:ascii="Hand writing Mutlu" w:hAnsi="Hand writing Mutlu"/>
                      <w:sz w:val="24"/>
                    </w:rPr>
                    <w:tab/>
                    <w:t>tutalım</w:t>
                  </w:r>
                </w:p>
              </w:txbxContent>
            </v:textbox>
          </v:roundrect>
        </w:pict>
      </w:r>
    </w:p>
    <w:p w:rsidR="00797C78" w:rsidRDefault="00797C78" w:rsidP="00857E4B"/>
    <w:p w:rsidR="00797C78" w:rsidRDefault="00797C78" w:rsidP="00857E4B"/>
    <w:p w:rsidR="00797C78" w:rsidRPr="00CE4E3C" w:rsidRDefault="00797C78" w:rsidP="00857E4B">
      <w:pPr>
        <w:rPr>
          <w:rFonts w:ascii="Hand writing Mutlu" w:hAnsi="Hand writing Mutlu"/>
          <w:sz w:val="28"/>
        </w:rPr>
      </w:pPr>
      <w:r w:rsidRPr="00CE4E3C">
        <w:rPr>
          <w:rFonts w:ascii="Hand writing Mutlu" w:hAnsi="Hand writing Mutlu"/>
          <w:sz w:val="28"/>
        </w:rPr>
        <w:t xml:space="preserve">Annem patatesli börek </w:t>
      </w:r>
      <w:r w:rsidRPr="00CE4E3C">
        <w:rPr>
          <w:sz w:val="28"/>
        </w:rPr>
        <w:t>………………………………</w:t>
      </w:r>
      <w:r w:rsidRPr="00CE4E3C">
        <w:rPr>
          <w:rFonts w:ascii="Hand writing Mutlu" w:hAnsi="Hand writing Mutlu"/>
          <w:sz w:val="28"/>
        </w:rPr>
        <w:t>..</w:t>
      </w:r>
    </w:p>
    <w:p w:rsidR="00797C78" w:rsidRPr="00CE4E3C" w:rsidRDefault="00797C78" w:rsidP="00857E4B">
      <w:pPr>
        <w:rPr>
          <w:rFonts w:ascii="Hand writing Mutlu" w:hAnsi="Hand writing Mutlu"/>
          <w:sz w:val="28"/>
        </w:rPr>
      </w:pPr>
      <w:r w:rsidRPr="00CE4E3C">
        <w:rPr>
          <w:rFonts w:ascii="Hand writing Mutlu" w:hAnsi="Hand writing Mutlu"/>
          <w:sz w:val="28"/>
        </w:rPr>
        <w:t xml:space="preserve">Aramızdan birini ebe </w:t>
      </w:r>
      <w:r w:rsidRPr="00CE4E3C">
        <w:rPr>
          <w:sz w:val="28"/>
        </w:rPr>
        <w:t>……………………………………</w:t>
      </w:r>
      <w:r w:rsidRPr="00CE4E3C">
        <w:rPr>
          <w:rFonts w:ascii="Hand writing Mutlu" w:hAnsi="Hand writing Mutlu"/>
          <w:sz w:val="28"/>
        </w:rPr>
        <w:t>.</w:t>
      </w:r>
    </w:p>
    <w:p w:rsidR="00797C78" w:rsidRPr="00CE4E3C" w:rsidRDefault="00797C78" w:rsidP="00857E4B">
      <w:pPr>
        <w:rPr>
          <w:rFonts w:ascii="Hand writing Mutlu" w:hAnsi="Hand writing Mutlu"/>
          <w:sz w:val="28"/>
        </w:rPr>
      </w:pPr>
      <w:r w:rsidRPr="00CE4E3C">
        <w:rPr>
          <w:rFonts w:ascii="Hand writing Mutlu" w:hAnsi="Hand writing Mutlu"/>
          <w:sz w:val="28"/>
        </w:rPr>
        <w:t xml:space="preserve">Ali ile Leyla oyun </w:t>
      </w:r>
      <w:r w:rsidRPr="00CE4E3C">
        <w:rPr>
          <w:sz w:val="28"/>
        </w:rPr>
        <w:t>……………………………………………</w:t>
      </w:r>
      <w:r w:rsidRPr="00CE4E3C">
        <w:rPr>
          <w:rFonts w:ascii="Hand writing Mutlu" w:hAnsi="Hand writing Mutlu"/>
          <w:sz w:val="28"/>
        </w:rPr>
        <w:t>.</w:t>
      </w:r>
    </w:p>
    <w:p w:rsidR="00797C78" w:rsidRDefault="00797C78" w:rsidP="00857E4B">
      <w:pPr>
        <w:rPr>
          <w:rFonts w:ascii="Hand writing Mutlu" w:hAnsi="Hand writing Mutlu"/>
          <w:sz w:val="28"/>
        </w:rPr>
      </w:pPr>
      <w:r w:rsidRPr="00CE4E3C">
        <w:rPr>
          <w:rFonts w:ascii="Hand writing Mutlu" w:hAnsi="Hand writing Mutlu"/>
          <w:sz w:val="28"/>
        </w:rPr>
        <w:t xml:space="preserve">Lunaparkta çok </w:t>
      </w:r>
      <w:r w:rsidRPr="00CE4E3C">
        <w:rPr>
          <w:sz w:val="28"/>
        </w:rPr>
        <w:t>………………………………………………</w:t>
      </w:r>
      <w:r w:rsidRPr="00CE4E3C">
        <w:rPr>
          <w:rFonts w:ascii="Hand writing Mutlu" w:hAnsi="Hand writing Mutlu"/>
          <w:sz w:val="28"/>
        </w:rPr>
        <w:t>.</w:t>
      </w:r>
    </w:p>
    <w:p w:rsidR="00797C78" w:rsidRPr="00CE4E3C" w:rsidRDefault="00797C78" w:rsidP="00857E4B">
      <w:pPr>
        <w:rPr>
          <w:rFonts w:ascii="Hand writing Mutlu" w:hAnsi="Hand writing Mutlu"/>
          <w:sz w:val="28"/>
        </w:rPr>
      </w:pPr>
      <w:r w:rsidRPr="00CE4E3C">
        <w:rPr>
          <w:rFonts w:ascii="Hand writing Mutlu" w:hAnsi="Hand writing Mutlu"/>
          <w:sz w:val="28"/>
        </w:rPr>
        <w:t xml:space="preserve">Çevremizi temiz </w:t>
      </w:r>
      <w:r w:rsidRPr="00CE4E3C">
        <w:rPr>
          <w:sz w:val="28"/>
        </w:rPr>
        <w:t>……………………………………………</w:t>
      </w:r>
      <w:r>
        <w:rPr>
          <w:sz w:val="28"/>
        </w:rPr>
        <w:t xml:space="preserve">                         </w:t>
      </w:r>
      <w:r w:rsidRPr="00CE4E3C">
        <w:rPr>
          <w:rFonts w:ascii="Hand writing Mutlu" w:hAnsi="Hand writing Mutlu"/>
          <w:sz w:val="28"/>
        </w:rPr>
        <w:t>..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     </w:t>
      </w:r>
    </w:p>
    <w:p w:rsidR="00797C78" w:rsidRPr="00CE4E3C" w:rsidRDefault="00797C78" w:rsidP="00857E4B">
      <w:pPr>
        <w:rPr>
          <w:rFonts w:ascii="Hand writing Mutlu" w:hAnsi="Hand writing Mutlu"/>
          <w:sz w:val="28"/>
        </w:rPr>
      </w:pPr>
      <w:r w:rsidRPr="00CE4E3C">
        <w:rPr>
          <w:rFonts w:ascii="Hand writing Mutlu" w:hAnsi="Hand writing Mutlu"/>
          <w:sz w:val="28"/>
        </w:rPr>
        <w:t xml:space="preserve">İkinci sınıfa </w:t>
      </w:r>
      <w:r w:rsidRPr="00CE4E3C">
        <w:rPr>
          <w:sz w:val="28"/>
        </w:rPr>
        <w:t>……………………………………………………</w:t>
      </w:r>
    </w:p>
    <w:p w:rsidR="00797C78" w:rsidRDefault="00797C78" w:rsidP="00857E4B">
      <w:pPr>
        <w:rPr>
          <w:rFonts w:ascii="Hand writing Mutlu" w:hAnsi="Hand writing Mutlu"/>
          <w:sz w:val="28"/>
        </w:rPr>
      </w:pPr>
      <w:r w:rsidRPr="00CE4E3C">
        <w:rPr>
          <w:rFonts w:ascii="Hand writing Mutlu" w:hAnsi="Hand writing Mutlu"/>
          <w:sz w:val="28"/>
        </w:rPr>
        <w:t>Babam uçakla Ankara</w:t>
      </w:r>
      <w:r w:rsidRPr="00CE4E3C">
        <w:rPr>
          <w:sz w:val="28"/>
        </w:rPr>
        <w:t>’</w:t>
      </w:r>
      <w:r w:rsidRPr="00CE4E3C">
        <w:rPr>
          <w:rFonts w:ascii="Hand writing Mutlu" w:hAnsi="Hand writing Mutlu"/>
          <w:sz w:val="28"/>
        </w:rPr>
        <w:t xml:space="preserve">ya </w:t>
      </w:r>
      <w:r w:rsidRPr="00CE4E3C">
        <w:rPr>
          <w:sz w:val="28"/>
        </w:rPr>
        <w:t>………………………………</w:t>
      </w:r>
      <w:r w:rsidRPr="00CE4E3C">
        <w:rPr>
          <w:rFonts w:ascii="Hand writing Mutlu" w:hAnsi="Hand writing Mutlu"/>
          <w:sz w:val="28"/>
        </w:rPr>
        <w:t>..</w:t>
      </w:r>
    </w:p>
    <w:p w:rsidR="00797C78" w:rsidRDefault="00797C78" w:rsidP="00857E4B">
      <w:pPr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9" type="#_x0000_t96" style="position:absolute;margin-left:31.5pt;margin-top:7.6pt;width:46.5pt;height:48pt;z-index:251647488"/>
        </w:pict>
      </w:r>
      <w:r>
        <w:rPr>
          <w:noProof/>
          <w:lang w:eastAsia="tr-TR"/>
        </w:rPr>
        <w:pict>
          <v:shape id="_x0000_s1040" type="#_x0000_t96" style="position:absolute;margin-left:437.25pt;margin-top:7.6pt;width:46.5pt;height:48pt;z-index:251651584"/>
        </w:pict>
      </w:r>
      <w:r>
        <w:rPr>
          <w:noProof/>
          <w:lang w:eastAsia="tr-TR"/>
        </w:rPr>
        <w:pict>
          <v:shape id="_x0000_s1041" type="#_x0000_t96" style="position:absolute;margin-left:371.25pt;margin-top:7.6pt;width:46.5pt;height:48pt;z-index:251650560"/>
        </w:pict>
      </w:r>
      <w:r>
        <w:rPr>
          <w:noProof/>
          <w:lang w:eastAsia="tr-TR"/>
        </w:rPr>
        <w:pict>
          <v:shape id="_x0000_s1042" type="#_x0000_t96" style="position:absolute;margin-left:312pt;margin-top:7.6pt;width:46.5pt;height:48pt;z-index:251649536"/>
        </w:pict>
      </w:r>
      <w:r>
        <w:rPr>
          <w:noProof/>
          <w:lang w:eastAsia="tr-TR"/>
        </w:rPr>
        <w:pict>
          <v:shape id="_x0000_s1043" type="#_x0000_t96" style="position:absolute;margin-left:243.75pt;margin-top:7.6pt;width:46.5pt;height:48pt;z-index:251648512"/>
        </w:pict>
      </w:r>
      <w:r>
        <w:rPr>
          <w:noProof/>
          <w:lang w:eastAsia="tr-TR"/>
        </w:rPr>
        <w:pict>
          <v:shape id="_x0000_s1044" type="#_x0000_t96" style="position:absolute;margin-left:108.75pt;margin-top:7.6pt;width:46.5pt;height:48pt;z-index:251652608"/>
        </w:pict>
      </w:r>
      <w:r>
        <w:rPr>
          <w:noProof/>
          <w:lang w:eastAsia="tr-TR"/>
        </w:rPr>
        <w:pict>
          <v:shape id="_x0000_s1045" type="#_x0000_t96" style="position:absolute;margin-left:175.5pt;margin-top:7.6pt;width:46.5pt;height:48pt;z-index:251653632"/>
        </w:pict>
      </w:r>
    </w:p>
    <w:p w:rsidR="00797C78" w:rsidRDefault="00797C78" w:rsidP="00857E4B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Sinan</w:t>
      </w:r>
      <w:r>
        <w:rPr>
          <w:rFonts w:ascii="Times New Roman" w:hAnsi="Times New Roman"/>
          <w:sz w:val="28"/>
        </w:rPr>
        <w:t>’</w:t>
      </w:r>
      <w:r>
        <w:rPr>
          <w:rFonts w:ascii="Hand writing Mutlu" w:hAnsi="Hand writing Mutlu"/>
          <w:sz w:val="28"/>
        </w:rPr>
        <w:t>ın konuşmasını okuyunuz. Soruları buna göre cevaplayınız.</w:t>
      </w:r>
    </w:p>
    <w:p w:rsidR="00797C78" w:rsidRPr="00CE4E3C" w:rsidRDefault="00797C78" w:rsidP="00CE4E3C">
      <w:pPr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roundrect id="_x0000_s1046" style="position:absolute;margin-left:0;margin-top:9.1pt;width:508.5pt;height:188.25pt;z-index:251646464" arcsize="10923f">
            <v:textbox>
              <w:txbxContent>
                <w:p w:rsidR="00797C78" w:rsidRPr="00CE4E3C" w:rsidRDefault="00797C78">
                  <w:pPr>
                    <w:rPr>
                      <w:rFonts w:ascii="Hand writing Mutlu" w:hAnsi="Hand writing Mutlu"/>
                      <w:sz w:val="28"/>
                    </w:rPr>
                  </w:pPr>
                  <w:r>
                    <w:t xml:space="preserve">  </w:t>
                  </w:r>
                  <w:r w:rsidRPr="00CE4E3C">
                    <w:rPr>
                      <w:rFonts w:ascii="Hand writing Mutlu" w:hAnsi="Hand writing Mutlu"/>
                      <w:sz w:val="28"/>
                    </w:rPr>
                    <w:t>Ben ikinci sınıfa gidiyorum. Okulumu seviyorum. Öğretmenimi seviyorum. Arkadaşlarımı da seviyorum.</w:t>
                  </w:r>
                </w:p>
                <w:p w:rsidR="00797C78" w:rsidRPr="00CE4E3C" w:rsidRDefault="00797C78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CE4E3C">
                    <w:rPr>
                      <w:rFonts w:ascii="Hand writing Mutlu" w:hAnsi="Hand writing Mutlu"/>
                      <w:sz w:val="28"/>
                    </w:rPr>
                    <w:t>Yaz tatilinde köye gitmiştik. Döndük. Çünkü okulumuz açılacaktı. Tatil yapmak güzel ama okula gitmek de güzel. Okulumuzun açılmasına az kaldı. Bu nedenle çok heyecanlıyım.</w:t>
                  </w:r>
                </w:p>
              </w:txbxContent>
            </v:textbox>
          </v:roundrect>
        </w:pict>
      </w:r>
    </w:p>
    <w:p w:rsidR="00797C78" w:rsidRPr="00CE4E3C" w:rsidRDefault="00797C78" w:rsidP="00CE4E3C">
      <w:pPr>
        <w:rPr>
          <w:rFonts w:ascii="Hand writing Mutlu" w:hAnsi="Hand writing Mutlu"/>
          <w:sz w:val="28"/>
        </w:rPr>
      </w:pPr>
    </w:p>
    <w:p w:rsidR="00797C78" w:rsidRPr="00CE4E3C" w:rsidRDefault="00797C78" w:rsidP="00CE4E3C">
      <w:pPr>
        <w:rPr>
          <w:rFonts w:ascii="Hand writing Mutlu" w:hAnsi="Hand writing Mutlu"/>
          <w:sz w:val="28"/>
        </w:rPr>
      </w:pPr>
    </w:p>
    <w:p w:rsidR="00797C78" w:rsidRPr="00CE4E3C" w:rsidRDefault="00797C78" w:rsidP="00CE4E3C">
      <w:pPr>
        <w:rPr>
          <w:rFonts w:ascii="Hand writing Mutlu" w:hAnsi="Hand writing Mutlu"/>
          <w:sz w:val="28"/>
        </w:rPr>
      </w:pPr>
    </w:p>
    <w:p w:rsidR="00797C78" w:rsidRDefault="00797C78" w:rsidP="00CE4E3C">
      <w:pPr>
        <w:rPr>
          <w:rFonts w:ascii="Hand writing Mutlu" w:hAnsi="Hand writing Mutlu"/>
          <w:sz w:val="28"/>
        </w:rPr>
      </w:pP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ab/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1.Sinan</w:t>
      </w:r>
      <w:r>
        <w:rPr>
          <w:rFonts w:ascii="Times New Roman" w:hAnsi="Times New Roman"/>
          <w:sz w:val="28"/>
        </w:rPr>
        <w:t>’</w:t>
      </w:r>
      <w:r>
        <w:rPr>
          <w:rFonts w:ascii="Hand writing Mutlu" w:hAnsi="Hand writing Mutlu"/>
          <w:sz w:val="28"/>
        </w:rPr>
        <w:t>ın konuşmasında kaç tane cümle vardır?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</w:t>
      </w:r>
      <w:r>
        <w:rPr>
          <w:rFonts w:ascii="Hand writing Mutlu" w:hAnsi="Hand writing Mutlu"/>
          <w:sz w:val="28"/>
        </w:rPr>
        <w:t>.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2.Sinan</w:t>
      </w:r>
      <w:r>
        <w:rPr>
          <w:rFonts w:ascii="Times New Roman" w:hAnsi="Times New Roman"/>
          <w:sz w:val="28"/>
        </w:rPr>
        <w:t>’</w:t>
      </w:r>
      <w:r>
        <w:rPr>
          <w:rFonts w:ascii="Hand writing Mutlu" w:hAnsi="Hand writing Mutlu"/>
          <w:sz w:val="28"/>
        </w:rPr>
        <w:t>ın en kısa cümlesini yazın.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3.Sinan</w:t>
      </w:r>
      <w:r>
        <w:rPr>
          <w:rFonts w:ascii="Times New Roman" w:hAnsi="Times New Roman"/>
          <w:sz w:val="28"/>
        </w:rPr>
        <w:t>’</w:t>
      </w:r>
      <w:r>
        <w:rPr>
          <w:rFonts w:ascii="Hand writing Mutlu" w:hAnsi="Hand writing Mutlu"/>
          <w:sz w:val="28"/>
        </w:rPr>
        <w:t>ın en uzun cümlesini yazın.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</w:t>
      </w:r>
      <w:r>
        <w:rPr>
          <w:rFonts w:ascii="Hand writing Mutlu" w:hAnsi="Hand writing Mutlu"/>
          <w:sz w:val="28"/>
        </w:rPr>
        <w:t>.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4. Sinan</w:t>
      </w:r>
      <w:r>
        <w:rPr>
          <w:rFonts w:ascii="Times New Roman" w:hAnsi="Times New Roman"/>
          <w:sz w:val="28"/>
        </w:rPr>
        <w:t>’</w:t>
      </w:r>
      <w:r>
        <w:rPr>
          <w:rFonts w:ascii="Hand writing Mutlu" w:hAnsi="Hand writing Mutlu"/>
          <w:sz w:val="28"/>
        </w:rPr>
        <w:t>ın iki kelimeden oluşan cümlelerini yazın.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</w:t>
      </w:r>
      <w:r>
        <w:rPr>
          <w:rFonts w:ascii="Hand writing Mutlu" w:hAnsi="Hand writing Mutlu"/>
          <w:sz w:val="28"/>
        </w:rPr>
        <w:t>..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</w:t>
      </w:r>
      <w:r>
        <w:rPr>
          <w:rFonts w:ascii="Hand writing Mutlu" w:hAnsi="Hand writing Mutlu"/>
          <w:sz w:val="28"/>
        </w:rPr>
        <w:t>..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5. Bu konuşmada toplam kaç cümle vardır?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</w:t>
      </w:r>
      <w:r>
        <w:rPr>
          <w:rFonts w:ascii="Hand writing Mutlu" w:hAnsi="Hand writing Mutlu"/>
          <w:sz w:val="28"/>
        </w:rPr>
        <w:t>.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6. Bu konuşmada toplam kaç kelime vardır?</w:t>
      </w:r>
    </w:p>
    <w:p w:rsidR="00797C78" w:rsidRDefault="00797C78" w:rsidP="00CE4E3C">
      <w:pPr>
        <w:tabs>
          <w:tab w:val="left" w:pos="1065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hyperlink r:id="rId4" w:history="1">
        <w:r w:rsidRPr="00BA2501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g_hi" o:spid="_x0000_i1025" type="#_x0000_t75" alt="http://t3.gstatic.com/images?q=tbn:ANd9GcQFeEYhAkgtP5r0_Y1d4FL9ta3ze8t6tocs1IMx15DrOR9JbLpR" href="http://www.google.com.tr/imgres?q=%C3%A7i%C3%A7ek+boyama&amp;hl=tr&amp;sa=X&amp;rlz=1W1ADFA_trTR424&amp;biw=1280&amp;bih=598&amp;tbm=isch&amp;prmd=imvns&amp;tbnid=qMqHSISeDMCm3M:&amp;imgrefurl=http://etkinlikdunyasi.blogspot.com/2009/10/cicek-boyama-sayfalar.html&amp;docid=h69YcGLE-z5HJM&amp;imgurl=http://1.bp.blogspot.com/_J8oY93z8aZ0/SuRtxCKKmbI/AAAAAAAACIw/5j6s7EI6k98/s320/LAS+PLANTAS-12.JPG&amp;w=263&amp;h=320&amp;ei=PorOTvrRKuz24QSt4_Bl&amp;zoom" style="width:88.5pt;height:80.25pt;visibility:visible" o:button="t">
              <v:fill o:detectmouseclick="t"/>
              <v:imagedata r:id="rId5" o:title=""/>
            </v:shape>
          </w:pict>
        </w:r>
      </w:hyperlink>
      <w:hyperlink r:id="rId6" w:history="1">
        <w:r w:rsidRPr="00BA2501">
          <w:rPr>
            <w:rFonts w:ascii="Hand writing Mutlu" w:hAnsi="Hand writing Mutlu"/>
            <w:noProof/>
            <w:sz w:val="28"/>
            <w:lang w:eastAsia="tr-TR"/>
          </w:rPr>
          <w:pict>
            <v:shape id="_x0000_i1026" type="#_x0000_t75" alt="http://t3.gstatic.com/images?q=tbn:ANd9GcQFeEYhAkgtP5r0_Y1d4FL9ta3ze8t6tocs1IMx15DrOR9JbLpR" href="http://www.google.com.tr/imgres?q=%C3%A7i%C3%A7ek+boyama&amp;hl=tr&amp;sa=X&amp;rlz=1W1ADFA_trTR424&amp;biw=1280&amp;bih=598&amp;tbm=isch&amp;prmd=imvns&amp;tbnid=qMqHSISeDMCm3M:&amp;imgrefurl=http://etkinlikdunyasi.blogspot.com/2009/10/cicek-boyama-sayfalar.html&amp;docid=h69YcGLE-z5HJM&amp;imgurl=http://1.bp.blogspot.com/_J8oY93z8aZ0/SuRtxCKKmbI/AAAAAAAACIw/5j6s7EI6k98/s320/LAS+PLANTAS-12.JPG&amp;w=263&amp;h=320&amp;ei=PorOTvrRKuz24QSt4_Bl&amp;zoom" style="width:88.5pt;height:80.25pt;visibility:visible" o:button="t">
              <v:fill o:detectmouseclick="t"/>
              <v:imagedata r:id="rId5" o:title=""/>
            </v:shape>
          </w:pict>
        </w:r>
      </w:hyperlink>
      <w:hyperlink r:id="rId7" w:history="1">
        <w:r w:rsidRPr="00BA2501">
          <w:rPr>
            <w:rFonts w:ascii="Hand writing Mutlu" w:hAnsi="Hand writing Mutlu"/>
            <w:noProof/>
            <w:sz w:val="28"/>
            <w:lang w:eastAsia="tr-TR"/>
          </w:rPr>
          <w:pict>
            <v:shape id="_x0000_i1027" type="#_x0000_t75" alt="http://t3.gstatic.com/images?q=tbn:ANd9GcQFeEYhAkgtP5r0_Y1d4FL9ta3ze8t6tocs1IMx15DrOR9JbLpR" href="http://www.google.com.tr/imgres?q=%C3%A7i%C3%A7ek+boyama&amp;hl=tr&amp;sa=X&amp;rlz=1W1ADFA_trTR424&amp;biw=1280&amp;bih=598&amp;tbm=isch&amp;prmd=imvns&amp;tbnid=qMqHSISeDMCm3M:&amp;imgrefurl=http://etkinlikdunyasi.blogspot.com/2009/10/cicek-boyama-sayfalar.html&amp;docid=h69YcGLE-z5HJM&amp;imgurl=http://1.bp.blogspot.com/_J8oY93z8aZ0/SuRtxCKKmbI/AAAAAAAACIw/5j6s7EI6k98/s320/LAS+PLANTAS-12.JPG&amp;w=263&amp;h=320&amp;ei=PorOTvrRKuz24QSt4_Bl&amp;zoom" style="width:88.5pt;height:80.25pt;visibility:visible" o:button="t">
              <v:fill o:detectmouseclick="t"/>
              <v:imagedata r:id="rId5" o:title=""/>
            </v:shape>
          </w:pict>
        </w:r>
      </w:hyperlink>
      <w:hyperlink r:id="rId8" w:history="1">
        <w:r w:rsidRPr="00BA2501">
          <w:rPr>
            <w:rFonts w:ascii="Hand writing Mutlu" w:hAnsi="Hand writing Mutlu"/>
            <w:noProof/>
            <w:sz w:val="28"/>
            <w:lang w:eastAsia="tr-TR"/>
          </w:rPr>
          <w:pict>
            <v:shape id="_x0000_i1028" type="#_x0000_t75" alt="http://t3.gstatic.com/images?q=tbn:ANd9GcQFeEYhAkgtP5r0_Y1d4FL9ta3ze8t6tocs1IMx15DrOR9JbLpR" href="http://www.google.com.tr/imgres?q=%C3%A7i%C3%A7ek+boyama&amp;hl=tr&amp;sa=X&amp;rlz=1W1ADFA_trTR424&amp;biw=1280&amp;bih=598&amp;tbm=isch&amp;prmd=imvns&amp;tbnid=qMqHSISeDMCm3M:&amp;imgrefurl=http://etkinlikdunyasi.blogspot.com/2009/10/cicek-boyama-sayfalar.html&amp;docid=h69YcGLE-z5HJM&amp;imgurl=http://1.bp.blogspot.com/_J8oY93z8aZ0/SuRtxCKKmbI/AAAAAAAACIw/5j6s7EI6k98/s320/LAS+PLANTAS-12.JPG&amp;w=263&amp;h=320&amp;ei=PorOTvrRKuz24QSt4_Bl&amp;zoom" style="width:88.5pt;height:80.25pt;visibility:visible" o:button="t">
              <v:fill o:detectmouseclick="t"/>
              <v:imagedata r:id="rId5" o:title=""/>
            </v:shape>
          </w:pict>
        </w:r>
      </w:hyperlink>
      <w:hyperlink r:id="rId9" w:history="1">
        <w:r w:rsidRPr="00BA2501">
          <w:rPr>
            <w:rFonts w:ascii="Hand writing Mutlu" w:hAnsi="Hand writing Mutlu"/>
            <w:noProof/>
            <w:sz w:val="28"/>
            <w:lang w:eastAsia="tr-TR"/>
          </w:rPr>
          <w:pict>
            <v:shape id="_x0000_i1029" type="#_x0000_t75" alt="http://t3.gstatic.com/images?q=tbn:ANd9GcQFeEYhAkgtP5r0_Y1d4FL9ta3ze8t6tocs1IMx15DrOR9JbLpR" href="http://www.google.com.tr/imgres?q=%C3%A7i%C3%A7ek+boyama&amp;hl=tr&amp;sa=X&amp;rlz=1W1ADFA_trTR424&amp;biw=1280&amp;bih=598&amp;tbm=isch&amp;prmd=imvns&amp;tbnid=qMqHSISeDMCm3M:&amp;imgrefurl=http://etkinlikdunyasi.blogspot.com/2009/10/cicek-boyama-sayfalar.html&amp;docid=h69YcGLE-z5HJM&amp;imgurl=http://1.bp.blogspot.com/_J8oY93z8aZ0/SuRtxCKKmbI/AAAAAAAACIw/5j6s7EI6k98/s320/LAS+PLANTAS-12.JPG&amp;w=263&amp;h=320&amp;ei=PorOTvrRKuz24QSt4_Bl&amp;zoom" style="width:88.5pt;height:80.25pt;visibility:visible" o:button="t">
              <v:fill o:detectmouseclick="t"/>
              <v:imagedata r:id="rId5" o:title=""/>
            </v:shape>
          </w:pict>
        </w:r>
      </w:hyperlink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Aşağıda karışık olarak verilen sözcüklerden kurallı cümleler oluşturun.</w: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oval id="_x0000_s1047" style="position:absolute;margin-left:141pt;margin-top:5.35pt;width:117pt;height:41.25pt;z-index:251655680">
            <v:textbox>
              <w:txbxContent>
                <w:p w:rsidR="00797C78" w:rsidRPr="00FE6C35" w:rsidRDefault="00797C78" w:rsidP="00FE6C35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 w:rsidRPr="00FE6C35">
                    <w:rPr>
                      <w:rFonts w:ascii="Hand writing Mutlu" w:hAnsi="Hand writing Mutlu"/>
                      <w:sz w:val="32"/>
                    </w:rPr>
                    <w:t>aldı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8" style="position:absolute;margin-left:282.75pt;margin-top:.1pt;width:117pt;height:41.25pt;z-index:251663872">
            <v:textbox>
              <w:txbxContent>
                <w:p w:rsidR="00797C78" w:rsidRPr="00FE6C35" w:rsidRDefault="00797C78" w:rsidP="00FE6C3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FE6C35">
                    <w:rPr>
                      <w:rFonts w:ascii="Hand writing Mutlu" w:hAnsi="Hand writing Mutlu"/>
                      <w:sz w:val="28"/>
                    </w:rPr>
                    <w:t>babam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9" style="position:absolute;margin-left:415.5pt;margin-top:.1pt;width:117pt;height:41.25pt;z-index:251664896">
            <v:textbox>
              <w:txbxContent>
                <w:p w:rsidR="00797C78" w:rsidRPr="00FE6C35" w:rsidRDefault="00797C78" w:rsidP="00FE6C3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FE6C35">
                    <w:rPr>
                      <w:rFonts w:ascii="Hand writing Mutlu" w:hAnsi="Hand writing Mutlu"/>
                      <w:sz w:val="28"/>
                    </w:rPr>
                    <w:t>kumbara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0" style="position:absolute;margin-left:12pt;margin-top:5.35pt;width:117pt;height:41.25pt;z-index:251654656">
            <v:textbox>
              <w:txbxContent>
                <w:p w:rsidR="00797C78" w:rsidRPr="00FE6C35" w:rsidRDefault="00797C78" w:rsidP="00FE6C3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FE6C35">
                    <w:rPr>
                      <w:rFonts w:ascii="Hand writing Mutlu" w:hAnsi="Hand writing Mutlu"/>
                      <w:sz w:val="28"/>
                    </w:rPr>
                    <w:t>bana</w:t>
                  </w:r>
                </w:p>
              </w:txbxContent>
            </v:textbox>
          </v:oval>
        </w:pict>
      </w: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</w:p>
    <w:p w:rsidR="00797C78" w:rsidRDefault="00797C78" w:rsidP="00CE4E3C">
      <w:pPr>
        <w:tabs>
          <w:tab w:val="left" w:pos="1065"/>
        </w:tabs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oval id="_x0000_s1051" style="position:absolute;margin-left:432.75pt;margin-top:78.35pt;width:117pt;height:41.25pt;z-index:251659776">
            <v:textbox>
              <w:txbxContent>
                <w:p w:rsidR="00797C78" w:rsidRPr="00FE6C35" w:rsidRDefault="00797C78" w:rsidP="00FE6C3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FE6C35">
                    <w:rPr>
                      <w:rFonts w:ascii="Hand writing Mutlu" w:hAnsi="Hand writing Mutlu"/>
                      <w:sz w:val="28"/>
                    </w:rPr>
                    <w:t>defterini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2" style="position:absolute;margin-left:315.75pt;margin-top:78.35pt;width:117pt;height:41.25pt;z-index:251660800">
            <v:textbox>
              <w:txbxContent>
                <w:p w:rsidR="00797C78" w:rsidRPr="00FE6C35" w:rsidRDefault="00797C78" w:rsidP="00FE6C3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FE6C35">
                    <w:rPr>
                      <w:rFonts w:ascii="Hand writing Mutlu" w:hAnsi="Hand writing Mutlu"/>
                      <w:sz w:val="28"/>
                    </w:rPr>
                    <w:t>Oya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3" style="position:absolute;margin-left:198.75pt;margin-top:74.5pt;width:117pt;height:41.25pt;z-index:251662848">
            <v:textbox>
              <w:txbxContent>
                <w:p w:rsidR="00797C78" w:rsidRPr="00FE6C35" w:rsidRDefault="00797C78" w:rsidP="00FE6C3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FE6C35">
                    <w:rPr>
                      <w:rFonts w:ascii="Hand writing Mutlu" w:hAnsi="Hand writing Mutlu"/>
                      <w:sz w:val="28"/>
                    </w:rPr>
                    <w:t>resim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4" style="position:absolute;margin-left:81.75pt;margin-top:74.5pt;width:117pt;height:41.25pt;z-index:251656704">
            <v:textbox>
              <w:txbxContent>
                <w:p w:rsidR="00797C78" w:rsidRPr="00FE6C35" w:rsidRDefault="00797C78">
                  <w:pPr>
                    <w:rPr>
                      <w:rFonts w:ascii="Hand writing Mutlu" w:hAnsi="Hand writing Mutlu"/>
                      <w:sz w:val="32"/>
                    </w:rPr>
                  </w:pPr>
                  <w:r w:rsidRPr="00FE6C35">
                    <w:rPr>
                      <w:rFonts w:ascii="Hand writing Mutlu" w:hAnsi="Hand writing Mutlu"/>
                      <w:sz w:val="32"/>
                    </w:rPr>
                    <w:t>unutmuş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5" style="position:absolute;margin-left:-35.25pt;margin-top:74.5pt;width:117pt;height:41.25pt;z-index:251661824">
            <v:textbox>
              <w:txbxContent>
                <w:p w:rsidR="00797C78" w:rsidRPr="00FE6C35" w:rsidRDefault="00797C78">
                  <w:pPr>
                    <w:rPr>
                      <w:rFonts w:ascii="Hand writing Mutlu" w:hAnsi="Hand writing Mutlu"/>
                      <w:sz w:val="32"/>
                    </w:rPr>
                  </w:pPr>
                  <w:r w:rsidRPr="00FE6C35">
                    <w:rPr>
                      <w:rFonts w:ascii="Hand writing Mutlu" w:hAnsi="Hand writing Mutlu"/>
                      <w:sz w:val="32"/>
                    </w:rPr>
                    <w:t>evde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_x0000_s1056" style="position:absolute;margin-left:12pt;margin-top:7.1pt;width:520.5pt;height:39pt;z-index:251665920" arcsize="10923f"/>
        </w:pict>
      </w:r>
    </w:p>
    <w:p w:rsidR="00797C78" w:rsidRPr="00FE6C35" w:rsidRDefault="00797C78" w:rsidP="00FE6C35">
      <w:pPr>
        <w:rPr>
          <w:rFonts w:ascii="Hand writing Mutlu" w:hAnsi="Hand writing Mutlu"/>
          <w:sz w:val="28"/>
        </w:rPr>
      </w:pPr>
    </w:p>
    <w:p w:rsidR="00797C78" w:rsidRPr="00FE6C35" w:rsidRDefault="00797C78" w:rsidP="00FE6C35">
      <w:pPr>
        <w:rPr>
          <w:rFonts w:ascii="Hand writing Mutlu" w:hAnsi="Hand writing Mutlu"/>
          <w:sz w:val="28"/>
        </w:rPr>
      </w:pPr>
    </w:p>
    <w:p w:rsidR="00797C78" w:rsidRDefault="00797C78" w:rsidP="00FE6C35">
      <w:pPr>
        <w:rPr>
          <w:rFonts w:ascii="Hand writing Mutlu" w:hAnsi="Hand writing Mutlu"/>
          <w:sz w:val="28"/>
        </w:rPr>
      </w:pPr>
    </w:p>
    <w:p w:rsidR="00797C78" w:rsidRDefault="00797C78" w:rsidP="00FE6C35">
      <w:pPr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roundrect id="_x0000_s1057" style="position:absolute;margin-left:2.25pt;margin-top:132.1pt;width:520.5pt;height:39pt;z-index:251670016" arcsize="10923f"/>
        </w:pict>
      </w:r>
      <w:r>
        <w:rPr>
          <w:noProof/>
          <w:lang w:eastAsia="tr-TR"/>
        </w:rPr>
        <w:pict>
          <v:oval id="_x0000_s1058" style="position:absolute;margin-left:378pt;margin-top:71.25pt;width:117pt;height:41.25pt;z-index:251668992">
            <v:textbox>
              <w:txbxContent>
                <w:p w:rsidR="00797C78" w:rsidRPr="00FE6C35" w:rsidRDefault="00797C78" w:rsidP="00FE6C3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FE6C35">
                    <w:rPr>
                      <w:rFonts w:ascii="Hand writing Mutlu" w:hAnsi="Hand writing Mutlu"/>
                      <w:sz w:val="28"/>
                    </w:rPr>
                    <w:t>bize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9" style="position:absolute;margin-left:248.25pt;margin-top:71.25pt;width:117pt;height:41.25pt;z-index:251667968">
            <v:textbox>
              <w:txbxContent>
                <w:p w:rsidR="00797C78" w:rsidRPr="00FE6C35" w:rsidRDefault="00797C78" w:rsidP="00FE6C3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FE6C35">
                    <w:rPr>
                      <w:rFonts w:ascii="Hand writing Mutlu" w:hAnsi="Hand writing Mutlu"/>
                      <w:sz w:val="28"/>
                    </w:rPr>
                    <w:t>akşam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0" style="position:absolute;margin-left:125.25pt;margin-top:71.25pt;width:117pt;height:41.25pt;z-index:251658752">
            <v:textbox>
              <w:txbxContent>
                <w:p w:rsidR="00797C78" w:rsidRPr="00FE6C35" w:rsidRDefault="00797C78" w:rsidP="00FE6C35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FE6C35">
                    <w:rPr>
                      <w:rFonts w:ascii="Hand writing Mutlu" w:hAnsi="Hand writing Mutlu"/>
                      <w:sz w:val="28"/>
                    </w:rPr>
                    <w:t>gelecek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1" style="position:absolute;margin-left:-10.5pt;margin-top:71.25pt;width:117pt;height:41.25pt;z-index:251657728">
            <v:textbox>
              <w:txbxContent>
                <w:p w:rsidR="00797C78" w:rsidRPr="00FE6C35" w:rsidRDefault="00797C78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FE6C35">
                    <w:rPr>
                      <w:rFonts w:ascii="Hand writing Mutlu" w:hAnsi="Hand writing Mutlu"/>
                      <w:sz w:val="28"/>
                    </w:rPr>
                    <w:t>amcam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_x0000_s1062" style="position:absolute;margin-left:12pt;margin-top:2.35pt;width:520.5pt;height:39pt;z-index:251666944" arcsize="10923f"/>
        </w:pict>
      </w:r>
    </w:p>
    <w:p w:rsidR="00797C78" w:rsidRPr="00FE6C35" w:rsidRDefault="00797C78" w:rsidP="00FE6C35">
      <w:pPr>
        <w:rPr>
          <w:rFonts w:ascii="Hand writing Mutlu" w:hAnsi="Hand writing Mutlu"/>
          <w:sz w:val="28"/>
        </w:rPr>
      </w:pPr>
    </w:p>
    <w:p w:rsidR="00797C78" w:rsidRPr="00FE6C35" w:rsidRDefault="00797C78" w:rsidP="00FE6C35">
      <w:pPr>
        <w:rPr>
          <w:rFonts w:ascii="Hand writing Mutlu" w:hAnsi="Hand writing Mutlu"/>
          <w:sz w:val="28"/>
        </w:rPr>
      </w:pPr>
    </w:p>
    <w:p w:rsidR="00797C78" w:rsidRPr="00FE6C35" w:rsidRDefault="00797C78" w:rsidP="00FE6C35">
      <w:pPr>
        <w:rPr>
          <w:rFonts w:ascii="Hand writing Mutlu" w:hAnsi="Hand writing Mutlu"/>
          <w:sz w:val="28"/>
        </w:rPr>
      </w:pPr>
    </w:p>
    <w:p w:rsidR="00797C78" w:rsidRPr="00FE6C35" w:rsidRDefault="00797C78" w:rsidP="00FE6C35">
      <w:pPr>
        <w:rPr>
          <w:rFonts w:ascii="Hand writing Mutlu" w:hAnsi="Hand writing Mutlu"/>
          <w:sz w:val="28"/>
        </w:rPr>
      </w:pPr>
    </w:p>
    <w:p w:rsidR="00797C78" w:rsidRDefault="00797C78" w:rsidP="00FE6C35">
      <w:pPr>
        <w:rPr>
          <w:rFonts w:ascii="Hand writing Mutlu" w:hAnsi="Hand writing Mutlu"/>
          <w:sz w:val="28"/>
        </w:rPr>
      </w:pPr>
      <w:hyperlink r:id="rId10" w:history="1">
        <w:r>
          <w:rPr>
            <w:rStyle w:val="Hyperlink"/>
            <w:rFonts w:ascii="Comic Sans MS" w:hAnsi="Comic Sans MS"/>
            <w:sz w:val="28"/>
            <w:szCs w:val="28"/>
          </w:rPr>
          <w:t>www.sorubak.com</w:t>
        </w:r>
      </w:hyperlink>
    </w:p>
    <w:p w:rsidR="00797C78" w:rsidRDefault="00797C78" w:rsidP="00FE6C35">
      <w:pPr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63" type="#_x0000_t188" style="position:absolute;margin-left:405.75pt;margin-top:58.55pt;width:89.25pt;height:55.5pt;z-index:251676160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apla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88" style="position:absolute;margin-left:279pt;margin-top:58.55pt;width:89.25pt;height:55.5pt;z-index:251673088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öretmen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88" style="position:absolute;margin-left:12pt;margin-top:58.55pt;width:89.25pt;height:55.5pt;z-index:251671040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kazete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28"/>
        </w:rPr>
        <w:t>Aşağıdaki kelimelerden yanlış yazılanları sarıya,doğru yazılanları pembeye boyayın.</w:t>
      </w:r>
    </w:p>
    <w:p w:rsidR="00797C78" w:rsidRPr="00FE6C35" w:rsidRDefault="00797C78" w:rsidP="00FE6C35">
      <w:pPr>
        <w:rPr>
          <w:rFonts w:ascii="Hand writing Mutlu" w:hAnsi="Hand writing Mutlu"/>
          <w:sz w:val="28"/>
        </w:rPr>
      </w:pPr>
      <w:r>
        <w:rPr>
          <w:noProof/>
          <w:lang w:eastAsia="tr-TR"/>
        </w:rPr>
        <w:pict>
          <v:shape id="_x0000_s1066" type="#_x0000_t188" style="position:absolute;margin-left:279pt;margin-top:70.25pt;width:89.25pt;height:55.5pt;z-index:251672064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sepze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88" style="position:absolute;margin-left:411.75pt;margin-top:157.25pt;width:89.25pt;height:55.5pt;z-index:251674112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üçken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88" style="position:absolute;margin-left:282.75pt;margin-top:157.25pt;width:89.25pt;height:55.5pt;z-index:251679232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tiren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88" style="position:absolute;margin-left:153pt;margin-top:153.5pt;width:89.25pt;height:55.5pt;z-index:251680256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kalp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88" style="position:absolute;margin-left:153pt;margin-top:70.25pt;width:89.25pt;height:55.5pt;z-index:251677184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şemşiye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88" style="position:absolute;margin-left:148.5pt;margin-top:2.75pt;width:89.25pt;height:55.5pt;z-index:251678208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ağaç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88" style="position:absolute;margin-left:17.25pt;margin-top:70.25pt;width:89.25pt;height:55.5pt;z-index:251682304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kağıt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88" style="position:absolute;margin-left:24pt;margin-top:149.75pt;width:89.25pt;height:55.5pt;z-index:251681280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sipor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88" style="position:absolute;margin-left:415.5pt;margin-top:70.25pt;width:89.25pt;height:55.5pt;z-index:251675136">
            <v:textbox>
              <w:txbxContent>
                <w:p w:rsidR="00797C78" w:rsidRPr="00C0780F" w:rsidRDefault="00797C78" w:rsidP="00C0780F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C0780F">
                    <w:rPr>
                      <w:rFonts w:ascii="Hand writing Mutlu" w:hAnsi="Hand writing Mutlu"/>
                      <w:sz w:val="28"/>
                    </w:rPr>
                    <w:t>armağan</w:t>
                  </w:r>
                </w:p>
              </w:txbxContent>
            </v:textbox>
          </v:shape>
        </w:pict>
      </w:r>
    </w:p>
    <w:sectPr w:rsidR="00797C78" w:rsidRPr="00FE6C35" w:rsidSect="00857E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E4B"/>
    <w:rsid w:val="000C1D39"/>
    <w:rsid w:val="000D14F8"/>
    <w:rsid w:val="000E456C"/>
    <w:rsid w:val="003C60BC"/>
    <w:rsid w:val="003D61D3"/>
    <w:rsid w:val="003E315D"/>
    <w:rsid w:val="00513899"/>
    <w:rsid w:val="00797C78"/>
    <w:rsid w:val="00857E4B"/>
    <w:rsid w:val="00A60EEF"/>
    <w:rsid w:val="00B41BC0"/>
    <w:rsid w:val="00BA2501"/>
    <w:rsid w:val="00BE5BA4"/>
    <w:rsid w:val="00C0780F"/>
    <w:rsid w:val="00C11138"/>
    <w:rsid w:val="00C34899"/>
    <w:rsid w:val="00CE4E3C"/>
    <w:rsid w:val="00FE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56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57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7E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0780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138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%C3%A7i%C3%A7ek+boyama&amp;hl=tr&amp;sa=X&amp;rlz=1W1ADFA_trTR424&amp;biw=1280&amp;bih=598&amp;tbm=isch&amp;prmd=imvns&amp;tbnid=qMqHSISeDMCm3M:&amp;imgrefurl=http://etkinlikdunyasi.blogspot.com/2009/10/cicek-boyama-sayfalar.html&amp;docid=h69YcGLE-z5HJM&amp;imgurl=http://1.bp.blogspot.com/_J8oY93z8aZ0/SuRtxCKKmbI/AAAAAAAACIw/5j6s7EI6k98/s320/LAS+PLANTAS-12.JPG&amp;w=263&amp;h=320&amp;ei=PorOTvrRKuz24QSt4_Bl&amp;zoom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q=%C3%A7i%C3%A7ek+boyama&amp;hl=tr&amp;sa=X&amp;rlz=1W1ADFA_trTR424&amp;biw=1280&amp;bih=598&amp;tbm=isch&amp;prmd=imvns&amp;tbnid=qMqHSISeDMCm3M:&amp;imgrefurl=http://etkinlikdunyasi.blogspot.com/2009/10/cicek-boyama-sayfalar.html&amp;docid=h69YcGLE-z5HJM&amp;imgurl=http://1.bp.blogspot.com/_J8oY93z8aZ0/SuRtxCKKmbI/AAAAAAAACIw/5j6s7EI6k98/s320/LAS+PLANTAS-12.JPG&amp;w=263&amp;h=320&amp;ei=PorOTvrRKuz24QSt4_Bl&amp;zoom=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%C3%A7i%C3%A7ek+boyama&amp;hl=tr&amp;sa=X&amp;rlz=1W1ADFA_trTR424&amp;biw=1280&amp;bih=598&amp;tbm=isch&amp;prmd=imvns&amp;tbnid=qMqHSISeDMCm3M:&amp;imgrefurl=http://etkinlikdunyasi.blogspot.com/2009/10/cicek-boyama-sayfalar.html&amp;docid=h69YcGLE-z5HJM&amp;imgurl=http://1.bp.blogspot.com/_J8oY93z8aZ0/SuRtxCKKmbI/AAAAAAAACIw/5j6s7EI6k98/s320/LAS+PLANTAS-12.JPG&amp;w=263&amp;h=320&amp;ei=PorOTvrRKuz24QSt4_Bl&amp;zoom=1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/" TargetMode="External"/><Relationship Id="rId4" Type="http://schemas.openxmlformats.org/officeDocument/2006/relationships/hyperlink" Target="http://www.google.com.tr/imgres?q=%C3%A7i%C3%A7ek+boyama&amp;hl=tr&amp;sa=X&amp;rlz=1W1ADFA_trTR424&amp;biw=1280&amp;bih=598&amp;tbm=isch&amp;prmd=imvns&amp;tbnid=qMqHSISeDMCm3M:&amp;imgrefurl=http://etkinlikdunyasi.blogspot.com/2009/10/cicek-boyama-sayfalar.html&amp;docid=h69YcGLE-z5HJM&amp;imgurl=http://1.bp.blogspot.com/_J8oY93z8aZ0/SuRtxCKKmbI/AAAAAAAACIw/5j6s7EI6k98/s320/LAS+PLANTAS-12.JPG&amp;w=263&amp;h=320&amp;ei=PorOTvrRKuz24QSt4_Bl&amp;zoom=1" TargetMode="External"/><Relationship Id="rId9" Type="http://schemas.openxmlformats.org/officeDocument/2006/relationships/hyperlink" Target="http://www.google.com.tr/imgres?q=%C3%A7i%C3%A7ek+boyama&amp;hl=tr&amp;sa=X&amp;rlz=1W1ADFA_trTR424&amp;biw=1280&amp;bih=598&amp;tbm=isch&amp;prmd=imvns&amp;tbnid=qMqHSISeDMCm3M:&amp;imgrefurl=http://etkinlikdunyasi.blogspot.com/2009/10/cicek-boyama-sayfalar.html&amp;docid=h69YcGLE-z5HJM&amp;imgurl=http://1.bp.blogspot.com/_J8oY93z8aZ0/SuRtxCKKmbI/AAAAAAAACIw/5j6s7EI6k98/s320/LAS+PLANTAS-12.JPG&amp;w=263&amp;h=320&amp;ei=PorOTvrRKuz24QSt4_Bl&amp;zoom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3</Pages>
  <Words>515</Words>
  <Characters>2939</Characters>
  <Application>Microsoft Office Outlook</Application>
  <DocSecurity>0</DocSecurity>
  <Lines>0</Lines>
  <Paragraphs>0</Paragraphs>
  <ScaleCrop>false</ScaleCrop>
  <Company>BluE_DReaM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BluE</dc:creator>
  <cp:keywords>www.sorubak.com</cp:keywords>
  <dc:description>www.sorubak.com</dc:description>
  <cp:lastModifiedBy>EDANUR HANIM</cp:lastModifiedBy>
  <cp:revision>7</cp:revision>
  <dcterms:created xsi:type="dcterms:W3CDTF">2011-11-24T17:48:00Z</dcterms:created>
  <dcterms:modified xsi:type="dcterms:W3CDTF">2011-12-20T17:34:00Z</dcterms:modified>
  <cp:category>www.sorubak.com</cp:category>
  <cp:contentStatus>www.sorubak.com</cp:contentStatus>
</cp:coreProperties>
</file>