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75" w:rsidRDefault="00B86A75"/>
    <w:p w:rsidR="00B86A75" w:rsidRDefault="00B86A75"/>
    <w:p w:rsidR="00B86A75" w:rsidRDefault="00B86A75"/>
    <w:p w:rsidR="00B86A75" w:rsidRDefault="00B86A75"/>
    <w:p w:rsidR="00B86A75" w:rsidRDefault="00B86A75"/>
    <w:p w:rsidR="00B86A75" w:rsidRDefault="00B86A75" w:rsidP="00490507">
      <w:pPr>
        <w:ind w:hanging="142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dottodot16.jpg" href="javascript: window.close" style="position:absolute;margin-left:4.05pt;margin-top:1.15pt;width:469.2pt;height:683.25pt;z-index:-251692544;visibility:visible" wrapcoords="-35 0 -35 21576 21600 21576 21600 0 -35 0" o:button="t">
            <v:fill o:detectmouseclick="t"/>
            <v:imagedata r:id="rId6" o:title=""/>
            <w10:wrap type="tight"/>
          </v:shape>
        </w:pict>
      </w:r>
    </w:p>
    <w:p w:rsidR="00B86A75" w:rsidRDefault="00B86A75"/>
    <w:p w:rsidR="00B86A75" w:rsidRDefault="00B86A75"/>
    <w:p w:rsidR="00B86A75" w:rsidRDefault="00B86A75"/>
    <w:p w:rsidR="00B86A75" w:rsidRDefault="00B86A75"/>
    <w:p w:rsidR="00B86A75" w:rsidRDefault="00B86A75"/>
    <w:p w:rsidR="00B86A75" w:rsidRDefault="00B86A75"/>
    <w:p w:rsidR="00B86A75" w:rsidRDefault="00B86A75"/>
    <w:p w:rsidR="00B86A75" w:rsidRDefault="00B86A7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75pt;width:196.75pt;height:138.25pt;z-index:251675136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</w:p>
    <w:p w:rsidR="00B86A75" w:rsidRDefault="00B86A75"/>
    <w:p w:rsidR="00B86A75" w:rsidRDefault="00B86A75"/>
    <w:p w:rsidR="00B86A75" w:rsidRDefault="00B86A75"/>
    <w:p w:rsidR="00B86A75" w:rsidRDefault="00B86A75"/>
    <w:p w:rsidR="00B86A75" w:rsidRDefault="00B86A75"/>
    <w:p w:rsidR="00B86A75" w:rsidRDefault="00B86A75">
      <w:r>
        <w:rPr>
          <w:noProof/>
          <w:lang w:eastAsia="tr-TR"/>
        </w:rPr>
        <w:pict>
          <v:shape id="_x0000_s1028" type="#_x0000_t202" style="position:absolute;margin-left:-150pt;margin-top:8.95pt;width:27pt;height:32.8pt;z-index:251676160" stroked="f">
            <v:textbox>
              <w:txbxContent>
                <w:p w:rsidR="00B86A75" w:rsidRPr="00876C1D" w:rsidRDefault="00B86A75" w:rsidP="00876C1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0;margin-top:.75pt;width:196.75pt;height:138.25pt;z-index:251666944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</w:p>
    <w:p w:rsidR="00B86A75" w:rsidRDefault="00B86A75">
      <w:r>
        <w:rPr>
          <w:noProof/>
          <w:lang w:eastAsia="tr-TR"/>
        </w:rPr>
        <w:pict>
          <v:shape id="_x0000_s1030" type="#_x0000_t202" style="position:absolute;margin-left:0;margin-top:.75pt;width:196.75pt;height:138.25pt;z-index:251677184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</w:p>
    <w:p w:rsidR="00B86A75" w:rsidRDefault="00B86A75">
      <w:r>
        <w:rPr>
          <w:noProof/>
          <w:lang w:eastAsia="tr-TR"/>
        </w:rPr>
        <w:pict>
          <v:shape id="_x0000_s1031" type="#_x0000_t202" style="position:absolute;margin-left:0;margin-top:.75pt;width:196.75pt;height:138.25pt;z-index:251661824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</w:p>
    <w:p w:rsidR="00B86A75" w:rsidRPr="00490507" w:rsidRDefault="00B86A75" w:rsidP="00490507">
      <w:r>
        <w:rPr>
          <w:noProof/>
          <w:lang w:eastAsia="tr-TR"/>
        </w:rPr>
        <w:pict>
          <v:shape id="_x0000_s1032" type="#_x0000_t202" style="position:absolute;margin-left:-187.5pt;margin-top:.4pt;width:33pt;height:38.25pt;z-index:251678208" stroked="f">
            <v:textbox style="mso-next-textbox:#_x0000_s1032">
              <w:txbxContent>
                <w:p w:rsidR="00B86A75" w:rsidRDefault="00B86A75"/>
                <w:p w:rsidR="00B86A75" w:rsidRPr="00876C1D" w:rsidRDefault="00B86A75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t xml:space="preserve">  </w:t>
                  </w:r>
                  <w:r>
                    <w:rPr>
                      <w:b/>
                      <w:sz w:val="32"/>
                      <w:szCs w:val="32"/>
                    </w:rPr>
                    <w:t>D</w:t>
                  </w:r>
                  <w:r>
                    <w:t xml:space="preserve">  </w:t>
                  </w:r>
                  <w:r>
                    <w:rPr>
                      <w:sz w:val="32"/>
                      <w:szCs w:val="32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0;margin-top:.75pt;width:196.75pt;height:138.25pt;z-index:251658752;mso-position-horizontal:center">
            <v:textbox style="mso-next-textbox:#_x0000_s1033;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</w:p>
    <w:p w:rsidR="00B86A75" w:rsidRPr="00490507" w:rsidRDefault="00B86A75" w:rsidP="00490507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4" type="#_x0000_t120" style="position:absolute;margin-left:-187.5pt;margin-top:2.95pt;width:12pt;height:11.25pt;z-index:251679232" fillcolor="#666" strokeweight="1pt">
            <v:fill color2="black" focus="50%" type="gradient"/>
            <v:shadow on="t" type="perspective" color="#7f7f7f" offset="1pt" offset2="-3pt"/>
          </v:shape>
        </w:pict>
      </w:r>
    </w:p>
    <w:p w:rsidR="00B86A75" w:rsidRDefault="00B86A75" w:rsidP="00490507">
      <w:r>
        <w:rPr>
          <w:noProof/>
          <w:lang w:eastAsia="tr-TR"/>
        </w:rPr>
        <w:pict>
          <v:shape id="_x0000_s1035" type="#_x0000_t202" style="position:absolute;margin-left:-434.25pt;margin-top:6.75pt;width:23.25pt;height:25.5pt;z-index:251660800" stroked="f">
            <v:textbox>
              <w:txbxContent>
                <w:p w:rsidR="00B86A75" w:rsidRPr="00876C1D" w:rsidRDefault="00B86A75" w:rsidP="00F84053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876C1D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0;margin-top:.75pt;width:196.75pt;height:138.25pt;z-index:251663872;mso-position-horizontal:center">
            <v:textbox style="mso-next-textbox:#_x0000_s1036;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</w:p>
    <w:p w:rsidR="00B86A75" w:rsidRDefault="00B86A75" w:rsidP="00490507">
      <w:pPr>
        <w:tabs>
          <w:tab w:val="left" w:pos="1815"/>
        </w:tabs>
      </w:pPr>
      <w:r>
        <w:tab/>
      </w:r>
    </w:p>
    <w:p w:rsidR="00B86A75" w:rsidRDefault="00B86A75" w:rsidP="00490507">
      <w:pPr>
        <w:tabs>
          <w:tab w:val="left" w:pos="1815"/>
        </w:tabs>
      </w:pPr>
      <w:r>
        <w:rPr>
          <w:noProof/>
          <w:lang w:eastAsia="tr-TR"/>
        </w:rPr>
        <w:pict>
          <v:shape id="_x0000_s1037" type="#_x0000_t202" style="position:absolute;margin-left:-117pt;margin-top:142.65pt;width:31.5pt;height:49.5pt;z-index:251691520" stroked="f">
            <v:textbox style="mso-next-textbox:#_x0000_s1037">
              <w:txbxContent>
                <w:p w:rsidR="00B86A75" w:rsidRPr="008247AD" w:rsidRDefault="00B86A75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8247AD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J</w:t>
                  </w:r>
                </w:p>
                <w:p w:rsidR="00B86A75" w:rsidRDefault="00B86A75">
                  <w:r w:rsidRPr="00F05127">
                    <w:rPr>
                      <w:noProof/>
                      <w:lang w:eastAsia="tr-TR"/>
                    </w:rPr>
                    <w:pict>
                      <v:shape id="Resim 7" o:spid="_x0000_i1026" type="#_x0000_t75" style="width:24pt;height:14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0;margin-top:.75pt;width:196.75pt;height:138.25pt;z-index:251690496;mso-position-horizontal:center">
            <v:textbox style="mso-next-textbox:#_x0000_s1038;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154.5pt;margin-top:174.9pt;width:19.5pt;height:30pt;z-index:251689472" stroked="f">
            <v:textbox style="mso-next-textbox:#_x0000_s1039">
              <w:txbxContent>
                <w:p w:rsidR="00B86A75" w:rsidRPr="008247AD" w:rsidRDefault="00B86A75" w:rsidP="008247A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0;margin-top:.75pt;width:196.75pt;height:138.25pt;z-index:251688448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154.5pt;margin-top:131.4pt;width:41.25pt;height:33pt;z-index:251686400" stroked="f">
            <v:textbox>
              <w:txbxContent>
                <w:p w:rsidR="00B86A75" w:rsidRPr="00876C1D" w:rsidRDefault="00B86A75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t xml:space="preserve">    </w:t>
                  </w: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20" style="position:absolute;margin-left:-154.5pt;margin-top:136.65pt;width:15pt;height:14.25pt;z-index:251687424" fillcolor="#7f7f7f" strokecolor="#f2f2f2" strokeweight="1pt">
            <v:fill color2="black" angle="-135" focus="100%" type="gradient"/>
            <v:shadow on="t" type="perspective" color="#999" opacity=".5" origin=",.5" offset="0,0" matrix=",-56756f,,.5"/>
          </v:shape>
        </w:pict>
      </w:r>
      <w:r>
        <w:rPr>
          <w:noProof/>
          <w:lang w:eastAsia="tr-TR"/>
        </w:rPr>
        <w:pict>
          <v:shape id="_x0000_s1043" type="#_x0000_t202" style="position:absolute;margin-left:0;margin-top:.75pt;width:196.75pt;height:138.25pt;z-index:251685376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-175.5pt;margin-top:91.15pt;width:25.5pt;height:27.6pt;z-index:251684352" stroked="f">
            <v:textbox>
              <w:txbxContent>
                <w:p w:rsidR="00B86A75" w:rsidRPr="00876C1D" w:rsidRDefault="00B86A75" w:rsidP="00876C1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0;margin-top:.75pt;width:196.75pt;height:138.25pt;z-index:251683328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0;margin-top:.75pt;width:196.75pt;height:138.25pt;z-index:251682304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-97.5pt;margin-top:118.75pt;width:27.75pt;height:23.9pt;z-index:251681280" stroked="f">
            <v:textbox>
              <w:txbxContent>
                <w:p w:rsidR="00B86A75" w:rsidRPr="00876C1D" w:rsidRDefault="00B86A75" w:rsidP="00876C1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0;margin-top:.75pt;width:196.75pt;height:138.25pt;z-index:251680256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395.25pt;margin-top:363.15pt;width:24.75pt;height:30.75pt;z-index:251674112" stroked="f">
            <v:textbox>
              <w:txbxContent>
                <w:p w:rsidR="00B86A75" w:rsidRPr="00876C1D" w:rsidRDefault="00B86A75" w:rsidP="00876C1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0;margin-top:.75pt;width:196.75pt;height:138.25pt;z-index:251673088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-306pt;margin-top:333.15pt;width:21.75pt;height:30pt;z-index:251672064" stroked="f">
            <v:textbox style="mso-next-textbox:#_x0000_s1051">
              <w:txbxContent>
                <w:p w:rsidR="00B86A75" w:rsidRPr="00876C1D" w:rsidRDefault="00B86A75" w:rsidP="00876C1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Ö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0;margin-top:.75pt;width:196.75pt;height:138.25pt;z-index:251671040;mso-position-horizontal:center">
            <v:textbox style="mso-next-textbox:#_x0000_s1052;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434.25pt;margin-top:49.8pt;width:23.25pt;height:30.6pt;z-index:251670016" stroked="f">
            <v:textbox style="mso-next-textbox:#_x0000_s1053">
              <w:txbxContent>
                <w:p w:rsidR="00B86A75" w:rsidRPr="00876C1D" w:rsidRDefault="00B86A75" w:rsidP="00876C1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0;margin-top:.75pt;width:196.75pt;height:138.25pt;z-index:251668992;mso-position-horizontal:center">
            <v:textbox style="mso-next-textbox:#_x0000_s1054;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-442.5pt;margin-top:136.65pt;width:25.5pt;height:27.75pt;z-index:251667968" stroked="f">
            <v:textbox style="mso-next-textbox:#_x0000_s1055">
              <w:txbxContent>
                <w:p w:rsidR="00B86A75" w:rsidRPr="00876C1D" w:rsidRDefault="00B86A75" w:rsidP="00876C1D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0;margin-top:.75pt;width:196.75pt;height:138.25pt;z-index:251665920;mso-position-horizontal:center">
            <v:textbox style="mso-next-textbox:#_x0000_s1056;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-347.25pt;margin-top:98.4pt;width:26.25pt;height:26.25pt;z-index:251664896" stroked="f">
            <v:textbox style="mso-next-textbox:#_x0000_s1057">
              <w:txbxContent>
                <w:p w:rsidR="00B86A75" w:rsidRPr="00F84053" w:rsidRDefault="00B86A75" w:rsidP="00F8405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-405.75pt;margin-top:174.9pt;width:17.25pt;height:30pt;z-index:251662848" stroked="f">
            <v:textbox style="mso-next-textbox:#_x0000_s1058">
              <w:txbxContent>
                <w:p w:rsidR="00B86A75" w:rsidRPr="00F84053" w:rsidRDefault="00B86A75" w:rsidP="00F84053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0;margin-top:.75pt;width:196.75pt;height:138.25pt;z-index:251659776;mso-position-horizontal:center">
            <v:textbox style="mso-next-textbox:#_x0000_s1059;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-395.25pt;margin-top:272.55pt;width:24.75pt;height:42.75pt;z-index:251657728" stroked="f">
            <v:textbox style="mso-next-textbox:#_x0000_s1060">
              <w:txbxContent>
                <w:p w:rsidR="00B86A75" w:rsidRDefault="00B86A75"/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0;margin-top:.75pt;width:196.75pt;height:138.25pt;z-index:251656704;mso-position-horizontal:center">
            <v:textbox style="mso-next-textbox:#_x0000_s1061;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</w:p>
    <w:p w:rsidR="00B86A75" w:rsidRDefault="00B86A75" w:rsidP="00490507">
      <w:pPr>
        <w:tabs>
          <w:tab w:val="left" w:pos="1815"/>
        </w:tabs>
      </w:pPr>
      <w:r>
        <w:rPr>
          <w:noProof/>
          <w:lang w:eastAsia="tr-TR"/>
        </w:rPr>
        <w:pict>
          <v:shape id="Resim 4" o:spid="_x0000_s1062" type="#_x0000_t75" alt="Click to view full size image" href="javascript" style="position:absolute;margin-left:1.05pt;margin-top:13.9pt;width:464.25pt;height:647.25pt;z-index:-251691520;visibility:visible" wrapcoords="-35 0 -35 21575 21600 21575 21600 0 -35 0" o:button="t">
            <v:fill o:detectmouseclick="t"/>
            <v:imagedata r:id="rId8" o:title=""/>
            <w10:wrap type="tight"/>
          </v:shape>
        </w:pict>
      </w:r>
    </w:p>
    <w:p w:rsidR="00B86A75" w:rsidRPr="00490507" w:rsidRDefault="00B86A75" w:rsidP="00490507">
      <w:pPr>
        <w:tabs>
          <w:tab w:val="left" w:pos="1815"/>
        </w:tabs>
      </w:pPr>
      <w:r>
        <w:rPr>
          <w:noProof/>
          <w:lang w:eastAsia="tr-TR"/>
        </w:rPr>
        <w:pict>
          <v:shape id="_x0000_s1063" type="#_x0000_t202" style="position:absolute;margin-left:-456pt;margin-top:552.1pt;width:70.5pt;height:63pt;z-index:251654656" stroked="f">
            <v:textbox>
              <w:txbxContent>
                <w:p w:rsidR="00B86A75" w:rsidRDefault="00B86A75" w:rsidP="00F84053">
                  <w:pPr>
                    <w:jc w:val="center"/>
                  </w:pPr>
                  <w:r>
                    <w:t xml:space="preserve">     70</w:t>
                  </w:r>
                </w:p>
                <w:p w:rsidR="00B86A75" w:rsidRDefault="00B86A75" w:rsidP="00F84053">
                  <w:pPr>
                    <w:jc w:val="center"/>
                  </w:pPr>
                  <w:r>
                    <w:t>+   28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-446.25pt;margin-top:587.35pt;width:51pt;height:0;z-index:251655680" o:connectortype="straight"/>
        </w:pict>
      </w:r>
      <w:r>
        <w:rPr>
          <w:noProof/>
          <w:lang w:eastAsia="tr-TR"/>
        </w:rPr>
        <w:pict>
          <v:shape id="_x0000_s1065" type="#_x0000_t202" style="position:absolute;margin-left:0;margin-top:.75pt;width:196.75pt;height:138.25pt;z-index:251653632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-374.25pt;margin-top:204.85pt;width:55.5pt;height:55.5pt;z-index:251651584" stroked="f">
            <v:textbox>
              <w:txbxContent>
                <w:p w:rsidR="00B86A75" w:rsidRDefault="00B86A75" w:rsidP="00295C37">
                  <w:pPr>
                    <w:jc w:val="center"/>
                  </w:pPr>
                  <w:r>
                    <w:t xml:space="preserve">      29</w:t>
                  </w:r>
                </w:p>
                <w:p w:rsidR="00B86A75" w:rsidRDefault="00B86A75" w:rsidP="00295C37">
                  <w:pPr>
                    <w:jc w:val="center"/>
                  </w:pPr>
                  <w:r>
                    <w:t>+   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32" style="position:absolute;margin-left:-374.25pt;margin-top:237.1pt;width:45.75pt;height:0;z-index:251652608" o:connectortype="straight"/>
        </w:pict>
      </w:r>
      <w:r>
        <w:rPr>
          <w:noProof/>
          <w:lang w:eastAsia="tr-TR"/>
        </w:rPr>
        <w:pict>
          <v:shape id="_x0000_s1068" type="#_x0000_t202" style="position:absolute;margin-left:0;margin-top:.75pt;width:196.75pt;height:138.25pt;z-index:251650560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32" style="position:absolute;margin-left:-267pt;margin-top:398.35pt;width:42pt;height:0;z-index:251649536" o:connectortype="straight"/>
        </w:pict>
      </w:r>
      <w:r>
        <w:rPr>
          <w:noProof/>
          <w:lang w:eastAsia="tr-TR"/>
        </w:rPr>
        <w:pict>
          <v:shape id="_x0000_s1070" type="#_x0000_t202" style="position:absolute;margin-left:-280.5pt;margin-top:360.1pt;width:63.75pt;height:73.5pt;z-index:251648512" stroked="f">
            <v:textbox>
              <w:txbxContent>
                <w:p w:rsidR="00B86A75" w:rsidRDefault="00B86A75" w:rsidP="00295C37">
                  <w:pPr>
                    <w:jc w:val="center"/>
                  </w:pPr>
                  <w:r>
                    <w:t xml:space="preserve">      36</w:t>
                  </w:r>
                </w:p>
                <w:p w:rsidR="00B86A75" w:rsidRDefault="00B86A75" w:rsidP="00295C37">
                  <w:pPr>
                    <w:jc w:val="center"/>
                  </w:pPr>
                  <w:r>
                    <w:t>+   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0;margin-top:.75pt;width:196.75pt;height:138.25pt;z-index:251647488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32" style="position:absolute;margin-left:-171pt;margin-top:489.1pt;width:43.5pt;height:.75pt;z-index:251646464" o:connectortype="straight"/>
        </w:pict>
      </w:r>
      <w:r>
        <w:rPr>
          <w:noProof/>
          <w:lang w:eastAsia="tr-TR"/>
        </w:rPr>
        <w:pict>
          <v:shape id="_x0000_s1073" type="#_x0000_t202" style="position:absolute;margin-left:-183.75pt;margin-top:452.35pt;width:60pt;height:75pt;z-index:251645440" stroked="f">
            <v:textbox>
              <w:txbxContent>
                <w:p w:rsidR="00B86A75" w:rsidRDefault="00B86A75" w:rsidP="00295C37">
                  <w:pPr>
                    <w:jc w:val="center"/>
                  </w:pPr>
                  <w:r>
                    <w:t xml:space="preserve">     67</w:t>
                  </w:r>
                </w:p>
                <w:p w:rsidR="00B86A75" w:rsidRDefault="00B86A75" w:rsidP="00295C37">
                  <w:pPr>
                    <w:jc w:val="center"/>
                  </w:pPr>
                  <w:r>
                    <w:t>+   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0;margin-top:.75pt;width:196.75pt;height:138.25pt;z-index:251644416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32" style="position:absolute;margin-left:-424.5pt;margin-top:293.35pt;width:42.75pt;height:0;z-index:251643392" o:connectortype="straight"/>
        </w:pict>
      </w:r>
      <w:r>
        <w:rPr>
          <w:noProof/>
          <w:lang w:eastAsia="tr-TR"/>
        </w:rPr>
        <w:pict>
          <v:shape id="_x0000_s1076" type="#_x0000_t202" style="position:absolute;margin-left:-430.5pt;margin-top:264.1pt;width:48.75pt;height:48pt;z-index:251642368" stroked="f">
            <v:textbox>
              <w:txbxContent>
                <w:p w:rsidR="00B86A75" w:rsidRDefault="00B86A75" w:rsidP="00295C37">
                  <w:pPr>
                    <w:jc w:val="center"/>
                  </w:pPr>
                  <w:r>
                    <w:t xml:space="preserve">      35</w:t>
                  </w:r>
                </w:p>
                <w:p w:rsidR="00B86A75" w:rsidRDefault="00B86A75" w:rsidP="00295C37">
                  <w:pPr>
                    <w:jc w:val="center"/>
                  </w:pPr>
                  <w:r>
                    <w:t>+   47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0;margin-top:.75pt;width:196.75pt;height:138.25pt;z-index:251641344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32" style="position:absolute;margin-left:-148.5pt;margin-top:354.1pt;width:50.25pt;height:.75pt;z-index:251640320" o:connectortype="straight"/>
        </w:pict>
      </w:r>
      <w:r>
        <w:rPr>
          <w:noProof/>
          <w:lang w:eastAsia="tr-TR"/>
        </w:rPr>
        <w:pict>
          <v:shape id="_x0000_s1079" type="#_x0000_t202" style="position:absolute;margin-left:-163.5pt;margin-top:320.35pt;width:65.25pt;height:78pt;z-index:251639296" stroked="f">
            <v:textbox>
              <w:txbxContent>
                <w:p w:rsidR="00B86A75" w:rsidRDefault="00B86A75" w:rsidP="00295C37">
                  <w:pPr>
                    <w:jc w:val="center"/>
                  </w:pPr>
                  <w:r>
                    <w:t xml:space="preserve">      56</w:t>
                  </w:r>
                </w:p>
                <w:p w:rsidR="00B86A75" w:rsidRDefault="00B86A75" w:rsidP="00295C37">
                  <w:pPr>
                    <w:jc w:val="center"/>
                  </w:pPr>
                  <w:r>
                    <w:t>+   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0;margin-top:.75pt;width:196.75pt;height:138.25pt;z-index:251638272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32" style="position:absolute;margin-left:-328.5pt;margin-top:94.6pt;width:34.5pt;height:.75pt;z-index:251637248" o:connectortype="straight"/>
        </w:pict>
      </w:r>
      <w:r>
        <w:rPr>
          <w:noProof/>
          <w:lang w:eastAsia="tr-TR"/>
        </w:rPr>
        <w:pict>
          <v:shape id="_x0000_s1082" type="#_x0000_t202" style="position:absolute;margin-left:-347.25pt;margin-top:64.6pt;width:60.75pt;height:45.15pt;z-index:251636224" stroked="f">
            <v:textbox>
              <w:txbxContent>
                <w:p w:rsidR="00B86A75" w:rsidRDefault="00B86A75" w:rsidP="00295C37">
                  <w:pPr>
                    <w:jc w:val="center"/>
                  </w:pPr>
                  <w:r>
                    <w:t xml:space="preserve">      49</w:t>
                  </w:r>
                </w:p>
                <w:p w:rsidR="00B86A75" w:rsidRDefault="00B86A75" w:rsidP="00295C37">
                  <w:pPr>
                    <w:jc w:val="center"/>
                  </w:pPr>
                  <w:r>
                    <w:t>+   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0;margin-top:.75pt;width:196.75pt;height:138.25pt;z-index:251635200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32" style="position:absolute;margin-left:-113.25pt;margin-top:149.35pt;width:48pt;height:.75pt;z-index:251634176" o:connectortype="straight"/>
        </w:pict>
      </w:r>
      <w:r>
        <w:rPr>
          <w:noProof/>
          <w:lang w:eastAsia="tr-TR"/>
        </w:rPr>
        <w:pict>
          <v:shape id="_x0000_s1085" type="#_x0000_t202" style="position:absolute;margin-left:-123.75pt;margin-top:118.75pt;width:62.25pt;height:45.75pt;z-index:251633152" stroked="f">
            <v:textbox>
              <w:txbxContent>
                <w:p w:rsidR="00B86A75" w:rsidRDefault="00B86A75" w:rsidP="00295C37">
                  <w:pPr>
                    <w:jc w:val="center"/>
                  </w:pPr>
                  <w:r>
                    <w:t xml:space="preserve">       43</w:t>
                  </w:r>
                </w:p>
                <w:p w:rsidR="00B86A75" w:rsidRDefault="00B86A75" w:rsidP="00295C37">
                  <w:pPr>
                    <w:jc w:val="center"/>
                  </w:pPr>
                  <w:r>
                    <w:t>+    28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0;margin-top:.75pt;width:196.75pt;height:138.25pt;z-index:251632128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32" style="position:absolute;margin-left:-400.5pt;margin-top:444.1pt;width:41.25pt;height:2.25pt;z-index:251631104" o:connectortype="straight"/>
        </w:pict>
      </w:r>
      <w:r>
        <w:rPr>
          <w:noProof/>
          <w:lang w:eastAsia="tr-TR"/>
        </w:rPr>
        <w:pict>
          <v:shape id="_x0000_s1088" type="#_x0000_t202" style="position:absolute;margin-left:-424.5pt;margin-top:413.35pt;width:83.25pt;height:54pt;z-index:251630080" stroked="f">
            <v:textbox>
              <w:txbxContent>
                <w:p w:rsidR="00B86A75" w:rsidRDefault="00B86A75" w:rsidP="00295C37">
                  <w:pPr>
                    <w:jc w:val="center"/>
                  </w:pPr>
                  <w:r>
                    <w:t xml:space="preserve">       56</w:t>
                  </w:r>
                </w:p>
                <w:p w:rsidR="00B86A75" w:rsidRDefault="00B86A75" w:rsidP="00295C37">
                  <w:pPr>
                    <w:jc w:val="center"/>
                  </w:pPr>
                  <w:r>
                    <w:t>+    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margin-left:0;margin-top:.75pt;width:196.75pt;height:138.25pt;z-index:251629056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32" style="position:absolute;margin-left:-259.5pt;margin-top:264.1pt;width:39pt;height:1.5pt;flip:y;z-index:251628032" o:connectortype="straight"/>
        </w:pict>
      </w:r>
      <w:r>
        <w:rPr>
          <w:noProof/>
          <w:lang w:eastAsia="tr-TR"/>
        </w:rPr>
        <w:pict>
          <v:shape id="_x0000_s1091" type="#_x0000_t202" style="position:absolute;margin-left:-298.5pt;margin-top:231.1pt;width:96.75pt;height:62.25pt;z-index:251627008" stroked="f">
            <v:textbox>
              <w:txbxContent>
                <w:p w:rsidR="00B86A75" w:rsidRDefault="00B86A75" w:rsidP="0049050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68</w:t>
                  </w:r>
                </w:p>
                <w:p w:rsidR="00B86A75" w:rsidRDefault="00B86A75" w:rsidP="0049050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   23</w:t>
                  </w:r>
                </w:p>
                <w:p w:rsidR="00B86A75" w:rsidRPr="00490507" w:rsidRDefault="00B86A75" w:rsidP="0049050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0;margin-top:.75pt;width:196.75pt;height:138.25pt;z-index:251625984;mso-position-horizontal:center">
            <v:textbox style="mso-fit-shape-to-text:t">
              <w:txbxContent>
                <w:p w:rsidR="00B86A75" w:rsidRDefault="00B86A75">
                  <w:r>
                    <w:t>[Belgeden bir alıntı veya ilginç bir noktanın özetini yazın. Metin kutusunu belge içinde herhangi bir yere konumlandırabilirsiniz. Kısa alıntı metin kutusunun biçimlendirmesini değiştirmek için Metin Kutusu Araçları sekmesini kullanın.]</w:t>
                  </w:r>
                </w:p>
              </w:txbxContent>
            </v:textbox>
          </v:shape>
        </w:pict>
      </w:r>
    </w:p>
    <w:sectPr w:rsidR="00B86A75" w:rsidRPr="00490507" w:rsidSect="008247AD">
      <w:headerReference w:type="even" r:id="rId9"/>
      <w:headerReference w:type="default" r:id="rId10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A75" w:rsidRDefault="00B86A75" w:rsidP="008247AD">
      <w:r>
        <w:separator/>
      </w:r>
    </w:p>
  </w:endnote>
  <w:endnote w:type="continuationSeparator" w:id="0">
    <w:p w:rsidR="00B86A75" w:rsidRDefault="00B86A75" w:rsidP="00824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A75" w:rsidRDefault="00B86A75" w:rsidP="008247AD">
      <w:r>
        <w:separator/>
      </w:r>
    </w:p>
  </w:footnote>
  <w:footnote w:type="continuationSeparator" w:id="0">
    <w:p w:rsidR="00B86A75" w:rsidRDefault="00B86A75" w:rsidP="008247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A75" w:rsidRPr="008247AD" w:rsidRDefault="00B86A75">
    <w:pPr>
      <w:pStyle w:val="Head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Aşağıdaki toplama işlemlerini yapıp sonra da istediğiniz renge boyayabilirsiniz. </w:t>
    </w:r>
    <w:hyperlink r:id="rId1" w:history="1">
      <w:r w:rsidRPr="00DC2B2E">
        <w:rPr>
          <w:rStyle w:val="Hyperlink"/>
          <w:rFonts w:ascii="Comic Sans MS" w:hAnsi="Comic Sans MS"/>
          <w:sz w:val="28"/>
          <w:szCs w:val="28"/>
        </w:rPr>
        <w:t>www.sorubak.com</w:t>
      </w:r>
    </w:hyperlink>
    <w:r>
      <w:rPr>
        <w:rFonts w:ascii="Comic Sans MS" w:hAnsi="Comic Sans MS"/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A75" w:rsidRPr="008247AD" w:rsidRDefault="00B86A75">
    <w:pPr>
      <w:pStyle w:val="Header"/>
      <w:rPr>
        <w:rFonts w:ascii="Comic Sans MS" w:hAnsi="Comic Sans MS"/>
        <w:sz w:val="36"/>
        <w:szCs w:val="36"/>
      </w:rPr>
    </w:pPr>
    <w:r>
      <w:rPr>
        <w:rFonts w:ascii="Comic Sans MS" w:hAnsi="Comic Sans MS"/>
        <w:sz w:val="36"/>
        <w:szCs w:val="36"/>
      </w:rPr>
      <w:t>Aşağıdaki harfleri alfabetik sıraya göre birleştirin. Sonra istediğiniz renge  boyayabilirsiniz.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507"/>
    <w:rsid w:val="0027080F"/>
    <w:rsid w:val="00295C37"/>
    <w:rsid w:val="002F1FF9"/>
    <w:rsid w:val="00405657"/>
    <w:rsid w:val="00490507"/>
    <w:rsid w:val="008247AD"/>
    <w:rsid w:val="00876C1D"/>
    <w:rsid w:val="00877E3C"/>
    <w:rsid w:val="00A5599E"/>
    <w:rsid w:val="00A77955"/>
    <w:rsid w:val="00B462A3"/>
    <w:rsid w:val="00B86A75"/>
    <w:rsid w:val="00DC2B2E"/>
    <w:rsid w:val="00DF72B1"/>
    <w:rsid w:val="00F05127"/>
    <w:rsid w:val="00F25B47"/>
    <w:rsid w:val="00F67832"/>
    <w:rsid w:val="00F84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2B1"/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4905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9050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247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47A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247A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247AD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056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14</Words>
  <Characters>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xx</dc:creator>
  <cp:keywords>www.sorubak.com</cp:keywords>
  <dc:description>www.sorubak.com</dc:description>
  <cp:lastModifiedBy>EDANUR HANIM</cp:lastModifiedBy>
  <cp:revision>3</cp:revision>
  <dcterms:created xsi:type="dcterms:W3CDTF">2011-11-03T18:30:00Z</dcterms:created>
  <dcterms:modified xsi:type="dcterms:W3CDTF">2011-12-20T16:40:00Z</dcterms:modified>
  <cp:category>www.sorubak.com</cp:category>
  <cp:contentStatus>www.sorubak.com</cp:contentStatus>
</cp:coreProperties>
</file>