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0DE" w:rsidRPr="00947033" w:rsidRDefault="002E20DE" w:rsidP="00F32A51">
      <w:pPr>
        <w:jc w:val="center"/>
        <w:rPr>
          <w:rFonts w:ascii="Hand writing Mutlu" w:hAnsi="Hand writing Mutlu"/>
          <w:b/>
          <w:sz w:val="24"/>
          <w:szCs w:val="24"/>
        </w:rPr>
      </w:pPr>
      <w:r w:rsidRPr="00947033">
        <w:rPr>
          <w:rFonts w:ascii="Hand writing Mutlu" w:hAnsi="Hand writing Mutlu"/>
          <w:b/>
          <w:sz w:val="24"/>
          <w:szCs w:val="24"/>
        </w:rPr>
        <w:t>UZUNLUK ÖLÇME BİRİMLERİ</w:t>
      </w:r>
    </w:p>
    <w:p w:rsidR="002E20DE" w:rsidRPr="00947033" w:rsidRDefault="002E20DE" w:rsidP="002E3C58">
      <w:pPr>
        <w:ind w:firstLine="708"/>
        <w:jc w:val="both"/>
        <w:rPr>
          <w:rFonts w:ascii="Hand writing Mutlu" w:hAnsi="Hand writing Mutlu"/>
          <w:sz w:val="24"/>
          <w:szCs w:val="24"/>
        </w:rPr>
      </w:pPr>
      <w:r w:rsidRPr="00947033">
        <w:rPr>
          <w:rFonts w:ascii="Hand writing Mutlu" w:hAnsi="Hand writing Mutlu"/>
          <w:sz w:val="24"/>
          <w:szCs w:val="24"/>
        </w:rPr>
        <w:t xml:space="preserve">Cisimlerin uzunluklarını ölçmek için bazen </w:t>
      </w:r>
      <w:r w:rsidRPr="00947033">
        <w:rPr>
          <w:rFonts w:ascii="Hand writing Mutlu" w:hAnsi="Hand writing Mutlu"/>
          <w:b/>
          <w:sz w:val="24"/>
          <w:szCs w:val="24"/>
        </w:rPr>
        <w:t>parmak, karış, kulaç, adım ve ayak</w:t>
      </w:r>
      <w:r w:rsidRPr="00947033">
        <w:rPr>
          <w:rFonts w:ascii="Hand writing Mutlu" w:hAnsi="Hand writing Mutlu"/>
          <w:sz w:val="24"/>
          <w:szCs w:val="24"/>
        </w:rPr>
        <w:t xml:space="preserve"> gibi ölçme birimleri kullanırız. Bu birimlerle yapılan ölçümler farklılık gösterir. Çünkü, herkesin parmak, karış, kulaç, adım ve ayak uzunlukları farklıdır. Bu ölçme birimlerine </w:t>
      </w:r>
      <w:r w:rsidRPr="00947033">
        <w:rPr>
          <w:rFonts w:ascii="Hand writing Mutlu" w:hAnsi="Hand writing Mutlu"/>
          <w:b/>
          <w:sz w:val="24"/>
          <w:szCs w:val="24"/>
        </w:rPr>
        <w:t xml:space="preserve">standart olmayan uzunluk ölçme birimleri </w:t>
      </w:r>
      <w:r w:rsidRPr="00947033">
        <w:rPr>
          <w:rFonts w:ascii="Hand writing Mutlu" w:hAnsi="Hand writing Mutlu"/>
          <w:sz w:val="24"/>
          <w:szCs w:val="24"/>
        </w:rPr>
        <w:t>denir. Bu nedenle standart olmayan uzunluk ölçme birimleriyle yapılan ölçmelerde doğru sonuçlar alınmaz.</w:t>
      </w:r>
    </w:p>
    <w:p w:rsidR="002E20DE" w:rsidRPr="00947033" w:rsidRDefault="002E20DE" w:rsidP="00390651">
      <w:pPr>
        <w:jc w:val="both"/>
        <w:rPr>
          <w:rFonts w:ascii="Hand writing Mutlu" w:hAnsi="Hand writing Mutlu"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s1026" type="#_x0000_t75" alt="KULAÇ" style="position:absolute;left:0;text-align:left;margin-left:435.95pt;margin-top:26.4pt;width:90.3pt;height:66.6pt;z-index:-251672576;visibility:visible">
            <v:imagedata r:id="rId7" o:title=""/>
          </v:shape>
        </w:pict>
      </w:r>
      <w:r>
        <w:rPr>
          <w:noProof/>
          <w:lang w:eastAsia="tr-TR"/>
        </w:rPr>
        <w:pict>
          <v:shape id="Resim 3" o:spid="_x0000_s1027" type="#_x0000_t75" alt="ADIM" style="position:absolute;left:0;text-align:left;margin-left:311.15pt;margin-top:26.4pt;width:90.3pt;height:66.6pt;z-index:-251664384;visibility:visible">
            <v:imagedata r:id="rId8" o:title=""/>
          </v:shape>
        </w:pict>
      </w:r>
      <w:r>
        <w:rPr>
          <w:noProof/>
          <w:lang w:eastAsia="tr-TR"/>
        </w:rPr>
        <w:pict>
          <v:shape id="Resim 4" o:spid="_x0000_s1028" type="#_x0000_t75" alt="AYAK" style="position:absolute;left:0;text-align:left;margin-left:199.85pt;margin-top:26.4pt;width:88.5pt;height:66.6pt;z-index:-251666432;visibility:visible">
            <v:imagedata r:id="rId9" o:title=""/>
          </v:shape>
        </w:pict>
      </w:r>
      <w:r>
        <w:rPr>
          <w:noProof/>
          <w:lang w:eastAsia="tr-TR"/>
        </w:rPr>
        <w:pict>
          <v:shape id="Resim 13" o:spid="_x0000_s1029" type="#_x0000_t75" style="position:absolute;left:0;text-align:left;margin-left:95.15pt;margin-top:26.4pt;width:72.3pt;height:71.4pt;z-index:-251665408;visibility:visible">
            <v:imagedata r:id="rId10" o:title=""/>
          </v:shape>
        </w:pict>
      </w:r>
      <w:r>
        <w:rPr>
          <w:noProof/>
          <w:lang w:eastAsia="tr-TR"/>
        </w:rPr>
        <w:pict>
          <v:shape id="Resim 12" o:spid="_x0000_s1030" type="#_x0000_t75" style="position:absolute;left:0;text-align:left;margin-left:3.95pt;margin-top:26.4pt;width:42.3pt;height:67.8pt;z-index:-251667456;visibility:visible">
            <v:imagedata r:id="rId11" o:title=""/>
          </v:shape>
        </w:pict>
      </w:r>
      <w:r w:rsidRPr="00947033">
        <w:rPr>
          <w:rFonts w:ascii="Hand writing Mutlu" w:hAnsi="Hand writing Mutlu"/>
          <w:b/>
          <w:sz w:val="24"/>
          <w:szCs w:val="24"/>
        </w:rPr>
        <w:t>Standart Olmayan Uzunluk Ölçme Birimleri:</w:t>
      </w:r>
    </w:p>
    <w:p w:rsidR="002E20DE" w:rsidRPr="00947033" w:rsidRDefault="002E20DE" w:rsidP="00DC629A">
      <w:pPr>
        <w:rPr>
          <w:rFonts w:ascii="Hand writing Mutlu" w:hAnsi="Hand writing Mutlu"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522.65pt;margin-top:19.2pt;width:.05pt;height:23.35pt;flip:y;z-index:251660288" o:connectortype="straight" strokeweight="1.5pt"/>
        </w:pict>
      </w:r>
      <w:r>
        <w:rPr>
          <w:noProof/>
          <w:lang w:eastAsia="tr-TR"/>
        </w:rPr>
        <w:pict>
          <v:shape id="_x0000_s1032" type="#_x0000_t32" style="position:absolute;margin-left:444.65pt;margin-top:16pt;width:.05pt;height:23.35pt;flip:y;z-index:251659264" o:connectortype="straight" strokeweight="1.5pt"/>
        </w:pict>
      </w:r>
      <w:r>
        <w:rPr>
          <w:noProof/>
          <w:lang w:eastAsia="tr-TR"/>
        </w:rPr>
        <w:pict>
          <v:shape id="_x0000_s1033" type="#_x0000_t32" style="position:absolute;margin-left:275.45pt;margin-top:24.35pt;width:0;height:26.85pt;flip:y;z-index:251658240" o:connectortype="straight" strokeweight="1.5pt"/>
        </w:pict>
      </w:r>
      <w:r>
        <w:rPr>
          <w:noProof/>
          <w:lang w:eastAsia="tr-TR"/>
        </w:rPr>
        <w:pict>
          <v:shape id="_x0000_s1034" type="#_x0000_t32" style="position:absolute;margin-left:213.65pt;margin-top:19.2pt;width:0;height:26.85pt;flip:y;z-index:251657216" o:connectortype="straight" strokeweight="1.5pt"/>
        </w:pict>
      </w:r>
      <w:r>
        <w:rPr>
          <w:noProof/>
          <w:lang w:eastAsia="tr-TR"/>
        </w:rPr>
        <w:pict>
          <v:shape id="_x0000_s1035" type="#_x0000_t32" style="position:absolute;margin-left:160.25pt;margin-top:29.4pt;width:0;height:26.85pt;flip:y;z-index:251645952" o:connectortype="straight" strokeweight="1.5pt"/>
        </w:pict>
      </w:r>
      <w:r>
        <w:rPr>
          <w:noProof/>
          <w:lang w:eastAsia="tr-TR"/>
        </w:rPr>
        <w:pict>
          <v:shape id="_x0000_s1036" type="#_x0000_t32" style="position:absolute;margin-left:105.05pt;margin-top:31.2pt;width:0;height:26.85pt;flip:y;z-index:251655168" o:connectortype="straight" strokeweight="1.5pt"/>
        </w:pict>
      </w:r>
      <w:r>
        <w:rPr>
          <w:noProof/>
          <w:lang w:eastAsia="tr-TR"/>
        </w:rPr>
        <w:pict>
          <v:shape id="_x0000_s1037" type="#_x0000_t32" style="position:absolute;margin-left:16.2pt;margin-top:27.6pt;width:.05pt;height:23.6pt;flip:y;z-index:251644928" o:connectortype="straight" strokeweight="1.5pt"/>
        </w:pict>
      </w:r>
      <w:r>
        <w:rPr>
          <w:noProof/>
          <w:lang w:eastAsia="tr-TR"/>
        </w:rPr>
        <w:pict>
          <v:shape id="_x0000_s1038" type="#_x0000_t32" style="position:absolute;margin-left:22.25pt;margin-top:27.6pt;width:.05pt;height:23.6pt;flip:y;z-index:251653120" o:connectortype="straight" strokeweight="1.5pt"/>
        </w:pict>
      </w:r>
      <w:r w:rsidRPr="00947033">
        <w:rPr>
          <w:rFonts w:ascii="Hand writing Mutlu" w:hAnsi="Hand writing Mutlu"/>
          <w:sz w:val="24"/>
          <w:szCs w:val="24"/>
        </w:rPr>
        <w:t xml:space="preserve">         </w:t>
      </w:r>
    </w:p>
    <w:p w:rsidR="002E20DE" w:rsidRPr="00947033" w:rsidRDefault="002E20DE" w:rsidP="00DC629A">
      <w:pPr>
        <w:rPr>
          <w:rFonts w:ascii="Hand writing Mutlu" w:hAnsi="Hand writing Mutlu"/>
          <w:sz w:val="24"/>
          <w:szCs w:val="24"/>
        </w:rPr>
      </w:pPr>
      <w:r>
        <w:rPr>
          <w:noProof/>
          <w:lang w:eastAsia="tr-TR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39" type="#_x0000_t87" style="position:absolute;margin-left:473.3pt;margin-top:-22.55pt;width:20.8pt;height:78pt;rotation:270;z-index:251661312" strokeweight="1.5pt"/>
        </w:pict>
      </w:r>
      <w:r>
        <w:rPr>
          <w:noProof/>
          <w:lang w:eastAsia="tr-TR"/>
        </w:rPr>
        <w:pict>
          <v:shape id="_x0000_s1040" type="#_x0000_t87" style="position:absolute;margin-left:358.25pt;margin-top:-6.75pt;width:25.2pt;height:42pt;rotation:270;z-index:251646976" strokeweight="1.5pt"/>
        </w:pict>
      </w:r>
      <w:r>
        <w:rPr>
          <w:noProof/>
          <w:lang w:eastAsia="tr-TR"/>
        </w:rPr>
        <w:pict>
          <v:shape id="_x0000_s1041" type="#_x0000_t87" style="position:absolute;margin-left:230.45pt;margin-top:-6.1pt;width:28.2pt;height:61.8pt;rotation:270;z-index:251656192" strokeweight="1.5pt"/>
        </w:pict>
      </w:r>
      <w:r>
        <w:rPr>
          <w:noProof/>
          <w:lang w:eastAsia="tr-TR"/>
        </w:rPr>
        <w:pict>
          <v:shape id="_x0000_s1042" type="#_x0000_t87" style="position:absolute;margin-left:124.2pt;margin-top:.3pt;width:16.85pt;height:55.2pt;rotation:270;z-index:251648000" strokeweight="1.5pt"/>
        </w:pict>
      </w:r>
      <w:r>
        <w:rPr>
          <w:noProof/>
          <w:lang w:eastAsia="tr-TR"/>
        </w:rPr>
        <w:pict>
          <v:shape id="_x0000_s1043" type="#_x0000_t87" style="position:absolute;margin-left:8.45pt;margin-top:22.2pt;width:21.6pt;height:6.05pt;rotation:270;z-index:251654144" adj=",9183" strokeweight="1.5pt"/>
        </w:pict>
      </w:r>
    </w:p>
    <w:p w:rsidR="002E20DE" w:rsidRPr="00947033" w:rsidRDefault="002E20DE" w:rsidP="00DC629A">
      <w:pPr>
        <w:pStyle w:val="NoSpacing"/>
        <w:tabs>
          <w:tab w:val="left" w:pos="2970"/>
          <w:tab w:val="center" w:pos="5315"/>
          <w:tab w:val="left" w:pos="7245"/>
          <w:tab w:val="left" w:pos="9285"/>
        </w:tabs>
        <w:rPr>
          <w:rFonts w:ascii="Hand writing Mutlu" w:hAnsi="Hand writing Mutlu"/>
          <w:b/>
          <w:sz w:val="24"/>
          <w:szCs w:val="24"/>
        </w:rPr>
      </w:pPr>
      <w:r w:rsidRPr="00947033">
        <w:rPr>
          <w:rFonts w:ascii="Hand writing Mutlu" w:hAnsi="Hand writing Mutlu"/>
          <w:b/>
          <w:sz w:val="24"/>
          <w:szCs w:val="24"/>
        </w:rPr>
        <w:t>Parmak            karış              ayak                adım              kulaç.</w:t>
      </w:r>
    </w:p>
    <w:p w:rsidR="002E20DE" w:rsidRPr="00947033" w:rsidRDefault="002E20DE" w:rsidP="00DC629A">
      <w:pPr>
        <w:pStyle w:val="NoSpacing"/>
        <w:tabs>
          <w:tab w:val="left" w:pos="2970"/>
          <w:tab w:val="center" w:pos="5315"/>
          <w:tab w:val="left" w:pos="7245"/>
          <w:tab w:val="left" w:pos="9285"/>
        </w:tabs>
        <w:rPr>
          <w:rFonts w:ascii="Hand writing Mutlu" w:hAnsi="Hand writing Mutlu"/>
          <w:b/>
          <w:sz w:val="24"/>
          <w:szCs w:val="24"/>
        </w:rPr>
      </w:pPr>
    </w:p>
    <w:p w:rsidR="002E20DE" w:rsidRPr="00947033" w:rsidRDefault="002E20DE" w:rsidP="006C5B73">
      <w:pPr>
        <w:jc w:val="both"/>
        <w:rPr>
          <w:rFonts w:ascii="Hand writing Mutlu" w:hAnsi="Hand writing Mutlu"/>
          <w:b/>
          <w:sz w:val="24"/>
          <w:szCs w:val="24"/>
        </w:rPr>
      </w:pPr>
      <w:r w:rsidRPr="00947033">
        <w:rPr>
          <w:rFonts w:ascii="Hand writing Mutlu" w:hAnsi="Hand writing Mutlu"/>
          <w:b/>
          <w:sz w:val="24"/>
          <w:szCs w:val="24"/>
        </w:rPr>
        <w:t>Standart Uzunluk Ölçme Birimleri:</w:t>
      </w:r>
    </w:p>
    <w:p w:rsidR="002E20DE" w:rsidRPr="00947033" w:rsidRDefault="002E20DE" w:rsidP="006C5B73">
      <w:pPr>
        <w:jc w:val="both"/>
        <w:rPr>
          <w:rFonts w:ascii="Hand writing Mutlu" w:hAnsi="Hand writing Mutlu"/>
          <w:sz w:val="24"/>
          <w:szCs w:val="24"/>
        </w:rPr>
      </w:pPr>
      <w:r w:rsidRPr="00947033">
        <w:rPr>
          <w:rFonts w:ascii="Hand writing Mutlu" w:hAnsi="Hand writing Mutlu"/>
          <w:sz w:val="24"/>
          <w:szCs w:val="24"/>
        </w:rPr>
        <w:t xml:space="preserve">Uzunluk ölçümlerinde her zaman aynı sonucu veren ölçme birimlerine </w:t>
      </w:r>
      <w:r w:rsidRPr="00947033">
        <w:rPr>
          <w:rFonts w:ascii="Hand writing Mutlu" w:hAnsi="Hand writing Mutlu"/>
          <w:b/>
          <w:sz w:val="24"/>
          <w:szCs w:val="24"/>
        </w:rPr>
        <w:t xml:space="preserve">standart uzunluk ölçme birimleri </w:t>
      </w:r>
      <w:r w:rsidRPr="00947033">
        <w:rPr>
          <w:rFonts w:ascii="Hand writing Mutlu" w:hAnsi="Hand writing Mutlu"/>
          <w:sz w:val="24"/>
          <w:szCs w:val="24"/>
        </w:rPr>
        <w:t>denir.</w:t>
      </w:r>
    </w:p>
    <w:p w:rsidR="002E20DE" w:rsidRPr="00947033" w:rsidRDefault="002E20DE" w:rsidP="006C5B73">
      <w:pPr>
        <w:jc w:val="both"/>
        <w:rPr>
          <w:rFonts w:ascii="Hand writing Mutlu" w:hAnsi="Hand writing Mutlu"/>
          <w:sz w:val="24"/>
          <w:szCs w:val="24"/>
        </w:rPr>
      </w:pPr>
      <w:r w:rsidRPr="00947033">
        <w:rPr>
          <w:rFonts w:ascii="Hand writing Mutlu" w:hAnsi="Hand writing Mutlu"/>
          <w:sz w:val="24"/>
          <w:szCs w:val="24"/>
        </w:rPr>
        <w:t>Standart uzunluk ölçme birimi</w:t>
      </w:r>
      <w:r w:rsidRPr="00947033">
        <w:rPr>
          <w:rFonts w:ascii="Hand writing Mutlu" w:hAnsi="Hand writing Mutlu"/>
          <w:b/>
          <w:sz w:val="24"/>
          <w:szCs w:val="24"/>
        </w:rPr>
        <w:t xml:space="preserve"> metre</w:t>
      </w:r>
      <w:r w:rsidRPr="00947033">
        <w:rPr>
          <w:rFonts w:ascii="Hand writing Mutlu" w:hAnsi="Hand writing Mutlu"/>
          <w:sz w:val="24"/>
          <w:szCs w:val="24"/>
        </w:rPr>
        <w:t xml:space="preserve">dir. Metre kısaca </w:t>
      </w:r>
      <w:r w:rsidRPr="00947033">
        <w:rPr>
          <w:rFonts w:ascii="Hand writing Mutlu" w:hAnsi="Hand writing Mutlu"/>
          <w:b/>
          <w:sz w:val="24"/>
          <w:szCs w:val="24"/>
        </w:rPr>
        <w:t>m</w:t>
      </w:r>
      <w:r w:rsidRPr="00947033">
        <w:rPr>
          <w:rFonts w:ascii="Hand writing Mutlu" w:hAnsi="Hand writing Mutlu"/>
          <w:sz w:val="24"/>
          <w:szCs w:val="24"/>
        </w:rPr>
        <w:t xml:space="preserve"> ile gösterilir.</w:t>
      </w:r>
    </w:p>
    <w:p w:rsidR="002E20DE" w:rsidRPr="00947033" w:rsidRDefault="002E20DE" w:rsidP="006C5B73">
      <w:pPr>
        <w:jc w:val="both"/>
        <w:rPr>
          <w:rFonts w:ascii="Hand writing Mutlu" w:hAnsi="Hand writing Mutlu"/>
          <w:sz w:val="24"/>
          <w:szCs w:val="24"/>
        </w:rPr>
      </w:pPr>
      <w:smartTag w:uri="urn:schemas-microsoft-com:office:smarttags" w:element="metricconverter">
        <w:smartTagPr>
          <w:attr w:name="ProductID" w:val="1 metre"/>
        </w:smartTagPr>
        <w:r w:rsidRPr="00947033">
          <w:rPr>
            <w:rFonts w:ascii="Hand writing Mutlu" w:hAnsi="Hand writing Mutlu"/>
            <w:sz w:val="24"/>
            <w:szCs w:val="24"/>
          </w:rPr>
          <w:t>1 metre</w:t>
        </w:r>
      </w:smartTag>
      <w:r w:rsidRPr="00947033">
        <w:rPr>
          <w:rFonts w:ascii="Hand writing Mutlu" w:hAnsi="Hand writing Mutlu"/>
          <w:sz w:val="24"/>
          <w:szCs w:val="24"/>
        </w:rPr>
        <w:t xml:space="preserve"> her biri </w:t>
      </w:r>
      <w:smartTag w:uri="urn:schemas-microsoft-com:office:smarttags" w:element="metricconverter">
        <w:smartTagPr>
          <w:attr w:name="ProductID" w:val="1 santimetre"/>
        </w:smartTagPr>
        <w:r w:rsidRPr="00947033">
          <w:rPr>
            <w:rFonts w:ascii="Hand writing Mutlu" w:hAnsi="Hand writing Mutlu"/>
            <w:sz w:val="24"/>
            <w:szCs w:val="24"/>
          </w:rPr>
          <w:t>1 santimetre</w:t>
        </w:r>
      </w:smartTag>
      <w:r w:rsidRPr="00947033">
        <w:rPr>
          <w:rFonts w:ascii="Hand writing Mutlu" w:hAnsi="Hand writing Mutlu"/>
          <w:sz w:val="24"/>
          <w:szCs w:val="24"/>
        </w:rPr>
        <w:t xml:space="preserve"> olan 100 eşit aralıktan oluşmuştur. </w:t>
      </w:r>
    </w:p>
    <w:p w:rsidR="002E20DE" w:rsidRPr="00947033" w:rsidRDefault="002E20DE" w:rsidP="007514D1">
      <w:pPr>
        <w:jc w:val="both"/>
        <w:rPr>
          <w:rFonts w:ascii="Hand writing Mutlu" w:hAnsi="Hand writing Mutlu"/>
          <w:sz w:val="24"/>
          <w:szCs w:val="24"/>
        </w:rPr>
      </w:pPr>
      <w:r w:rsidRPr="00947033">
        <w:rPr>
          <w:rFonts w:ascii="Hand writing Mutlu" w:hAnsi="Hand writing Mutlu"/>
          <w:sz w:val="24"/>
          <w:szCs w:val="24"/>
        </w:rPr>
        <w:t xml:space="preserve">Santimetre kısaca </w:t>
      </w:r>
      <w:r w:rsidRPr="00947033">
        <w:rPr>
          <w:rFonts w:ascii="Hand writing Mutlu" w:hAnsi="Hand writing Mutlu"/>
          <w:b/>
          <w:sz w:val="24"/>
          <w:szCs w:val="24"/>
        </w:rPr>
        <w:t>cm</w:t>
      </w:r>
      <w:r w:rsidRPr="00947033">
        <w:rPr>
          <w:rFonts w:ascii="Hand writing Mutlu" w:hAnsi="Hand writing Mutlu"/>
          <w:sz w:val="24"/>
          <w:szCs w:val="24"/>
        </w:rPr>
        <w:t xml:space="preserve"> ile gösterilir.</w:t>
      </w:r>
    </w:p>
    <w:p w:rsidR="002E20DE" w:rsidRPr="00947033" w:rsidRDefault="002E20DE" w:rsidP="006C5B73">
      <w:pPr>
        <w:jc w:val="both"/>
        <w:rPr>
          <w:rFonts w:ascii="Hand writing Mutlu" w:hAnsi="Hand writing Mutlu"/>
          <w:b/>
          <w:sz w:val="24"/>
          <w:szCs w:val="24"/>
        </w:rPr>
      </w:pPr>
      <w:r>
        <w:rPr>
          <w:noProof/>
          <w:lang w:eastAsia="tr-TR"/>
        </w:rPr>
        <w:pict>
          <v:shape id="Resim 26" o:spid="_x0000_s1044" type="#_x0000_t75" style="position:absolute;left:0;text-align:left;margin-left:75.75pt;margin-top:440.25pt;width:294.75pt;height:66pt;z-index:251664384;visibility:visible">
            <v:imagedata r:id="rId12" o:title=""/>
          </v:shape>
        </w:pict>
      </w:r>
      <w:r w:rsidRPr="00947033">
        <w:rPr>
          <w:rFonts w:ascii="Hand writing Mutlu" w:hAnsi="Hand writing Mutlu"/>
          <w:b/>
          <w:sz w:val="24"/>
          <w:szCs w:val="24"/>
        </w:rPr>
        <w:t>1metre=100 santimetre   ya da   100 santimetre=1 metre</w:t>
      </w:r>
    </w:p>
    <w:p w:rsidR="002E20DE" w:rsidRPr="00947033" w:rsidRDefault="002E20DE" w:rsidP="006C5B73">
      <w:pPr>
        <w:jc w:val="both"/>
        <w:rPr>
          <w:rFonts w:ascii="Hand writing Mutlu" w:hAnsi="Hand writing Mutlu"/>
          <w:b/>
          <w:sz w:val="24"/>
          <w:szCs w:val="24"/>
        </w:rPr>
      </w:pPr>
      <w:r>
        <w:rPr>
          <w:noProof/>
          <w:lang w:eastAsia="tr-TR"/>
        </w:rPr>
        <w:pict>
          <v:shape id="Resim 15" o:spid="_x0000_s1045" type="#_x0000_t75" style="position:absolute;left:0;text-align:left;margin-left:-2.65pt;margin-top:24.55pt;width:245.7pt;height:34.8pt;z-index:-251651072;visibility:visible">
            <v:imagedata r:id="rId13" o:title=""/>
          </v:shape>
        </w:pict>
      </w:r>
      <w:r>
        <w:rPr>
          <w:noProof/>
          <w:lang w:eastAsia="tr-TR"/>
        </w:rPr>
        <w:pict>
          <v:shape id="_x0000_s1046" type="#_x0000_t87" style="position:absolute;left:0;text-align:left;margin-left:4.2pt;margin-top:9pt;width:19.4pt;height:24.05pt;rotation:90;z-index:251666432" strokeweight="1.5pt"/>
        </w:pict>
      </w:r>
      <w:r w:rsidRPr="00947033">
        <w:rPr>
          <w:rFonts w:ascii="Hand writing Mutlu" w:hAnsi="Hand writing Mutlu"/>
          <w:b/>
          <w:sz w:val="24"/>
          <w:szCs w:val="24"/>
        </w:rPr>
        <w:t>1 santimetre</w:t>
      </w:r>
    </w:p>
    <w:p w:rsidR="002E20DE" w:rsidRPr="00947033" w:rsidRDefault="002E20DE" w:rsidP="006C5B73">
      <w:pPr>
        <w:jc w:val="both"/>
        <w:rPr>
          <w:rFonts w:ascii="Hand writing Mutlu" w:hAnsi="Hand writing Mutlu"/>
          <w:b/>
          <w:sz w:val="24"/>
          <w:szCs w:val="24"/>
        </w:rPr>
      </w:pPr>
      <w:r>
        <w:rPr>
          <w:noProof/>
          <w:lang w:eastAsia="tr-TR"/>
        </w:rPr>
        <w:pict>
          <v:shape id="Resim 22" o:spid="_x0000_s1047" type="#_x0000_t75" style="position:absolute;left:0;text-align:left;margin-left:363.95pt;margin-top:10.05pt;width:114.3pt;height:79.8pt;z-index:-251644928;visibility:visible">
            <v:imagedata r:id="rId14" o:title=""/>
          </v:shape>
        </w:pict>
      </w:r>
      <w:r>
        <w:rPr>
          <w:noProof/>
          <w:lang w:eastAsia="tr-TR"/>
        </w:rPr>
        <w:pict>
          <v:shape id="Resim 216" o:spid="_x0000_s1048" type="#_x0000_t75" alt="metrex" style="position:absolute;left:0;text-align:left;margin-left:200.15pt;margin-top:31.65pt;width:95.1pt;height:66.6pt;z-index:-251654144;visibility:visible">
            <v:imagedata r:id="rId15" o:title=""/>
          </v:shape>
        </w:pict>
      </w:r>
    </w:p>
    <w:p w:rsidR="002E20DE" w:rsidRPr="00947033" w:rsidRDefault="002E20DE" w:rsidP="006C5B73">
      <w:pPr>
        <w:jc w:val="both"/>
        <w:rPr>
          <w:rFonts w:ascii="Hand writing Mutlu" w:hAnsi="Hand writing Mutlu"/>
          <w:b/>
          <w:sz w:val="24"/>
          <w:szCs w:val="24"/>
        </w:rPr>
      </w:pPr>
      <w:r>
        <w:rPr>
          <w:noProof/>
          <w:lang w:eastAsia="tr-TR"/>
        </w:rPr>
        <w:pict>
          <v:shape id="Resim 213" o:spid="_x0000_s1049" type="#_x0000_t75" alt="mezro" style="position:absolute;left:0;text-align:left;margin-left:9.95pt;margin-top:.35pt;width:75.9pt;height:63pt;z-index:-251653120;visibility:visible">
            <v:imagedata r:id="rId16" o:title=""/>
          </v:shape>
        </w:pict>
      </w:r>
    </w:p>
    <w:p w:rsidR="002E20DE" w:rsidRPr="00947033" w:rsidRDefault="002E20DE" w:rsidP="006C5B73">
      <w:pPr>
        <w:jc w:val="both"/>
        <w:rPr>
          <w:rFonts w:ascii="Hand writing Mutlu" w:hAnsi="Hand writing Mutlu"/>
          <w:b/>
          <w:sz w:val="24"/>
          <w:szCs w:val="24"/>
        </w:rPr>
      </w:pPr>
      <w:r>
        <w:rPr>
          <w:noProof/>
          <w:lang w:eastAsia="tr-TR"/>
        </w:rPr>
        <w:pict>
          <v:rect id="_x0000_s1050" style="position:absolute;left:0;text-align:left;margin-left:356.5pt;margin-top:15.85pt;width:166.2pt;height:32.4pt;z-index:251669504" filled="f" stroked="f">
            <v:textbox>
              <w:txbxContent>
                <w:p w:rsidR="002E20DE" w:rsidRPr="00ED4291" w:rsidRDefault="002E20DE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Katlananilir metre</w:t>
                  </w:r>
                </w:p>
                <w:p w:rsidR="002E20DE" w:rsidRDefault="002E20DE"/>
              </w:txbxContent>
            </v:textbox>
          </v:rect>
        </w:pict>
      </w:r>
      <w:r>
        <w:rPr>
          <w:noProof/>
          <w:lang w:eastAsia="tr-TR"/>
        </w:rPr>
        <w:pict>
          <v:rect id="_x0000_s1051" style="position:absolute;left:0;text-align:left;margin-left:207.65pt;margin-top:15.85pt;width:97.2pt;height:32.4pt;z-index:251668480" filled="f" stroked="f">
            <v:textbox>
              <w:txbxContent>
                <w:p w:rsidR="002E20DE" w:rsidRPr="00ED4291" w:rsidRDefault="002E20DE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 Tur" w:hAnsi="ALFABET98 Tur"/>
                      <w:sz w:val="32"/>
                      <w:szCs w:val="32"/>
                    </w:rPr>
                    <w:t>Şerit metre</w:t>
                  </w:r>
                </w:p>
                <w:p w:rsidR="002E20DE" w:rsidRDefault="002E20DE"/>
              </w:txbxContent>
            </v:textbox>
          </v:rect>
        </w:pict>
      </w:r>
      <w:r>
        <w:rPr>
          <w:noProof/>
          <w:lang w:eastAsia="tr-TR"/>
        </w:rPr>
        <w:pict>
          <v:rect id="_x0000_s1052" style="position:absolute;left:0;text-align:left;margin-left:256.25pt;margin-top:-73.95pt;width:93.6pt;height:32.4pt;z-index:251670528" filled="f" stroked="f">
            <v:textbox>
              <w:txbxContent>
                <w:p w:rsidR="002E20DE" w:rsidRPr="00ED4291" w:rsidRDefault="002E20DE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Cetvel</w:t>
                  </w:r>
                </w:p>
                <w:p w:rsidR="002E20DE" w:rsidRDefault="002E20DE"/>
              </w:txbxContent>
            </v:textbox>
          </v:rect>
        </w:pict>
      </w:r>
      <w:r>
        <w:rPr>
          <w:noProof/>
          <w:lang w:eastAsia="tr-TR"/>
        </w:rPr>
        <w:pict>
          <v:rect id="_x0000_s1053" style="position:absolute;left:0;text-align:left;margin-left:16.25pt;margin-top:15.85pt;width:93.6pt;height:32.4pt;z-index:251667456" filled="f" stroked="f">
            <v:textbox>
              <w:txbxContent>
                <w:p w:rsidR="002E20DE" w:rsidRPr="00ED4291" w:rsidRDefault="002E20DE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ED4291">
                    <w:rPr>
                      <w:rFonts w:ascii="ALFABET98" w:hAnsi="ALFABET98"/>
                      <w:sz w:val="32"/>
                      <w:szCs w:val="32"/>
                    </w:rPr>
                    <w:t>Mezura</w:t>
                  </w:r>
                </w:p>
                <w:p w:rsidR="002E20DE" w:rsidRDefault="002E20DE"/>
              </w:txbxContent>
            </v:textbox>
          </v:rect>
        </w:pict>
      </w:r>
    </w:p>
    <w:p w:rsidR="002E20DE" w:rsidRPr="00947033" w:rsidRDefault="002E20DE" w:rsidP="00390651">
      <w:pPr>
        <w:jc w:val="both"/>
        <w:rPr>
          <w:rFonts w:ascii="Hand writing Mutlu" w:hAnsi="Hand writing Mutlu"/>
          <w:sz w:val="24"/>
          <w:szCs w:val="24"/>
        </w:rPr>
      </w:pPr>
    </w:p>
    <w:p w:rsidR="002E20DE" w:rsidRPr="00947033" w:rsidRDefault="002E20DE" w:rsidP="00ED4291">
      <w:pPr>
        <w:jc w:val="both"/>
        <w:rPr>
          <w:rFonts w:ascii="Hand writing Mutlu" w:hAnsi="Hand writing Mutlu"/>
          <w:b/>
          <w:sz w:val="24"/>
          <w:szCs w:val="24"/>
        </w:rPr>
      </w:pPr>
      <w:r w:rsidRPr="00947033">
        <w:rPr>
          <w:rFonts w:ascii="Hand writing Mutlu" w:hAnsi="Hand writing Mutlu"/>
          <w:b/>
          <w:sz w:val="24"/>
          <w:szCs w:val="24"/>
        </w:rPr>
        <w:t>***Terzi, marangoz, mimar ve mühendisler metreyi kullanan mesleklerdir.</w:t>
      </w:r>
    </w:p>
    <w:sectPr w:rsidR="002E20DE" w:rsidRPr="00947033" w:rsidSect="00DC05A6">
      <w:footerReference w:type="default" r:id="rId17"/>
      <w:pgSz w:w="11906" w:h="16838"/>
      <w:pgMar w:top="567" w:right="566" w:bottom="426" w:left="851" w:header="708" w:footer="26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20DE" w:rsidRDefault="002E20DE" w:rsidP="00DC05A6">
      <w:pPr>
        <w:spacing w:after="0" w:line="240" w:lineRule="auto"/>
      </w:pPr>
      <w:r>
        <w:separator/>
      </w:r>
    </w:p>
  </w:endnote>
  <w:endnote w:type="continuationSeparator" w:id="0">
    <w:p w:rsidR="002E20DE" w:rsidRDefault="002E20DE" w:rsidP="00DC0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0DE" w:rsidRPr="00DC05A6" w:rsidRDefault="002E20DE" w:rsidP="00DC05A6">
    <w:pPr>
      <w:pStyle w:val="Footer"/>
      <w:jc w:val="center"/>
      <w:rPr>
        <w:b/>
      </w:rPr>
    </w:pPr>
    <w:r>
      <w:rPr>
        <w:rFonts w:ascii="ALFABET98 Tur" w:hAnsi="ALFABET98 Tur"/>
        <w:b/>
        <w:sz w:val="20"/>
        <w:szCs w:val="20"/>
      </w:rPr>
      <w:t>ÇALIŞMA SAYFASI 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20DE" w:rsidRDefault="002E20DE" w:rsidP="00DC05A6">
      <w:pPr>
        <w:spacing w:after="0" w:line="240" w:lineRule="auto"/>
      </w:pPr>
      <w:r>
        <w:separator/>
      </w:r>
    </w:p>
  </w:footnote>
  <w:footnote w:type="continuationSeparator" w:id="0">
    <w:p w:rsidR="002E20DE" w:rsidRDefault="002E20DE" w:rsidP="00DC05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81212"/>
    <w:multiLevelType w:val="hybridMultilevel"/>
    <w:tmpl w:val="C55C0D96"/>
    <w:lvl w:ilvl="0" w:tplc="8DB00680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3C10EC"/>
    <w:multiLevelType w:val="hybridMultilevel"/>
    <w:tmpl w:val="C4F0A446"/>
    <w:lvl w:ilvl="0" w:tplc="AB7EAA5A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63F7"/>
    <w:rsid w:val="000642EB"/>
    <w:rsid w:val="00283094"/>
    <w:rsid w:val="002E20DE"/>
    <w:rsid w:val="002E3C58"/>
    <w:rsid w:val="00310525"/>
    <w:rsid w:val="00390651"/>
    <w:rsid w:val="0049067F"/>
    <w:rsid w:val="004C753F"/>
    <w:rsid w:val="004D3A64"/>
    <w:rsid w:val="004E4A29"/>
    <w:rsid w:val="005250C6"/>
    <w:rsid w:val="005A0FC6"/>
    <w:rsid w:val="005D0293"/>
    <w:rsid w:val="005E6F78"/>
    <w:rsid w:val="006051E1"/>
    <w:rsid w:val="00606AFE"/>
    <w:rsid w:val="00663C4D"/>
    <w:rsid w:val="006C5B73"/>
    <w:rsid w:val="006D0838"/>
    <w:rsid w:val="007514D1"/>
    <w:rsid w:val="00753E48"/>
    <w:rsid w:val="007778C6"/>
    <w:rsid w:val="007820F7"/>
    <w:rsid w:val="007E0A87"/>
    <w:rsid w:val="008339FB"/>
    <w:rsid w:val="008A7848"/>
    <w:rsid w:val="008E2707"/>
    <w:rsid w:val="00947033"/>
    <w:rsid w:val="009B02AA"/>
    <w:rsid w:val="009F06F9"/>
    <w:rsid w:val="00A628A2"/>
    <w:rsid w:val="00A7585C"/>
    <w:rsid w:val="00B52767"/>
    <w:rsid w:val="00B57361"/>
    <w:rsid w:val="00B6150A"/>
    <w:rsid w:val="00C3405D"/>
    <w:rsid w:val="00CC63F7"/>
    <w:rsid w:val="00CF6ECA"/>
    <w:rsid w:val="00DA517F"/>
    <w:rsid w:val="00DC05A6"/>
    <w:rsid w:val="00DC629A"/>
    <w:rsid w:val="00E0329C"/>
    <w:rsid w:val="00E0456E"/>
    <w:rsid w:val="00E13DB1"/>
    <w:rsid w:val="00E43ECF"/>
    <w:rsid w:val="00E67253"/>
    <w:rsid w:val="00E84208"/>
    <w:rsid w:val="00ED0F5F"/>
    <w:rsid w:val="00ED3505"/>
    <w:rsid w:val="00ED4291"/>
    <w:rsid w:val="00F208AC"/>
    <w:rsid w:val="00F32A51"/>
    <w:rsid w:val="00F550B1"/>
    <w:rsid w:val="00F85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EC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C63F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DC05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C05A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DC05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C05A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C0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C05A6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DC629A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67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6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292</TotalTime>
  <Pages>1</Pages>
  <Words>156</Words>
  <Characters>895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fatih</dc:creator>
  <cp:keywords/>
  <dc:description/>
  <cp:lastModifiedBy>EDANUR HANIM</cp:lastModifiedBy>
  <cp:revision>13</cp:revision>
  <cp:lastPrinted>2011-10-08T07:56:00Z</cp:lastPrinted>
  <dcterms:created xsi:type="dcterms:W3CDTF">2011-10-06T02:43:00Z</dcterms:created>
  <dcterms:modified xsi:type="dcterms:W3CDTF">2011-11-10T21:10:00Z</dcterms:modified>
</cp:coreProperties>
</file>