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FB4" w:rsidRDefault="00850FB4">
      <w:r>
        <w:t xml:space="preserve">         PARALARIMIZLA İLGİLİ PROBLEMLER</w:t>
      </w:r>
    </w:p>
    <w:p w:rsidR="00850FB4" w:rsidRDefault="00850FB4" w:rsidP="00795E27">
      <w:pPr>
        <w:spacing w:after="0"/>
      </w:pPr>
      <w:r>
        <w:t>1-Babamın 350TL’sivardı.30 TL’si ile marketten alışveriş yaptı.125 TL’si ile fatura ödedi.Babamın kaç TL’si kaldı?</w:t>
      </w:r>
    </w:p>
    <w:p w:rsidR="00850FB4" w:rsidRDefault="00850FB4" w:rsidP="00795E27">
      <w:pPr>
        <w:spacing w:after="0"/>
      </w:pPr>
      <w:r>
        <w:t>Verilen:</w:t>
      </w:r>
      <w:r>
        <w:tab/>
      </w:r>
      <w:r>
        <w:tab/>
      </w:r>
      <w:r>
        <w:tab/>
      </w:r>
      <w:r>
        <w:tab/>
      </w:r>
      <w:r>
        <w:tab/>
        <w:t>İstenen:</w:t>
      </w:r>
      <w:r>
        <w:tab/>
      </w:r>
      <w:r>
        <w:tab/>
      </w:r>
      <w:r>
        <w:tab/>
      </w:r>
      <w:r>
        <w:tab/>
        <w:t>Çözüm: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  <w:r>
        <w:t xml:space="preserve">2-Fiyatı  9 yüzlük 8 onluk 6 birlik kadar olan buzdolabı  199 TL indirime girmiş. 250TL peşinat  vererek  buzdolabını </w:t>
      </w:r>
    </w:p>
    <w:p w:rsidR="00850FB4" w:rsidRDefault="00850FB4" w:rsidP="00795E27">
      <w:pPr>
        <w:spacing w:after="0"/>
      </w:pPr>
      <w:r>
        <w:t>alırsam geriye kaç TL borcum kalır?</w:t>
      </w:r>
    </w:p>
    <w:p w:rsidR="00850FB4" w:rsidRDefault="00850FB4" w:rsidP="00795E27">
      <w:pPr>
        <w:spacing w:after="0"/>
      </w:pPr>
      <w:r>
        <w:t>Verilen:</w:t>
      </w:r>
      <w:r>
        <w:tab/>
      </w:r>
      <w:r>
        <w:tab/>
      </w:r>
      <w:r>
        <w:tab/>
      </w:r>
      <w:r>
        <w:tab/>
      </w:r>
      <w:r>
        <w:tab/>
        <w:t>İstenen:</w:t>
      </w:r>
      <w:r>
        <w:tab/>
      </w:r>
      <w:r>
        <w:tab/>
      </w:r>
      <w:r>
        <w:tab/>
      </w:r>
      <w:r>
        <w:tab/>
        <w:t>Çözüm:</w:t>
      </w: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</w:p>
    <w:tbl>
      <w:tblPr>
        <w:tblpPr w:leftFromText="141" w:rightFromText="141" w:vertAnchor="text" w:horzAnchor="margin" w:tblpY="1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10"/>
      </w:tblGrid>
      <w:tr w:rsidR="00850FB4" w:rsidRPr="00CE0140" w:rsidTr="00CE0140">
        <w:trPr>
          <w:trHeight w:val="1356"/>
        </w:trPr>
        <w:tc>
          <w:tcPr>
            <w:tcW w:w="2310" w:type="dxa"/>
          </w:tcPr>
          <w:p w:rsidR="00850FB4" w:rsidRPr="00CE0140" w:rsidRDefault="00850FB4" w:rsidP="00CE0140">
            <w:pPr>
              <w:spacing w:after="0" w:line="240" w:lineRule="auto"/>
            </w:pPr>
            <w:r w:rsidRPr="00CE0140">
              <w:t>Fiyat listesi</w:t>
            </w:r>
          </w:p>
          <w:p w:rsidR="00850FB4" w:rsidRPr="00CE0140" w:rsidRDefault="00850FB4" w:rsidP="00CE0140">
            <w:pPr>
              <w:spacing w:after="0" w:line="240" w:lineRule="auto"/>
            </w:pPr>
            <w:r w:rsidRPr="00CE0140">
              <w:t>Kazak        :38 TL</w:t>
            </w:r>
          </w:p>
          <w:p w:rsidR="00850FB4" w:rsidRPr="00CE0140" w:rsidRDefault="00850FB4" w:rsidP="00CE0140">
            <w:pPr>
              <w:spacing w:after="0" w:line="240" w:lineRule="auto"/>
            </w:pPr>
            <w:r w:rsidRPr="00CE0140">
              <w:t>Ayakkabı  :89 TL</w:t>
            </w:r>
          </w:p>
          <w:p w:rsidR="00850FB4" w:rsidRPr="00CE0140" w:rsidRDefault="00850FB4" w:rsidP="00CE0140">
            <w:pPr>
              <w:spacing w:after="0" w:line="240" w:lineRule="auto"/>
            </w:pPr>
            <w:r w:rsidRPr="00CE0140">
              <w:t>Pantolon  :49 TL</w:t>
            </w:r>
          </w:p>
        </w:tc>
      </w:tr>
    </w:tbl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  <w:r>
        <w:t>3-Girdiği mağazadan yandaki ürünleri alan Mustafa Bey satıcıya 200 TL veriyor.Mustafa Bey geriye kaç TL para alacak?</w:t>
      </w:r>
    </w:p>
    <w:p w:rsidR="00850FB4" w:rsidRDefault="00850FB4" w:rsidP="00795E27">
      <w:pPr>
        <w:spacing w:after="0"/>
      </w:pPr>
      <w:r>
        <w:t>Verilen:</w:t>
      </w:r>
      <w:r>
        <w:tab/>
      </w:r>
      <w:r>
        <w:tab/>
      </w:r>
      <w:r>
        <w:tab/>
      </w:r>
      <w:r>
        <w:tab/>
      </w:r>
      <w:r>
        <w:tab/>
      </w:r>
      <w:r>
        <w:tab/>
        <w:t>Çözüm:</w:t>
      </w: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  <w:r>
        <w:t>İstenen:</w:t>
      </w: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</w:p>
    <w:p w:rsidR="00850FB4" w:rsidRDefault="00850FB4" w:rsidP="00795E27">
      <w:pPr>
        <w:spacing w:after="0"/>
      </w:pPr>
      <w:r>
        <w:t>4-Osman Kurban Bayramındaki harçlıklarını sayıyor.2 tane 20 TL’si , 4 tane 10TL’si , 7 tane 5 TL’si , 9 tane 1 TL’si ve 8 tane 50 kuruşu olduğunu görüyor.</w:t>
      </w:r>
    </w:p>
    <w:p w:rsidR="00850FB4" w:rsidRDefault="00850FB4" w:rsidP="00AB56AA">
      <w:pPr>
        <w:spacing w:after="0"/>
      </w:pPr>
      <w:r>
        <w:t>a)Osman’ın kaç TL ‘si vardır?</w:t>
      </w:r>
    </w:p>
    <w:p w:rsidR="00850FB4" w:rsidRDefault="00850FB4" w:rsidP="00B81244">
      <w:pPr>
        <w:spacing w:after="0"/>
      </w:pPr>
      <w:r>
        <w:t xml:space="preserve">Verilen: </w:t>
      </w:r>
      <w:r>
        <w:tab/>
      </w:r>
      <w:r>
        <w:tab/>
      </w:r>
      <w:r>
        <w:tab/>
      </w:r>
      <w:r>
        <w:tab/>
        <w:t>İstenen:</w:t>
      </w:r>
      <w:r>
        <w:tab/>
      </w:r>
      <w:r>
        <w:tab/>
      </w:r>
      <w:r>
        <w:tab/>
      </w:r>
      <w:r>
        <w:tab/>
        <w:t>Çözüm:</w:t>
      </w: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  <w:r>
        <w:t xml:space="preserve"> </w:t>
      </w: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  <w:r>
        <w:t>b)Osman kendine 119 TL’ye bir bisiklet alıyor.Osman’ın geriye kaç TL’si kalır?</w:t>
      </w:r>
    </w:p>
    <w:p w:rsidR="00850FB4" w:rsidRDefault="00850FB4" w:rsidP="00B81244">
      <w:pPr>
        <w:spacing w:after="0"/>
      </w:pPr>
      <w:r>
        <w:t>Verilen:</w:t>
      </w:r>
      <w:r>
        <w:tab/>
      </w:r>
      <w:r>
        <w:tab/>
      </w:r>
      <w:r>
        <w:tab/>
      </w:r>
      <w:r>
        <w:tab/>
      </w:r>
      <w:r>
        <w:tab/>
        <w:t>İstenen:</w:t>
      </w:r>
      <w:r>
        <w:tab/>
      </w:r>
      <w:r>
        <w:tab/>
      </w:r>
      <w:r>
        <w:tab/>
      </w:r>
      <w:r>
        <w:tab/>
        <w:t>Çözüm:</w:t>
      </w: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</w:p>
    <w:p w:rsidR="00850FB4" w:rsidRDefault="00850FB4" w:rsidP="00B81244">
      <w:pPr>
        <w:spacing w:after="0"/>
      </w:pPr>
      <w:r>
        <w:t>5-Babam 900TL olan maaşının 275 TL’si ile faturaları ödüyor.Marketten alışverişi    yaptıktan sonra  520TL’si kaldığını görüyor.Babam markete kaç TL ödemiştir?</w:t>
      </w:r>
    </w:p>
    <w:p w:rsidR="00850FB4" w:rsidRDefault="00850FB4" w:rsidP="00795E27">
      <w:pPr>
        <w:spacing w:after="0"/>
      </w:pPr>
      <w:r>
        <w:t>Verilen:</w:t>
      </w:r>
      <w:r>
        <w:tab/>
      </w:r>
      <w:r>
        <w:tab/>
      </w:r>
      <w:r>
        <w:tab/>
      </w:r>
      <w:r>
        <w:tab/>
      </w:r>
      <w:r>
        <w:tab/>
        <w:t>İstenen:</w:t>
      </w:r>
      <w:r>
        <w:tab/>
      </w:r>
      <w:r>
        <w:tab/>
      </w:r>
      <w:r>
        <w:tab/>
      </w:r>
      <w:r>
        <w:tab/>
        <w:t>Çözüm:</w:t>
      </w:r>
    </w:p>
    <w:p w:rsidR="00850FB4" w:rsidRDefault="00850FB4" w:rsidP="00795E27">
      <w:pPr>
        <w:spacing w:after="100" w:afterAutospacing="1"/>
        <w:ind w:left="-567" w:firstLine="567"/>
      </w:pPr>
      <w:hyperlink r:id="rId5" w:history="1">
        <w:r>
          <w:rPr>
            <w:rStyle w:val="Hyperlink"/>
          </w:rPr>
          <w:t>www.sorubak.com</w:t>
        </w:r>
      </w:hyperlink>
    </w:p>
    <w:sectPr w:rsidR="00850FB4" w:rsidSect="00AB56AA">
      <w:pgSz w:w="11906" w:h="16838"/>
      <w:pgMar w:top="56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51534"/>
    <w:multiLevelType w:val="hybridMultilevel"/>
    <w:tmpl w:val="8BAE2E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E40254"/>
    <w:multiLevelType w:val="hybridMultilevel"/>
    <w:tmpl w:val="75F6F8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E27"/>
    <w:rsid w:val="00133D2A"/>
    <w:rsid w:val="006B3192"/>
    <w:rsid w:val="00795E27"/>
    <w:rsid w:val="00850FB4"/>
    <w:rsid w:val="00AB56AA"/>
    <w:rsid w:val="00B81244"/>
    <w:rsid w:val="00BF54CE"/>
    <w:rsid w:val="00CE0140"/>
    <w:rsid w:val="00EF347D"/>
    <w:rsid w:val="00F27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47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95E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8124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B3192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183</Words>
  <Characters>1044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EDANUR HANIM</cp:lastModifiedBy>
  <cp:revision>2</cp:revision>
  <dcterms:created xsi:type="dcterms:W3CDTF">2011-11-14T17:41:00Z</dcterms:created>
  <dcterms:modified xsi:type="dcterms:W3CDTF">2011-12-12T19:56:00Z</dcterms:modified>
</cp:coreProperties>
</file>