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70" w:rsidRDefault="001C4C70">
      <w:pPr>
        <w:rPr>
          <w:rStyle w:val="Strong"/>
          <w:rFonts w:ascii="Arial" w:hAnsi="Arial" w:cs="Arial"/>
          <w:color w:val="FF0000"/>
          <w:shd w:val="clear" w:color="auto" w:fill="FFFFFF"/>
        </w:rPr>
      </w:pPr>
      <w:r>
        <w:rPr>
          <w:rStyle w:val="Strong"/>
          <w:rFonts w:ascii="Arial" w:hAnsi="Arial" w:cs="Arial"/>
          <w:color w:val="FF0000"/>
          <w:shd w:val="clear" w:color="auto" w:fill="FFFFFF"/>
        </w:rPr>
        <w:t xml:space="preserve">            21 HAZİRAN, 23 EYLÜL, 21 ARALIK, 21 MART VE ÖZELLİKLERİ</w:t>
      </w:r>
    </w:p>
    <w:p w:rsidR="001C4C70" w:rsidRDefault="001C4C70">
      <w:r w:rsidRPr="003E1B1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51.25pt;height:184.5pt;visibility:visible">
            <v:imagedata r:id="rId6" o:title=""/>
          </v:shape>
        </w:pict>
      </w:r>
    </w:p>
    <w:p w:rsidR="001C4C70" w:rsidRDefault="001C4C70"/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66"/>
          <w:sz w:val="18"/>
          <w:lang w:eastAsia="tr-TR"/>
        </w:rPr>
        <w:t xml:space="preserve">                               21 HAZİRAN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FF0000"/>
          <w:sz w:val="20"/>
          <w:lang w:eastAsia="tr-TR"/>
        </w:rPr>
        <w:t>a. Kuzey Yarım Küre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Güneş ışınları Yengeç Dönencesi’ne 90°lik açı ile düşer.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Yaz mevsiminin başlangıcıdır.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En uzun gündüz, en kısa gece yaşanır.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Yengeç Dönencesi’nden kuzeye gidildikçe gündüz süresi uzar, gece süresi kısalır.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 xml:space="preserve"> Bu tarihten itibaren gündüzler kısalmaya, geceler uzamaya başlar. Fakat 23 Eylül tarihine kadar </w:t>
      </w:r>
      <w:r>
        <w:rPr>
          <w:rFonts w:ascii="Arial" w:hAnsi="Arial" w:cs="Arial"/>
          <w:b/>
          <w:bCs/>
          <w:color w:val="000066"/>
          <w:sz w:val="18"/>
          <w:lang w:eastAsia="tr-TR"/>
        </w:rPr>
        <w:t xml:space="preserve">           </w:t>
      </w: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gündüzler gecelerden uzundur.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Aydınlanma çemberi Kuzey Kutup Dairesi’ne teğet geçer.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Yengeç Dönencesi’nin kuzeyi, güneş ışınlarını yıl içerisinde alabileceği en dik açı ile alır. Bu tarihten itibaren güneş ışınlarının gelme açıları küçülmeye başlar.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Yengeç Dönencesi’nin kuzeyinde en kısa gölge yaşanır. Bu tarihten itibaren gölge boyları uzamaya başlar.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</w:t>
      </w:r>
      <w:r w:rsidRPr="00741215">
        <w:rPr>
          <w:rFonts w:ascii="Arial" w:hAnsi="Arial" w:cs="Arial"/>
          <w:b/>
          <w:bCs/>
          <w:color w:val="FF0000"/>
          <w:sz w:val="20"/>
          <w:lang w:eastAsia="tr-TR"/>
        </w:rPr>
        <w:t>b. Güney Yarım Küre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Güneş ışınları Oğlak Dönencesi’ne 43°06′ lık açı ile düşer.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Kış mevsiminin başlangıcıdır.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66"/>
          <w:sz w:val="18"/>
          <w:lang w:eastAsia="tr-TR"/>
        </w:rPr>
        <w:t xml:space="preserve"> </w:t>
      </w: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En uzun gece, en kısa gündüz yaşanır.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Oğlak Dönencesi’nden güneye gidildikçe gece süresi uzar, gündüz süresi kısalır.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Bu tarihten itibaren geceler kısalmaya, gündüzler uzamaya başlar. Fakat 23 Eylül tarihine kadar geceler gündüzlerden uzundur.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Aydınlanma çemberi Güney Kutup Dairesi’ne teğet geçer.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Oğlak Dönencesi’nin güneyi güneş ışınlarını yıl içerisinde alabileceği en dar açı ile alır. Bu tarihten itibaren güneş ışınlarının gelme açıları büyümeye başlar.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Oğlak Dönencesi’nin güneyinde en uzun gölge yaşanır. Bu tarihten itibaren gölge boyları   kısalır.</w:t>
      </w:r>
    </w:p>
    <w:p w:rsidR="001C4C70" w:rsidRDefault="001C4C70"/>
    <w:p w:rsidR="001C4C70" w:rsidRDefault="001C4C70"/>
    <w:p w:rsidR="001C4C70" w:rsidRDefault="001C4C70"/>
    <w:p w:rsidR="001C4C70" w:rsidRDefault="001C4C70"/>
    <w:p w:rsidR="001C4C70" w:rsidRDefault="001C4C70">
      <w:pPr>
        <w:rPr>
          <w:rFonts w:ascii="Arial" w:hAnsi="Arial" w:cs="Arial"/>
          <w:b/>
          <w:bCs/>
          <w:color w:val="000066"/>
          <w:sz w:val="18"/>
          <w:lang w:eastAsia="tr-TR"/>
        </w:rPr>
      </w:pPr>
      <w:r>
        <w:rPr>
          <w:rFonts w:ascii="Arial" w:hAnsi="Arial" w:cs="Arial"/>
          <w:b/>
          <w:bCs/>
          <w:color w:val="000066"/>
          <w:sz w:val="18"/>
          <w:lang w:eastAsia="tr-TR"/>
        </w:rPr>
        <w:t xml:space="preserve">                                                       21 ARALIK DURUMU</w:t>
      </w:r>
    </w:p>
    <w:p w:rsidR="001C4C70" w:rsidRDefault="001C4C70">
      <w:r w:rsidRPr="003E1B1A">
        <w:rPr>
          <w:noProof/>
          <w:lang w:eastAsia="tr-TR"/>
        </w:rPr>
        <w:pict>
          <v:shape id="Resim 4" o:spid="_x0000_i1026" type="#_x0000_t75" style="width:284.25pt;height:191.25pt;visibility:visible">
            <v:imagedata r:id="rId7" o:title=""/>
          </v:shape>
        </w:pic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FF0000"/>
          <w:sz w:val="20"/>
          <w:lang w:eastAsia="tr-TR"/>
        </w:rPr>
        <w:t xml:space="preserve">         </w:t>
      </w:r>
      <w:r w:rsidRPr="00741215">
        <w:rPr>
          <w:rFonts w:ascii="Arial" w:hAnsi="Arial" w:cs="Arial"/>
          <w:b/>
          <w:bCs/>
          <w:color w:val="FF0000"/>
          <w:sz w:val="20"/>
          <w:lang w:eastAsia="tr-TR"/>
        </w:rPr>
        <w:t>a. Kuzey Yarım Küre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Güneş ışınları Yengeç Dönencesi’ne 43°06′ lık açı ile gelir.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Kış mevsiminin başlangıcıdır.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En uzun gece, en kısa gündüz yaşanır.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Yengeç Dönencesi’nden kuzeye gidildikçe gece süresi uzar, gündüz süresi kısalır.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Bu tarihten itibaren geceler kısalmaya, gündüzler uzamaya başlar. Fakat 21 Mart tarihine kadar, geceler gündüzlerden uzundur.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Aydınlanma çemberi Kuzey Kutup Dairesi’ne teğet geçer.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Yengeç Dönencesi’nin kuzeyi güneş ışınlarını yıl içerisinde alabileceği en dar açı ile alır. Bu tarihten itibaren güneş ışınlarının gelme açıları büyümeye başlar.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Yengeç Dönencesi’nin kuzeyinde en uzun gölge yaşanır. Bu tarihten itibaren gölge boyları kısalmaya başlar.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</w:t>
      </w:r>
      <w:r w:rsidRPr="00741215">
        <w:rPr>
          <w:rFonts w:ascii="Arial" w:hAnsi="Arial" w:cs="Arial"/>
          <w:b/>
          <w:bCs/>
          <w:color w:val="FF0000"/>
          <w:sz w:val="20"/>
          <w:lang w:eastAsia="tr-TR"/>
        </w:rPr>
        <w:t>b. Güney Yarım Küre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Güneş ışınları Oğlak Dönencesi’ne 90° lik açı ile gelir.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Yaz mevsiminin başlangıcıdır.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En uzun gündüz, en kısa gece yaşanır.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Oğlak Dönencesi’nden güneye gidildikçe gündüz süresi uzar, gece süresi kısalır.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Bu tarihten itibaren gündüzler kısalmaya geceler uzamaya başlar. Ancak 21 Mart tarihine kadar, gündüzler gecelerden uzundur.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Aydınlanma çemberi Güney Kutup Dairesi’ne teğet geçer.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Oğlak Dönencesi’nin güneyi güneş ışınlarını yıl içerisinde alabileceği en dik açı ile alır. Bu tarihten itibaren güneş ışınlarının gelme açıları küçülmeye başlar.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Oğlak Dönencesi’nin güneyinde en kısa gölge yaşanır. Bu tarihten itibaren gölge boyları uzamaya başlar.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</w:t>
      </w:r>
    </w:p>
    <w:p w:rsidR="001C4C70" w:rsidRDefault="001C4C70"/>
    <w:p w:rsidR="001C4C70" w:rsidRDefault="001C4C70"/>
    <w:p w:rsidR="001C4C70" w:rsidRDefault="001C4C70"/>
    <w:p w:rsidR="001C4C70" w:rsidRDefault="001C4C70">
      <w:pPr>
        <w:rPr>
          <w:rFonts w:ascii="Arial" w:hAnsi="Arial" w:cs="Arial"/>
          <w:b/>
          <w:bCs/>
          <w:color w:val="FF0000"/>
          <w:sz w:val="20"/>
          <w:lang w:eastAsia="tr-TR"/>
        </w:rPr>
      </w:pPr>
      <w:r>
        <w:rPr>
          <w:rFonts w:ascii="Arial" w:hAnsi="Arial" w:cs="Arial"/>
          <w:b/>
          <w:bCs/>
          <w:color w:val="FF0000"/>
          <w:sz w:val="20"/>
          <w:lang w:eastAsia="tr-TR"/>
        </w:rPr>
        <w:t xml:space="preserve">                                           </w:t>
      </w:r>
      <w:r w:rsidRPr="00741215">
        <w:rPr>
          <w:rFonts w:ascii="Arial" w:hAnsi="Arial" w:cs="Arial"/>
          <w:b/>
          <w:bCs/>
          <w:color w:val="FF0000"/>
          <w:sz w:val="20"/>
          <w:lang w:eastAsia="tr-TR"/>
        </w:rPr>
        <w:t>21 MART DURUMU</w:t>
      </w:r>
    </w:p>
    <w:p w:rsidR="001C4C70" w:rsidRDefault="001C4C70">
      <w:r w:rsidRPr="003E1B1A">
        <w:rPr>
          <w:noProof/>
          <w:lang w:eastAsia="tr-TR"/>
        </w:rPr>
        <w:pict>
          <v:shape id="Resim 5" o:spid="_x0000_i1027" type="#_x0000_t75" style="width:217.5pt;height:125.25pt;visibility:visible">
            <v:imagedata r:id="rId8" o:title=""/>
          </v:shape>
        </w:pic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FF0000"/>
          <w:sz w:val="20"/>
          <w:lang w:eastAsia="tr-TR"/>
        </w:rPr>
        <w:t>Kuzey ve Güney Yarım Küre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Güneş ışınları öğle vakti Ekvator’a 90° lik açı ile düşer.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Gölge boyu Ekvator’da sıfırdır.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Güneş ışınları bu tarihten itibaren Kuzey Yarım Küre’ye dik düşmeye başlar.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Bu tarihten itibaren Güney Yarım Küre’de geceler, gündüzlerden uzun olmaya başlar. Kuzey Yarım Küre’de ise tam tersi olur.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Bu tarih Güney Yarım Küre’de Sonbahar, Kuzey Yarım Küre’de İlkbahar başlangıcıdır.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Aydınlanma çemberi kutup noktalarına teğet geçer. Bu tarihte Güneş her iki kutup noktasında da görülür.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Dünya’da gece ve gündüz süreleri birbirine eşit olur.</w:t>
      </w:r>
    </w:p>
    <w:p w:rsidR="001C4C70" w:rsidRPr="00741215" w:rsidRDefault="001C4C70" w:rsidP="005F3B60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 xml:space="preserve"> Bu tarih Güney Kutup Noktası’nda 6 aylık gecenin, Kuzey Kutup Noktası’nda ise 6 aylık gündüzün </w:t>
      </w:r>
      <w:r>
        <w:rPr>
          <w:rFonts w:ascii="Arial" w:hAnsi="Arial" w:cs="Arial"/>
          <w:b/>
          <w:bCs/>
          <w:color w:val="000066"/>
          <w:sz w:val="18"/>
          <w:lang w:eastAsia="tr-TR"/>
        </w:rPr>
        <w:t xml:space="preserve">      </w:t>
      </w:r>
    </w:p>
    <w:p w:rsidR="001C4C70" w:rsidRPr="00C31A87" w:rsidRDefault="001C4C70" w:rsidP="005F3B60">
      <w:pPr>
        <w:rPr>
          <w:color w:val="FF0000"/>
        </w:rPr>
      </w:pPr>
      <w:r>
        <w:t xml:space="preserve">            Başlangıcıdır.</w:t>
      </w:r>
    </w:p>
    <w:p w:rsidR="001C4C70" w:rsidRPr="00C31A87" w:rsidRDefault="001C4C70" w:rsidP="00C31A87">
      <w:pPr>
        <w:rPr>
          <w:color w:val="FF0000"/>
        </w:rPr>
      </w:pPr>
      <w:r w:rsidRPr="00C31A87">
        <w:rPr>
          <w:color w:val="FF0000"/>
        </w:rPr>
        <w:t xml:space="preserve">                                                            23 EYLÜL DURUMU</w:t>
      </w:r>
    </w:p>
    <w:p w:rsidR="001C4C70" w:rsidRDefault="001C4C70" w:rsidP="00C31A87">
      <w:pPr>
        <w:shd w:val="clear" w:color="auto" w:fill="FFFFFF"/>
        <w:spacing w:after="0" w:line="300" w:lineRule="atLeast"/>
        <w:ind w:firstLine="540"/>
        <w:jc w:val="both"/>
        <w:rPr>
          <w:rFonts w:ascii="Arial" w:hAnsi="Arial" w:cs="Arial"/>
          <w:b/>
          <w:bCs/>
          <w:color w:val="000066"/>
          <w:sz w:val="18"/>
          <w:lang w:eastAsia="tr-TR"/>
        </w:rPr>
      </w:pPr>
      <w:r w:rsidRPr="003E1B1A">
        <w:rPr>
          <w:noProof/>
          <w:lang w:eastAsia="tr-TR"/>
        </w:rPr>
        <w:pict>
          <v:shape id="Resim 6" o:spid="_x0000_i1028" type="#_x0000_t75" style="width:207.75pt;height:136.5pt;visibility:visible">
            <v:imagedata r:id="rId9" o:title=""/>
          </v:shape>
        </w:pict>
      </w:r>
      <w:r w:rsidRPr="00C31A87">
        <w:rPr>
          <w:rFonts w:ascii="Arial" w:hAnsi="Arial" w:cs="Arial"/>
          <w:b/>
          <w:bCs/>
          <w:color w:val="000066"/>
          <w:sz w:val="18"/>
          <w:lang w:eastAsia="tr-TR"/>
        </w:rPr>
        <w:t xml:space="preserve"> </w:t>
      </w: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</w:t>
      </w:r>
    </w:p>
    <w:p w:rsidR="001C4C70" w:rsidRPr="00741215" w:rsidRDefault="001C4C70" w:rsidP="00C31A87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FF0000"/>
          <w:sz w:val="20"/>
          <w:lang w:eastAsia="tr-TR"/>
        </w:rPr>
        <w:t>Kuzey ve Güney Yarım Küre</w:t>
      </w:r>
    </w:p>
    <w:p w:rsidR="001C4C70" w:rsidRPr="00741215" w:rsidRDefault="001C4C70" w:rsidP="00C31A87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Güneş ışınları öğle vakti Ekvator’a 90°lik açı ile düşer.</w:t>
      </w:r>
    </w:p>
    <w:p w:rsidR="001C4C70" w:rsidRPr="00741215" w:rsidRDefault="001C4C70" w:rsidP="00C31A87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Gölge boyu Ekvator’da sıfırdır.</w:t>
      </w:r>
    </w:p>
    <w:p w:rsidR="001C4C70" w:rsidRPr="00741215" w:rsidRDefault="001C4C70" w:rsidP="00C31A87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Güneş ışınları bu tarihten itibaren Güney Yarım Küre’ye dik düşmeye başlar.</w:t>
      </w:r>
    </w:p>
    <w:p w:rsidR="001C4C70" w:rsidRPr="00741215" w:rsidRDefault="001C4C70" w:rsidP="00C31A87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Bu tarihten itibaren Kuzey Yarım Küre’de geceler, gündüzlerden uzun olmaya başlar. Güney Yarım Küre’de ise tam tersi olur.</w:t>
      </w:r>
    </w:p>
    <w:p w:rsidR="001C4C70" w:rsidRPr="00741215" w:rsidRDefault="001C4C70" w:rsidP="00C31A87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Bu tarih Kuzey Yarım Küre’de Sonbahar, Güney Yarım Küre’de İlkbahar başlangıcıdır.</w:t>
      </w:r>
    </w:p>
    <w:p w:rsidR="001C4C70" w:rsidRPr="00741215" w:rsidRDefault="001C4C70" w:rsidP="00C31A87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Aydınlanma çemberi kutup noktalarına teğet geçer. Bu tarihte Güneş her iki kutup noktasında da görülür.</w:t>
      </w:r>
    </w:p>
    <w:p w:rsidR="001C4C70" w:rsidRPr="00741215" w:rsidRDefault="001C4C70" w:rsidP="00C31A87">
      <w:pPr>
        <w:shd w:val="clear" w:color="auto" w:fill="FFFFFF"/>
        <w:spacing w:after="0" w:line="300" w:lineRule="atLeast"/>
        <w:ind w:firstLine="540"/>
        <w:jc w:val="both"/>
        <w:rPr>
          <w:rFonts w:ascii="Trebuchet MS" w:hAnsi="Trebuchet MS"/>
          <w:color w:val="000000"/>
          <w:sz w:val="20"/>
          <w:szCs w:val="20"/>
          <w:lang w:eastAsia="tr-TR"/>
        </w:rPr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Dünya’da gece ve gündüz birbirine eşit olur.</w:t>
      </w:r>
    </w:p>
    <w:p w:rsidR="001C4C70" w:rsidRDefault="001C4C70" w:rsidP="0077537E">
      <w:pPr>
        <w:shd w:val="clear" w:color="auto" w:fill="FFFFFF"/>
        <w:spacing w:after="0" w:line="300" w:lineRule="atLeast"/>
        <w:ind w:firstLine="540"/>
        <w:jc w:val="both"/>
      </w:pPr>
      <w:r w:rsidRPr="00741215">
        <w:rPr>
          <w:rFonts w:ascii="Arial" w:hAnsi="Arial" w:cs="Arial"/>
          <w:b/>
          <w:bCs/>
          <w:color w:val="000066"/>
          <w:sz w:val="18"/>
          <w:lang w:eastAsia="tr-TR"/>
        </w:rPr>
        <w:t> Bu tarih Kuzey Kutup Noktası’nda 6 aylık gecenin, Güney Kutup Noktası’nda ise 6 aylık gündüzün başlangıcıdır.</w:t>
      </w:r>
    </w:p>
    <w:sectPr w:rsidR="001C4C70" w:rsidSect="00FF2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C70" w:rsidRDefault="001C4C70" w:rsidP="005F3B60">
      <w:pPr>
        <w:spacing w:after="0" w:line="240" w:lineRule="auto"/>
      </w:pPr>
      <w:r>
        <w:separator/>
      </w:r>
    </w:p>
  </w:endnote>
  <w:endnote w:type="continuationSeparator" w:id="0">
    <w:p w:rsidR="001C4C70" w:rsidRDefault="001C4C70" w:rsidP="005F3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C70" w:rsidRDefault="001C4C70" w:rsidP="005F3B60">
      <w:pPr>
        <w:spacing w:after="0" w:line="240" w:lineRule="auto"/>
      </w:pPr>
      <w:r>
        <w:separator/>
      </w:r>
    </w:p>
  </w:footnote>
  <w:footnote w:type="continuationSeparator" w:id="0">
    <w:p w:rsidR="001C4C70" w:rsidRDefault="001C4C70" w:rsidP="005F3B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B60"/>
    <w:rsid w:val="001C4C70"/>
    <w:rsid w:val="003E1B1A"/>
    <w:rsid w:val="00441E99"/>
    <w:rsid w:val="005F3B60"/>
    <w:rsid w:val="00741215"/>
    <w:rsid w:val="0077537E"/>
    <w:rsid w:val="009E3C6D"/>
    <w:rsid w:val="00C31A87"/>
    <w:rsid w:val="00C652AA"/>
    <w:rsid w:val="00EA3B07"/>
    <w:rsid w:val="00FF2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8A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5F3B6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F3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3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664</Words>
  <Characters>3787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eren33</dc:creator>
  <cp:keywords/>
  <dc:description/>
  <cp:lastModifiedBy>EDANUR HANIM</cp:lastModifiedBy>
  <cp:revision>2</cp:revision>
  <dcterms:created xsi:type="dcterms:W3CDTF">2011-11-20T16:49:00Z</dcterms:created>
  <dcterms:modified xsi:type="dcterms:W3CDTF">2011-11-26T14:10:00Z</dcterms:modified>
</cp:coreProperties>
</file>