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6237"/>
        <w:gridCol w:w="2268"/>
      </w:tblGrid>
      <w:tr w:rsidR="00151245" w:rsidRPr="00493BE9" w:rsidTr="00EE4D29">
        <w:tc>
          <w:tcPr>
            <w:tcW w:w="2802" w:type="dxa"/>
          </w:tcPr>
          <w:p w:rsidR="00151245" w:rsidRPr="00EE4D29" w:rsidRDefault="00151245" w:rsidP="00EE4D29">
            <w:pPr>
              <w:spacing w:after="0" w:line="240" w:lineRule="auto"/>
              <w:rPr>
                <w:rFonts w:ascii="Times New Roman" w:hAnsi="Times New Roman"/>
                <w:b/>
                <w:sz w:val="24"/>
                <w:szCs w:val="24"/>
              </w:rPr>
            </w:pPr>
            <w:r w:rsidRPr="00EE4D29">
              <w:rPr>
                <w:rFonts w:ascii="Times New Roman" w:hAnsi="Times New Roman"/>
                <w:b/>
              </w:rPr>
              <w:t>Adı:</w:t>
            </w:r>
          </w:p>
        </w:tc>
        <w:tc>
          <w:tcPr>
            <w:tcW w:w="6237" w:type="dxa"/>
          </w:tcPr>
          <w:p w:rsidR="00151245" w:rsidRPr="00EE4D29" w:rsidRDefault="00151245" w:rsidP="00EE4D29">
            <w:pPr>
              <w:spacing w:after="0" w:line="240" w:lineRule="auto"/>
              <w:jc w:val="center"/>
              <w:rPr>
                <w:rFonts w:ascii="Berlin Sans FB Demi" w:hAnsi="Berlin Sans FB Demi"/>
                <w:b/>
                <w:sz w:val="24"/>
                <w:szCs w:val="24"/>
              </w:rPr>
            </w:pPr>
            <w:r w:rsidRPr="00EE4D29">
              <w:rPr>
                <w:rFonts w:ascii="Berlin Sans FB Demi" w:hAnsi="Berlin Sans FB Demi"/>
                <w:b/>
              </w:rPr>
              <w:t xml:space="preserve">KAYMAKAM ÖZGÜR AZER KURAK </w:t>
            </w:r>
            <w:r w:rsidRPr="00EE4D29">
              <w:rPr>
                <w:rFonts w:ascii="Times New Roman" w:hAnsi="Times New Roman"/>
                <w:b/>
              </w:rPr>
              <w:t>İ</w:t>
            </w:r>
            <w:r w:rsidRPr="00EE4D29">
              <w:rPr>
                <w:rFonts w:ascii="Berlin Sans FB Demi" w:hAnsi="Berlin Sans FB Demi"/>
                <w:b/>
              </w:rPr>
              <w:t>ÖO</w:t>
            </w:r>
          </w:p>
        </w:tc>
        <w:tc>
          <w:tcPr>
            <w:tcW w:w="2268" w:type="dxa"/>
            <w:vMerge w:val="restart"/>
            <w:vAlign w:val="center"/>
          </w:tcPr>
          <w:p w:rsidR="00151245" w:rsidRPr="00EE4D29" w:rsidRDefault="00151245" w:rsidP="00EE4D29">
            <w:pPr>
              <w:spacing w:after="0" w:line="240" w:lineRule="auto"/>
              <w:jc w:val="center"/>
              <w:rPr>
                <w:rFonts w:ascii="Castellar" w:hAnsi="Castellar"/>
                <w:b/>
                <w:sz w:val="40"/>
                <w:szCs w:val="24"/>
              </w:rPr>
            </w:pPr>
            <w:r>
              <w:rPr>
                <w:rFonts w:ascii="Castellar" w:hAnsi="Castellar"/>
                <w:b/>
                <w:sz w:val="40"/>
              </w:rPr>
              <w:t>8</w:t>
            </w:r>
            <w:r w:rsidRPr="00EE4D29">
              <w:rPr>
                <w:rFonts w:ascii="Castellar" w:hAnsi="Castellar"/>
                <w:b/>
                <w:sz w:val="40"/>
              </w:rPr>
              <w:t>.SINIF</w:t>
            </w:r>
          </w:p>
          <w:p w:rsidR="00151245" w:rsidRPr="00EE4D29" w:rsidRDefault="00151245" w:rsidP="001B0F8A">
            <w:pPr>
              <w:spacing w:after="0" w:line="240" w:lineRule="auto"/>
              <w:jc w:val="center"/>
              <w:rPr>
                <w:rFonts w:ascii="Castellar" w:hAnsi="Castellar"/>
                <w:b/>
                <w:sz w:val="24"/>
                <w:szCs w:val="24"/>
              </w:rPr>
            </w:pPr>
            <w:r>
              <w:rPr>
                <w:rFonts w:ascii="Castellar" w:hAnsi="Castellar"/>
                <w:b/>
                <w:sz w:val="20"/>
              </w:rPr>
              <w:t>14</w:t>
            </w:r>
            <w:r w:rsidRPr="00EE4D29">
              <w:rPr>
                <w:rFonts w:ascii="Castellar" w:hAnsi="Castellar"/>
                <w:b/>
                <w:sz w:val="20"/>
              </w:rPr>
              <w:t xml:space="preserve"> </w:t>
            </w:r>
            <w:r>
              <w:rPr>
                <w:rFonts w:ascii="Castellar" w:hAnsi="Castellar"/>
                <w:b/>
                <w:sz w:val="20"/>
              </w:rPr>
              <w:t>OCAK</w:t>
            </w:r>
            <w:r w:rsidRPr="00EE4D29">
              <w:rPr>
                <w:rFonts w:ascii="Castellar" w:hAnsi="Castellar"/>
                <w:b/>
                <w:sz w:val="20"/>
              </w:rPr>
              <w:t xml:space="preserve"> 201</w:t>
            </w:r>
            <w:r>
              <w:rPr>
                <w:rFonts w:ascii="Castellar" w:hAnsi="Castellar"/>
                <w:b/>
                <w:sz w:val="20"/>
              </w:rPr>
              <w:t>1</w:t>
            </w:r>
          </w:p>
        </w:tc>
      </w:tr>
      <w:tr w:rsidR="00151245" w:rsidRPr="00493BE9" w:rsidTr="00EE4D29">
        <w:tc>
          <w:tcPr>
            <w:tcW w:w="2802" w:type="dxa"/>
          </w:tcPr>
          <w:p w:rsidR="00151245" w:rsidRPr="00EE4D29" w:rsidRDefault="00151245" w:rsidP="00EE4D29">
            <w:pPr>
              <w:spacing w:after="0" w:line="240" w:lineRule="auto"/>
              <w:rPr>
                <w:rFonts w:ascii="Times New Roman" w:hAnsi="Times New Roman"/>
                <w:b/>
                <w:sz w:val="24"/>
                <w:szCs w:val="24"/>
              </w:rPr>
            </w:pPr>
            <w:r w:rsidRPr="00EE4D29">
              <w:rPr>
                <w:rFonts w:ascii="Times New Roman" w:hAnsi="Times New Roman"/>
                <w:b/>
              </w:rPr>
              <w:t>Soyadı:</w:t>
            </w:r>
          </w:p>
        </w:tc>
        <w:tc>
          <w:tcPr>
            <w:tcW w:w="6237" w:type="dxa"/>
          </w:tcPr>
          <w:p w:rsidR="00151245" w:rsidRPr="00EE4D29" w:rsidRDefault="00151245" w:rsidP="00EE4D29">
            <w:pPr>
              <w:spacing w:after="0" w:line="240" w:lineRule="auto"/>
              <w:jc w:val="center"/>
              <w:rPr>
                <w:rFonts w:ascii="Berlin Sans FB Demi" w:hAnsi="Berlin Sans FB Demi" w:cs="Arial"/>
                <w:b/>
                <w:sz w:val="24"/>
                <w:szCs w:val="24"/>
              </w:rPr>
            </w:pPr>
            <w:r>
              <w:rPr>
                <w:rFonts w:ascii="Berlin Sans FB Demi" w:hAnsi="Berlin Sans FB Demi"/>
                <w:b/>
              </w:rPr>
              <w:t xml:space="preserve">2011-2012 </w:t>
            </w:r>
            <w:r w:rsidRPr="00EE4D29">
              <w:rPr>
                <w:rFonts w:ascii="Berlin Sans FB Demi" w:hAnsi="Berlin Sans FB Demi"/>
                <w:b/>
              </w:rPr>
              <w:t xml:space="preserve"> E</w:t>
            </w:r>
            <w:r w:rsidRPr="00EE4D29">
              <w:rPr>
                <w:rFonts w:ascii="Times New Roman" w:hAnsi="Times New Roman"/>
                <w:b/>
              </w:rPr>
              <w:t>Ğİ</w:t>
            </w:r>
            <w:r w:rsidRPr="00EE4D29">
              <w:rPr>
                <w:rFonts w:ascii="Berlin Sans FB Demi" w:hAnsi="Berlin Sans FB Demi"/>
                <w:b/>
              </w:rPr>
              <w:t>T</w:t>
            </w:r>
            <w:r w:rsidRPr="00EE4D29">
              <w:rPr>
                <w:rFonts w:ascii="Times New Roman" w:hAnsi="Times New Roman"/>
                <w:b/>
              </w:rPr>
              <w:t>İ</w:t>
            </w:r>
            <w:r w:rsidRPr="00EE4D29">
              <w:rPr>
                <w:rFonts w:ascii="Berlin Sans FB Demi" w:hAnsi="Berlin Sans FB Demi"/>
                <w:b/>
              </w:rPr>
              <w:t>M Ö</w:t>
            </w:r>
            <w:r w:rsidRPr="00EE4D29">
              <w:rPr>
                <w:rFonts w:ascii="Times New Roman" w:hAnsi="Times New Roman"/>
                <w:b/>
              </w:rPr>
              <w:t>Ğ</w:t>
            </w:r>
            <w:r w:rsidRPr="00EE4D29">
              <w:rPr>
                <w:rFonts w:ascii="Berlin Sans FB Demi" w:hAnsi="Berlin Sans FB Demi"/>
                <w:b/>
              </w:rPr>
              <w:t>RET</w:t>
            </w:r>
            <w:r w:rsidRPr="00EE4D29">
              <w:rPr>
                <w:rFonts w:ascii="Times New Roman" w:hAnsi="Times New Roman"/>
                <w:b/>
              </w:rPr>
              <w:t>İ</w:t>
            </w:r>
            <w:r w:rsidRPr="00EE4D29">
              <w:rPr>
                <w:rFonts w:ascii="Berlin Sans FB Demi" w:hAnsi="Berlin Sans FB Demi"/>
                <w:b/>
              </w:rPr>
              <w:t xml:space="preserve">M YILI </w:t>
            </w:r>
          </w:p>
        </w:tc>
        <w:tc>
          <w:tcPr>
            <w:tcW w:w="2268" w:type="dxa"/>
            <w:vMerge/>
            <w:vAlign w:val="center"/>
          </w:tcPr>
          <w:p w:rsidR="00151245" w:rsidRPr="00EE4D29" w:rsidRDefault="00151245" w:rsidP="00EE4D29">
            <w:pPr>
              <w:spacing w:after="0" w:line="240" w:lineRule="auto"/>
              <w:rPr>
                <w:rFonts w:ascii="Castellar" w:hAnsi="Castellar"/>
                <w:b/>
                <w:sz w:val="24"/>
                <w:szCs w:val="24"/>
              </w:rPr>
            </w:pPr>
          </w:p>
        </w:tc>
      </w:tr>
      <w:tr w:rsidR="00151245" w:rsidRPr="00493BE9" w:rsidTr="00EE4D29">
        <w:tc>
          <w:tcPr>
            <w:tcW w:w="2802" w:type="dxa"/>
          </w:tcPr>
          <w:p w:rsidR="00151245" w:rsidRPr="00EE4D29" w:rsidRDefault="00151245" w:rsidP="00EE4D29">
            <w:pPr>
              <w:spacing w:after="0" w:line="240" w:lineRule="auto"/>
              <w:rPr>
                <w:rFonts w:ascii="Times New Roman" w:hAnsi="Times New Roman"/>
                <w:b/>
                <w:sz w:val="24"/>
                <w:szCs w:val="24"/>
              </w:rPr>
            </w:pPr>
            <w:r w:rsidRPr="00EE4D29">
              <w:rPr>
                <w:rFonts w:ascii="Times New Roman" w:hAnsi="Times New Roman"/>
                <w:b/>
              </w:rPr>
              <w:t>Sınıf:</w:t>
            </w:r>
            <w:r w:rsidRPr="00EE4D29">
              <w:rPr>
                <w:rFonts w:ascii="Times New Roman" w:hAnsi="Times New Roman"/>
                <w:b/>
              </w:rPr>
              <w:tab/>
            </w:r>
            <w:r w:rsidRPr="00EE4D29">
              <w:rPr>
                <w:rFonts w:ascii="Times New Roman" w:hAnsi="Times New Roman"/>
                <w:b/>
              </w:rPr>
              <w:tab/>
              <w:t>No:</w:t>
            </w:r>
          </w:p>
        </w:tc>
        <w:tc>
          <w:tcPr>
            <w:tcW w:w="6237" w:type="dxa"/>
          </w:tcPr>
          <w:p w:rsidR="00151245" w:rsidRPr="00EE4D29" w:rsidRDefault="00151245" w:rsidP="00E76383">
            <w:pPr>
              <w:spacing w:after="0" w:line="240" w:lineRule="auto"/>
              <w:jc w:val="center"/>
              <w:rPr>
                <w:rFonts w:ascii="Berlin Sans FB Demi" w:hAnsi="Berlin Sans FB Demi"/>
                <w:b/>
                <w:sz w:val="24"/>
                <w:szCs w:val="24"/>
              </w:rPr>
            </w:pPr>
            <w:r w:rsidRPr="00E76383">
              <w:rPr>
                <w:rFonts w:ascii="Berlin Sans FB Demi" w:hAnsi="Berlin Sans FB Demi"/>
                <w:b/>
              </w:rPr>
              <w:t xml:space="preserve">TC </w:t>
            </w:r>
            <w:r w:rsidRPr="00E76383">
              <w:rPr>
                <w:rFonts w:ascii="Arial" w:hAnsi="Arial" w:cs="Arial"/>
                <w:b/>
              </w:rPr>
              <w:t>İ</w:t>
            </w:r>
            <w:r w:rsidRPr="00E76383">
              <w:rPr>
                <w:rFonts w:ascii="Berlin Sans FB Demi" w:hAnsi="Berlin Sans FB Demi" w:cs="Arial"/>
                <w:b/>
              </w:rPr>
              <w:t>NKILAP TAR</w:t>
            </w:r>
            <w:r w:rsidRPr="00E76383">
              <w:rPr>
                <w:rFonts w:ascii="Arial" w:hAnsi="Arial" w:cs="Arial"/>
                <w:b/>
              </w:rPr>
              <w:t>İ</w:t>
            </w:r>
            <w:r w:rsidRPr="00E76383">
              <w:rPr>
                <w:rFonts w:ascii="Berlin Sans FB Demi" w:hAnsi="Berlin Sans FB Demi" w:cs="Arial"/>
                <w:b/>
              </w:rPr>
              <w:t>H</w:t>
            </w:r>
            <w:r w:rsidRPr="00E76383">
              <w:rPr>
                <w:rFonts w:ascii="Arial" w:hAnsi="Arial" w:cs="Arial"/>
                <w:b/>
              </w:rPr>
              <w:t>İ</w:t>
            </w:r>
            <w:r w:rsidRPr="00EE4D29">
              <w:rPr>
                <w:rFonts w:ascii="Berlin Sans FB Demi" w:hAnsi="Berlin Sans FB Demi" w:cs="Arial"/>
                <w:b/>
              </w:rPr>
              <w:t xml:space="preserve"> </w:t>
            </w:r>
            <w:r>
              <w:rPr>
                <w:rFonts w:ascii="Berlin Sans FB Demi" w:hAnsi="Berlin Sans FB Demi" w:cs="Arial"/>
                <w:b/>
              </w:rPr>
              <w:t>8</w:t>
            </w:r>
            <w:r w:rsidRPr="00EE4D29">
              <w:rPr>
                <w:rFonts w:ascii="Berlin Sans FB Demi" w:hAnsi="Berlin Sans FB Demi"/>
                <w:b/>
              </w:rPr>
              <w:t xml:space="preserve"> I. DÖNEM II</w:t>
            </w:r>
            <w:r>
              <w:rPr>
                <w:rFonts w:ascii="Berlin Sans FB Demi" w:hAnsi="Berlin Sans FB Demi"/>
                <w:b/>
              </w:rPr>
              <w:t>I</w:t>
            </w:r>
            <w:r w:rsidRPr="00EE4D29">
              <w:rPr>
                <w:rFonts w:ascii="Berlin Sans FB Demi" w:hAnsi="Berlin Sans FB Demi"/>
                <w:b/>
              </w:rPr>
              <w:t>. ORTAK SINAV</w:t>
            </w:r>
          </w:p>
        </w:tc>
        <w:tc>
          <w:tcPr>
            <w:tcW w:w="2268" w:type="dxa"/>
            <w:vMerge/>
            <w:vAlign w:val="center"/>
          </w:tcPr>
          <w:p w:rsidR="00151245" w:rsidRPr="00EE4D29" w:rsidRDefault="00151245" w:rsidP="00EE4D29">
            <w:pPr>
              <w:spacing w:after="0" w:line="240" w:lineRule="auto"/>
              <w:rPr>
                <w:rFonts w:ascii="Castellar" w:hAnsi="Castellar"/>
                <w:b/>
                <w:sz w:val="24"/>
                <w:szCs w:val="24"/>
              </w:rPr>
            </w:pPr>
          </w:p>
        </w:tc>
      </w:tr>
    </w:tbl>
    <w:p w:rsidR="00151245" w:rsidRDefault="00151245" w:rsidP="00807E9E">
      <w:pPr>
        <w:spacing w:after="0" w:line="240" w:lineRule="auto"/>
        <w:ind w:left="340" w:hanging="340"/>
        <w:jc w:val="both"/>
        <w:sectPr w:rsidR="00151245" w:rsidSect="00EE4D29">
          <w:pgSz w:w="11906" w:h="16838"/>
          <w:pgMar w:top="426" w:right="424" w:bottom="142" w:left="426" w:header="708" w:footer="708" w:gutter="0"/>
          <w:cols w:sep="1" w:space="709"/>
          <w:docGrid w:linePitch="360"/>
        </w:sectPr>
      </w:pPr>
    </w:p>
    <w:p w:rsidR="00151245" w:rsidRDefault="00151245" w:rsidP="00570DED">
      <w:pPr>
        <w:spacing w:after="0" w:line="240" w:lineRule="auto"/>
        <w:ind w:left="340" w:hanging="340"/>
        <w:jc w:val="both"/>
        <w:rPr>
          <w:rFonts w:ascii="Constantia" w:hAnsi="Constantia"/>
          <w:sz w:val="20"/>
          <w:szCs w:val="20"/>
        </w:rPr>
      </w:pPr>
      <w:r w:rsidRPr="00B43BEF">
        <w:rPr>
          <w:rFonts w:cs="Calibri"/>
          <w:b/>
          <w:sz w:val="20"/>
          <w:szCs w:val="20"/>
        </w:rPr>
        <w:t>1-)</w:t>
      </w:r>
      <w:r>
        <w:rPr>
          <w:rFonts w:ascii="Constantia" w:hAnsi="Constantia"/>
          <w:b/>
          <w:sz w:val="20"/>
          <w:szCs w:val="20"/>
        </w:rPr>
        <w:t xml:space="preserve"> </w:t>
      </w:r>
      <w:r>
        <w:rPr>
          <w:rFonts w:ascii="Constantia" w:hAnsi="Constantia"/>
          <w:sz w:val="20"/>
          <w:szCs w:val="20"/>
        </w:rPr>
        <w:t>Türk Kurtuluş Savaşı, içte saltanata, azınlıklara, bazı Kuvayi Milliye liderlerine ve Anadolu’da çıkan isyanlara karşı yapılmıştır. Dışta ise İngiltere, Fransa, Yunanistan ve İtalya gibi işgal güçlerine karşı yapılmıştır.</w:t>
      </w:r>
    </w:p>
    <w:p w:rsidR="00151245" w:rsidRDefault="00151245" w:rsidP="00570DED">
      <w:pPr>
        <w:spacing w:after="0" w:line="240" w:lineRule="auto"/>
        <w:ind w:left="340" w:hanging="340"/>
        <w:jc w:val="both"/>
        <w:rPr>
          <w:rFonts w:ascii="Constantia" w:hAnsi="Constantia"/>
          <w:b/>
          <w:sz w:val="20"/>
          <w:szCs w:val="20"/>
        </w:rPr>
      </w:pPr>
      <w:r>
        <w:rPr>
          <w:rFonts w:ascii="Constantia" w:hAnsi="Constantia"/>
          <w:b/>
          <w:sz w:val="20"/>
          <w:szCs w:val="20"/>
        </w:rPr>
        <w:tab/>
      </w:r>
      <w:r w:rsidRPr="00347FDB">
        <w:rPr>
          <w:rFonts w:ascii="Constantia" w:hAnsi="Constantia"/>
          <w:b/>
          <w:sz w:val="20"/>
          <w:szCs w:val="20"/>
        </w:rPr>
        <w:t>Buna göre ulaşılabilecek ortak yargı aşağıdakilerden hangisidir?</w:t>
      </w:r>
    </w:p>
    <w:p w:rsidR="00151245" w:rsidRPr="00675E77" w:rsidRDefault="00151245" w:rsidP="00570DED">
      <w:pPr>
        <w:spacing w:after="0" w:line="240" w:lineRule="auto"/>
        <w:ind w:left="340" w:hanging="340"/>
        <w:jc w:val="both"/>
        <w:rPr>
          <w:rFonts w:ascii="Constantia" w:hAnsi="Constantia"/>
          <w:b/>
          <w:sz w:val="10"/>
          <w:szCs w:val="20"/>
        </w:rPr>
      </w:pPr>
    </w:p>
    <w:p w:rsidR="00151245" w:rsidRPr="00347FDB" w:rsidRDefault="00151245" w:rsidP="00570DED">
      <w:pPr>
        <w:pStyle w:val="ListParagraph"/>
        <w:numPr>
          <w:ilvl w:val="0"/>
          <w:numId w:val="30"/>
        </w:numPr>
        <w:spacing w:after="0" w:line="240" w:lineRule="auto"/>
        <w:jc w:val="both"/>
        <w:rPr>
          <w:rFonts w:ascii="Constantia" w:hAnsi="Constantia"/>
          <w:sz w:val="20"/>
          <w:szCs w:val="20"/>
        </w:rPr>
      </w:pPr>
      <w:r w:rsidRPr="00347FDB">
        <w:rPr>
          <w:rFonts w:ascii="Constantia" w:hAnsi="Constantia"/>
          <w:sz w:val="20"/>
          <w:szCs w:val="20"/>
        </w:rPr>
        <w:t>Kurtuluş mücadelesi saltanata karşı yapılmıştır.</w:t>
      </w:r>
    </w:p>
    <w:p w:rsidR="00151245" w:rsidRPr="00347FDB" w:rsidRDefault="00151245" w:rsidP="00570DED">
      <w:pPr>
        <w:pStyle w:val="ListParagraph"/>
        <w:numPr>
          <w:ilvl w:val="0"/>
          <w:numId w:val="30"/>
        </w:numPr>
        <w:spacing w:after="0" w:line="240" w:lineRule="auto"/>
        <w:jc w:val="both"/>
        <w:rPr>
          <w:rFonts w:ascii="Constantia" w:hAnsi="Constantia"/>
          <w:sz w:val="20"/>
          <w:szCs w:val="20"/>
        </w:rPr>
      </w:pPr>
      <w:r w:rsidRPr="00347FDB">
        <w:rPr>
          <w:rFonts w:ascii="Constantia" w:hAnsi="Constantia"/>
          <w:sz w:val="20"/>
          <w:szCs w:val="20"/>
        </w:rPr>
        <w:t>Kurtuluş Savaşı yıllarında iç çekişmeler yaşanmıştır.</w:t>
      </w:r>
    </w:p>
    <w:p w:rsidR="00151245" w:rsidRPr="00347FDB" w:rsidRDefault="00151245" w:rsidP="00570DED">
      <w:pPr>
        <w:pStyle w:val="ListParagraph"/>
        <w:numPr>
          <w:ilvl w:val="0"/>
          <w:numId w:val="30"/>
        </w:numPr>
        <w:spacing w:after="0" w:line="240" w:lineRule="auto"/>
        <w:jc w:val="both"/>
        <w:rPr>
          <w:rFonts w:ascii="Constantia" w:hAnsi="Constantia"/>
          <w:sz w:val="20"/>
          <w:szCs w:val="20"/>
        </w:rPr>
      </w:pPr>
      <w:r w:rsidRPr="00347FDB">
        <w:rPr>
          <w:rFonts w:ascii="Constantia" w:hAnsi="Constantia"/>
          <w:sz w:val="20"/>
          <w:szCs w:val="20"/>
        </w:rPr>
        <w:t>Kurtuluş Savaşı işgal güçlerine karşı yapılmıştır.</w:t>
      </w:r>
    </w:p>
    <w:p w:rsidR="00151245" w:rsidRDefault="00151245" w:rsidP="00570DED">
      <w:pPr>
        <w:pStyle w:val="ListParagraph"/>
        <w:numPr>
          <w:ilvl w:val="0"/>
          <w:numId w:val="30"/>
        </w:numPr>
        <w:spacing w:after="0" w:line="240" w:lineRule="auto"/>
        <w:jc w:val="both"/>
        <w:rPr>
          <w:rFonts w:ascii="Constantia" w:hAnsi="Constantia"/>
          <w:sz w:val="20"/>
          <w:szCs w:val="20"/>
        </w:rPr>
      </w:pPr>
      <w:r w:rsidRPr="00347FDB">
        <w:rPr>
          <w:rFonts w:ascii="Constantia" w:hAnsi="Constantia"/>
          <w:sz w:val="20"/>
          <w:szCs w:val="20"/>
        </w:rPr>
        <w:t>Kurtuluş mücadelesi iç ve dış güçlere karşı yapılmıştır.</w:t>
      </w:r>
    </w:p>
    <w:p w:rsidR="00151245" w:rsidRDefault="00151245" w:rsidP="00E76383">
      <w:pPr>
        <w:spacing w:after="0" w:line="240" w:lineRule="auto"/>
        <w:ind w:left="340" w:hanging="340"/>
        <w:jc w:val="both"/>
        <w:rPr>
          <w:rFonts w:ascii="Constantia" w:hAnsi="Constantia"/>
          <w:bCs/>
          <w:sz w:val="20"/>
          <w:szCs w:val="20"/>
        </w:rPr>
      </w:pPr>
    </w:p>
    <w:p w:rsidR="00151245" w:rsidRPr="00E76383" w:rsidRDefault="00151245" w:rsidP="00E76383">
      <w:pPr>
        <w:spacing w:after="0" w:line="240" w:lineRule="auto"/>
        <w:ind w:left="340" w:hanging="340"/>
        <w:jc w:val="both"/>
        <w:rPr>
          <w:rFonts w:ascii="Constantia" w:hAnsi="Constantia"/>
          <w:bCs/>
          <w:sz w:val="20"/>
          <w:szCs w:val="20"/>
        </w:rPr>
      </w:pPr>
      <w:r w:rsidRPr="00B43BEF">
        <w:rPr>
          <w:rFonts w:cs="Calibri"/>
          <w:b/>
          <w:sz w:val="20"/>
          <w:szCs w:val="20"/>
        </w:rPr>
        <w:t>2-)</w:t>
      </w:r>
      <w:r>
        <w:rPr>
          <w:rFonts w:ascii="Constantia" w:hAnsi="Constantia"/>
          <w:bCs/>
          <w:sz w:val="20"/>
          <w:szCs w:val="20"/>
        </w:rPr>
        <w:t xml:space="preserve"> </w:t>
      </w:r>
      <w:r w:rsidRPr="00E76383">
        <w:rPr>
          <w:rFonts w:ascii="Constantia" w:hAnsi="Constantia"/>
          <w:bCs/>
          <w:sz w:val="20"/>
          <w:szCs w:val="20"/>
        </w:rPr>
        <w:t>Okul sıralarında kılıkları, giysileri, yaşları, görgüleri, çok değişik, beyaz sarıklı, aksakallı hocalar; pırıl pırıl üniformalı genç subaylar; yazma veya şal sarıklı aşiret beyleri; külahlı ağalar ve kavuklu çelebiler; Avrupa’daki yükseköğrenimlerini bitirip yeni dönmüş, Batı kültürüyle yetişmiş gençler yan yana oturuyordu.</w:t>
      </w:r>
    </w:p>
    <w:p w:rsidR="00151245" w:rsidRDefault="00151245" w:rsidP="001D1500">
      <w:pPr>
        <w:spacing w:after="0" w:line="240" w:lineRule="auto"/>
        <w:ind w:left="340" w:hanging="340"/>
        <w:jc w:val="both"/>
        <w:rPr>
          <w:rFonts w:ascii="Constantia" w:hAnsi="Constantia"/>
          <w:b/>
          <w:bCs/>
          <w:sz w:val="20"/>
          <w:szCs w:val="20"/>
        </w:rPr>
      </w:pPr>
      <w:r>
        <w:rPr>
          <w:rFonts w:ascii="Constantia" w:hAnsi="Constantia"/>
          <w:b/>
          <w:bCs/>
          <w:sz w:val="20"/>
          <w:szCs w:val="20"/>
        </w:rPr>
        <w:tab/>
      </w:r>
      <w:r w:rsidRPr="00E76383">
        <w:rPr>
          <w:rFonts w:ascii="Constantia" w:hAnsi="Constantia"/>
          <w:b/>
          <w:bCs/>
          <w:sz w:val="20"/>
          <w:szCs w:val="20"/>
        </w:rPr>
        <w:t>Verilen bu bilgilerden</w:t>
      </w:r>
      <w:r>
        <w:rPr>
          <w:rFonts w:ascii="Constantia" w:hAnsi="Constantia"/>
          <w:b/>
          <w:bCs/>
          <w:sz w:val="20"/>
          <w:szCs w:val="20"/>
        </w:rPr>
        <w:t xml:space="preserve"> ilk meclisle ilgili;</w:t>
      </w:r>
    </w:p>
    <w:p w:rsidR="00151245" w:rsidRDefault="00151245" w:rsidP="007F0685">
      <w:pPr>
        <w:pStyle w:val="ListParagraph"/>
        <w:numPr>
          <w:ilvl w:val="0"/>
          <w:numId w:val="42"/>
        </w:numPr>
        <w:spacing w:after="0" w:line="240" w:lineRule="auto"/>
        <w:ind w:left="340" w:firstLine="86"/>
        <w:jc w:val="both"/>
        <w:rPr>
          <w:rFonts w:ascii="Constantia" w:hAnsi="Constantia"/>
          <w:bCs/>
          <w:sz w:val="20"/>
          <w:szCs w:val="20"/>
        </w:rPr>
      </w:pPr>
      <w:r w:rsidRPr="00CF15E2">
        <w:rPr>
          <w:rFonts w:ascii="Constantia" w:hAnsi="Constantia"/>
          <w:bCs/>
          <w:sz w:val="20"/>
          <w:szCs w:val="20"/>
        </w:rPr>
        <w:t xml:space="preserve">Farklı fikirlere sahip ve farklı meslek gruplarından </w:t>
      </w:r>
      <w:r>
        <w:rPr>
          <w:rFonts w:ascii="Constantia" w:hAnsi="Constantia"/>
          <w:bCs/>
          <w:sz w:val="20"/>
          <w:szCs w:val="20"/>
        </w:rPr>
        <w:tab/>
      </w:r>
      <w:r w:rsidRPr="00CF15E2">
        <w:rPr>
          <w:rFonts w:ascii="Constantia" w:hAnsi="Constantia"/>
          <w:bCs/>
          <w:sz w:val="20"/>
          <w:szCs w:val="20"/>
        </w:rPr>
        <w:t>insanlardan oluşmuşlardır.</w:t>
      </w:r>
    </w:p>
    <w:p w:rsidR="00151245" w:rsidRDefault="00151245" w:rsidP="007F0685">
      <w:pPr>
        <w:pStyle w:val="ListParagraph"/>
        <w:numPr>
          <w:ilvl w:val="0"/>
          <w:numId w:val="42"/>
        </w:numPr>
        <w:spacing w:after="0" w:line="240" w:lineRule="auto"/>
        <w:ind w:left="340" w:firstLine="86"/>
        <w:jc w:val="both"/>
        <w:rPr>
          <w:rFonts w:ascii="Constantia" w:hAnsi="Constantia"/>
          <w:bCs/>
          <w:sz w:val="20"/>
          <w:szCs w:val="20"/>
        </w:rPr>
      </w:pPr>
      <w:r w:rsidRPr="00CF15E2">
        <w:rPr>
          <w:rFonts w:ascii="Constantia" w:hAnsi="Constantia"/>
          <w:bCs/>
          <w:sz w:val="20"/>
          <w:szCs w:val="20"/>
        </w:rPr>
        <w:t>Olağanüstü yetkilere sahiptir.</w:t>
      </w:r>
    </w:p>
    <w:p w:rsidR="00151245" w:rsidRPr="00CF15E2" w:rsidRDefault="00151245" w:rsidP="007F0685">
      <w:pPr>
        <w:pStyle w:val="ListParagraph"/>
        <w:numPr>
          <w:ilvl w:val="0"/>
          <w:numId w:val="42"/>
        </w:numPr>
        <w:spacing w:after="0" w:line="240" w:lineRule="auto"/>
        <w:ind w:left="340" w:firstLine="86"/>
        <w:jc w:val="both"/>
        <w:rPr>
          <w:rFonts w:ascii="Constantia" w:hAnsi="Constantia"/>
          <w:bCs/>
          <w:sz w:val="20"/>
          <w:szCs w:val="20"/>
        </w:rPr>
      </w:pPr>
      <w:r w:rsidRPr="00CF15E2">
        <w:rPr>
          <w:rFonts w:ascii="Constantia" w:hAnsi="Constantia"/>
          <w:bCs/>
          <w:sz w:val="20"/>
          <w:szCs w:val="20"/>
        </w:rPr>
        <w:t>Kurucu meclis özelliği taşır.</w:t>
      </w:r>
    </w:p>
    <w:p w:rsidR="00151245" w:rsidRPr="001D1500" w:rsidRDefault="00151245" w:rsidP="001D1500">
      <w:pPr>
        <w:spacing w:after="0" w:line="240" w:lineRule="auto"/>
        <w:ind w:left="340" w:hanging="340"/>
        <w:jc w:val="both"/>
        <w:rPr>
          <w:rFonts w:ascii="Constantia" w:hAnsi="Constantia"/>
          <w:b/>
          <w:bCs/>
          <w:sz w:val="20"/>
          <w:szCs w:val="20"/>
        </w:rPr>
      </w:pPr>
      <w:r w:rsidRPr="001D1500">
        <w:rPr>
          <w:rFonts w:ascii="Constantia" w:hAnsi="Constantia"/>
          <w:b/>
          <w:bCs/>
          <w:sz w:val="20"/>
          <w:szCs w:val="20"/>
        </w:rPr>
        <w:tab/>
        <w:t>ifadelerinden hangilerine ulaşılabilir?</w:t>
      </w:r>
    </w:p>
    <w:p w:rsidR="00151245" w:rsidRPr="00675E77" w:rsidRDefault="00151245" w:rsidP="001D1500">
      <w:pPr>
        <w:spacing w:after="0" w:line="240" w:lineRule="auto"/>
        <w:ind w:left="340" w:hanging="340"/>
        <w:jc w:val="both"/>
        <w:rPr>
          <w:rFonts w:ascii="Constantia" w:hAnsi="Constantia"/>
          <w:bCs/>
          <w:sz w:val="10"/>
          <w:szCs w:val="20"/>
        </w:rPr>
      </w:pPr>
      <w:r>
        <w:rPr>
          <w:rFonts w:ascii="Constantia" w:hAnsi="Constantia"/>
          <w:bCs/>
          <w:sz w:val="20"/>
          <w:szCs w:val="20"/>
        </w:rPr>
        <w:tab/>
      </w:r>
    </w:p>
    <w:p w:rsidR="00151245" w:rsidRPr="00E76383" w:rsidRDefault="00151245" w:rsidP="001D1500">
      <w:pPr>
        <w:spacing w:after="0" w:line="240" w:lineRule="auto"/>
        <w:ind w:left="340" w:hanging="340"/>
        <w:jc w:val="both"/>
        <w:rPr>
          <w:rFonts w:ascii="Constantia" w:hAnsi="Constantia"/>
          <w:bCs/>
          <w:sz w:val="20"/>
          <w:szCs w:val="20"/>
        </w:rPr>
      </w:pPr>
      <w:r>
        <w:rPr>
          <w:rFonts w:ascii="Constantia" w:hAnsi="Constantia"/>
          <w:bCs/>
          <w:sz w:val="20"/>
          <w:szCs w:val="20"/>
        </w:rPr>
        <w:tab/>
      </w:r>
      <w:r w:rsidRPr="001D1500">
        <w:rPr>
          <w:rFonts w:ascii="Constantia" w:hAnsi="Constantia"/>
          <w:b/>
          <w:bCs/>
          <w:sz w:val="20"/>
          <w:szCs w:val="20"/>
        </w:rPr>
        <w:t xml:space="preserve">A) </w:t>
      </w:r>
      <w:r>
        <w:rPr>
          <w:rFonts w:ascii="Constantia" w:hAnsi="Constantia"/>
          <w:bCs/>
          <w:sz w:val="20"/>
          <w:szCs w:val="20"/>
        </w:rPr>
        <w:t>Yalnız I</w:t>
      </w:r>
      <w:r>
        <w:rPr>
          <w:rFonts w:ascii="Constantia" w:hAnsi="Constantia"/>
          <w:bCs/>
          <w:sz w:val="20"/>
          <w:szCs w:val="20"/>
        </w:rPr>
        <w:tab/>
      </w:r>
      <w:r>
        <w:rPr>
          <w:rFonts w:ascii="Constantia" w:hAnsi="Constantia"/>
          <w:bCs/>
          <w:sz w:val="20"/>
          <w:szCs w:val="20"/>
        </w:rPr>
        <w:tab/>
      </w:r>
      <w:r>
        <w:rPr>
          <w:rFonts w:ascii="Constantia" w:hAnsi="Constantia"/>
          <w:bCs/>
          <w:sz w:val="20"/>
          <w:szCs w:val="20"/>
        </w:rPr>
        <w:tab/>
      </w:r>
      <w:r w:rsidRPr="001D1500">
        <w:rPr>
          <w:rFonts w:ascii="Constantia" w:hAnsi="Constantia"/>
          <w:b/>
          <w:bCs/>
          <w:sz w:val="20"/>
          <w:szCs w:val="20"/>
        </w:rPr>
        <w:t>B)</w:t>
      </w:r>
      <w:r w:rsidRPr="00E76383">
        <w:rPr>
          <w:rFonts w:ascii="Constantia" w:hAnsi="Constantia"/>
          <w:bCs/>
          <w:sz w:val="20"/>
          <w:szCs w:val="20"/>
        </w:rPr>
        <w:t xml:space="preserve"> I ve II</w:t>
      </w:r>
    </w:p>
    <w:p w:rsidR="00151245" w:rsidRPr="00E76383" w:rsidRDefault="00151245" w:rsidP="001D1500">
      <w:pPr>
        <w:spacing w:after="0" w:line="240" w:lineRule="auto"/>
        <w:ind w:left="340" w:hanging="340"/>
        <w:jc w:val="both"/>
        <w:rPr>
          <w:rFonts w:ascii="Constantia" w:hAnsi="Constantia"/>
          <w:bCs/>
          <w:sz w:val="20"/>
          <w:szCs w:val="20"/>
        </w:rPr>
      </w:pPr>
      <w:r>
        <w:rPr>
          <w:rFonts w:ascii="Constantia" w:hAnsi="Constantia"/>
          <w:bCs/>
          <w:sz w:val="20"/>
          <w:szCs w:val="20"/>
        </w:rPr>
        <w:tab/>
      </w:r>
      <w:r w:rsidRPr="001D1500">
        <w:rPr>
          <w:rFonts w:ascii="Constantia" w:hAnsi="Constantia"/>
          <w:b/>
          <w:bCs/>
          <w:sz w:val="20"/>
          <w:szCs w:val="20"/>
        </w:rPr>
        <w:t>C)</w:t>
      </w:r>
      <w:r w:rsidRPr="00E76383">
        <w:rPr>
          <w:rFonts w:ascii="Constantia" w:hAnsi="Constantia"/>
          <w:bCs/>
          <w:sz w:val="20"/>
          <w:szCs w:val="20"/>
        </w:rPr>
        <w:t xml:space="preserve"> II ve III</w:t>
      </w:r>
      <w:r>
        <w:rPr>
          <w:rFonts w:ascii="Constantia" w:hAnsi="Constantia"/>
          <w:bCs/>
          <w:sz w:val="20"/>
          <w:szCs w:val="20"/>
        </w:rPr>
        <w:tab/>
      </w:r>
      <w:r>
        <w:rPr>
          <w:rFonts w:ascii="Constantia" w:hAnsi="Constantia"/>
          <w:bCs/>
          <w:sz w:val="20"/>
          <w:szCs w:val="20"/>
        </w:rPr>
        <w:tab/>
      </w:r>
      <w:r>
        <w:rPr>
          <w:rFonts w:ascii="Constantia" w:hAnsi="Constantia"/>
          <w:bCs/>
          <w:sz w:val="20"/>
          <w:szCs w:val="20"/>
        </w:rPr>
        <w:tab/>
      </w:r>
      <w:r w:rsidRPr="001D1500">
        <w:rPr>
          <w:rFonts w:ascii="Constantia" w:hAnsi="Constantia"/>
          <w:b/>
          <w:bCs/>
          <w:sz w:val="20"/>
          <w:szCs w:val="20"/>
        </w:rPr>
        <w:t>D)</w:t>
      </w:r>
      <w:r w:rsidRPr="00E76383">
        <w:rPr>
          <w:rFonts w:ascii="Constantia" w:hAnsi="Constantia"/>
          <w:bCs/>
          <w:sz w:val="20"/>
          <w:szCs w:val="20"/>
        </w:rPr>
        <w:t xml:space="preserve"> I,II ve III</w:t>
      </w:r>
    </w:p>
    <w:p w:rsidR="00151245" w:rsidRDefault="00151245" w:rsidP="00EE4D29">
      <w:pPr>
        <w:spacing w:after="0" w:line="240" w:lineRule="auto"/>
        <w:ind w:left="340" w:hanging="340"/>
        <w:jc w:val="both"/>
        <w:rPr>
          <w:rFonts w:ascii="Constantia" w:hAnsi="Constantia"/>
          <w:sz w:val="20"/>
          <w:szCs w:val="20"/>
        </w:rPr>
      </w:pPr>
      <w:r>
        <w:rPr>
          <w:noProof/>
          <w:lang w:eastAsia="tr-TR"/>
        </w:rPr>
        <w:pict>
          <v:group id="Grup 591959" o:spid="_x0000_s1026" style="position:absolute;left:0;text-align:left;margin-left:-9.05pt;margin-top:11.35pt;width:282pt;height:159pt;z-index:251657728" coordsize="35814,201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j0LNlAkAAEYuAAAOAAAAZHJzL2Uyb0RvYy54bWy0Wt2O27YSvi9w3kHQ&#10;5QE2lmzZso1sis1uEhTNaRdNirSXtExbwuqvFL3e5OBcn8foM/SmL5D2vfqRlOSR7a6oJL1YW6Rm&#10;+M0MZ4bj5Tz9+iFLnXsuqqTIL13/iec6PI+KdZJvL90f3768mLtOJVm+ZmmR80v3Pa/cr5/966un&#10;+3LJx0VcpGsuHCySV8t9eenGUpbL0aiKYp6x6klR8hwvN4XImMRQbEdrwfZYPUtHY8+bjfaFWJei&#10;iHhVYfbGvHSf6fU3Gx7J7zebiksnvXQhm9SfQn+u1Ofo2VO23ApWxklUi8E+QYqMJTlA26VumGTO&#10;TiQnS2VJJIqq2MgnUZGNis0mibjWAdr43pE2r0SxK7Uu2+V+W7ZmgmmP7PTJy0bf3d8KJ1lfutOF&#10;v5guXCdnGfbpldiVTj0FG+3L7RKkr0T5prwV9cTWjJTaDxuRqW8o5Dxo675vrcsfpBNhcjKd+4GH&#10;TYjwDtouJhho+0cxNumEL4pf9HCOGuCRkq8Vp0yiJf5qc+HpxFz9bgUuuRPcrRfJrNbImLjblRfY&#10;2ZLJZJWkiXyvvRR7qITK72+T6FaYwcHy48l0BrMYw4NCATuImzWvIrjqHfuQ3THBVvxOmUstpHjN&#10;Skxp+rqI7ionL65jlm/5VVXC7RGMinrUJdfDjhirNClfJmmqdk891woD98jFztjMuO9NEe0ynksT&#10;j4Kn0L3IqzgpK9cRS56tONxLfLP2sfXIBRLuVYoklzpg4B2vK6nQlZ/okPnveH7leYvx84vrqXd9&#10;EXjhi4urRRBehN6LMPCCuX/tX/9PcfvBcldxqM/SmzKpRcfsifBn46POJCbydAQ790znCWU4LVDz&#10;rUXElLKQkrUS0Q8wsvbeSgouo1hNb2DIeh7E7Qtt9YOh1ZZUCCNntf9PsYY12E4W2hhnw2gR+tNp&#10;HSlNLM0nc2Q/E0q+F4ShIWgDAm4hKvmKF5mjHmB+SKsh2D10Mfo1JEryvFBOoPUxO6JIGkHrRwxV&#10;JkCirho3wcjO1ipNn0txb2JWcgimlj1ExCxswuHbj7//+StPuUicn3f3TKQsz/747c9fnZvkbv3x&#10;dyG3PHee8zQRMuPOx/8nH7ZJlTjjuXL+etE2ZVXa7ErdI0MHs1k4nrrOmaTl+8EsxCuVtPzxNKyT&#10;FrF0tDOWVus21sVBsK7deruuIzsq8rxKJP8J+7bJUhwz/x45nrN3JjWGtv4J+c+U3J+G/mzmxM4i&#10;GC8g1nmWnxBpLULN0gtDebxehDFBmPoL35/0K0J5+hEmn4BAefoRAoLgw5zh3O9XgjL1Q8Bx2o0Y&#10;L6YI00U/BGXqh5gRiNqT+iEok6VPISRbVaxxKBOSmDdb9HoWDr7hOJTJEgelznAcyhTOUdBMevXx&#10;afxaG67DpZDgOL1RT0PY2tt8ymXSSj8SDWXr0PEply0SDenAn4ezeb93+5QJqSn0Agvr0ci2TWk+&#10;ZbJVica3dXamTLZANMotDhqf0tv6HI1wGwxKbxtBNLptMCi9ZTbwaWTbYFB6S4wxzQQWGB16yyw9&#10;EIKStwh1xPyTxUUPBE0UtqFIedSp2QNBU4QtBOWxgKC5wTpJUiYLDJoWrFM+ZbLAoGnB+gCjTLae&#10;RXODNRBlagOxZ/NpgrAGoky2QDRLWANRpjZF9mjUqReskTpcbcbvg6IFg7XPnS8z+qBoUM/mc9+m&#10;Qj9fZvQh0dj+zDqjD4qGuG3qOV9o9CHRQP+8SqMPiYa7xdF2vtToA6GhbgNC6a0DiYa5DQilt00L&#10;X6ba6DFXp3yw0KRDb5uyaQFhgUHJDxAeynpE7T/4zwz/cQiaZmwjkvLoQ/RxCJpfbCEojwUEzSuf&#10;Xm88rgbNKNa5nzJZ6EFzifVRRplsPYvmB2sgynSI98etRnOENRBlsgWipYM1EGU6pMnHNepUDtZI&#10;Ha5DvdED9SXrjR4oGtSfWW/0INHYHuOywx/8fw0DoH7p9EDRvGCbev6m3uhBooH+mfVGDxINd4tz&#10;52/qjR4QGuo2IJTeOpBomNuAUHrbtPCF6o3HzdWpHyw06dCfS9m4Y2lvUVhsrq3YMnrI65sVPDm4&#10;8FQXzerupSwqdYdMr1lwZ9MMcY2C+gJLgktR9zAj51Bmc5dqy4wsQpl1ZWONjMRAmSeDxEaoU+Zg&#10;EDOilzLr2yVrsRGQlHk2CBmBQ5nDQcwICMqsb/6sxcbZR5kXg5DVcUa5MR7kY8dONszL1O/cDvow&#10;P1P/JO+wD/M0dUB02If5mn/kbBgPMt2RuyG/D2I/cjh/mMf5Ry6H8SD0I6dDdh7CrvImtTzGhN14&#10;fp0h1a2/6nxKdeeTRDsGOgFcB51PK8WDnMmkSqzNo7NHm05z4x3jwrvO+Op9Vtzzt4WmlIdeHZO3&#10;awEOJNFulUTP+YdThtCbzPRmAVyvYyaURnWPg5muF27nlV6dRdOcLm7qGm2YxhwNQfNt1rUmrH9B&#10;WSxZ/w46S9mV2Ygw8YJg4hkn6Ojcmh7GOLETfdmxeheiqy1lMsVCvVUNWfNdS9bsPQQYSG7qHevV&#10;TfF/RN7V5FSkeTiewW7Gc7XzUFOaWzH6lm7M4W2PJ5myX29mh6exVPNtxDOlu6ZugsUEY0PWfBty&#10;4n0Wi5MYOEt9zl6HcDqwNKFmEsepFc18Z0u6S3eVOJDjDHlMW0No4UgDCTvu38gWpUXFjTQqq+la&#10;r01ves8PbTpVkSbrputN95ry61SY7i8WRWhmm+mSMt1l6NAy82hdbPoVMa0aFnWz2KyZBkS7kgbv&#10;gKS5yq2LqeoyihgaXTdok8NjVqI3rsq3rsPSLTpoIyk0coe5EttVK1/wcu4/vzFEMVtzI8YCzRV1&#10;LqmYbIX2vWZeiWeWORVONYLdsCo2S2nodl9Vwue6kbY+J4qd5OJNvN47q3QnfmCQ35jGWSeq0wx9&#10;aaozbZ3grJnqNxiJQr5LZKy7vZp6vaOVYgKbQmNpGTMjymSuJs2mUulbGbQuRDw0gjZNXupJPqwe&#10;wK0eV8X6PVruIIjCd6oyeplA7deskrdortST6GOW3+NjkxbYLJx3+sl14kJ8ODev6NH+hreus0cP&#10;MXbylx1TXaPpNzka4xZ+EABL6kEwDdXJLeibFX2T77LrAoc1qkJIpx8VvUybx40osnfoo7tSqHjF&#10;8gjYly78yDxeS4zwAu3SEb+60s+mGfV1/qZEC6uvDay2++3DOybKujlQouXvu6JpxTt0scFnDrRq&#10;a/LiCq2Km0Q3EB6sil1QA7QF6ifdrKx3pm6sVt3QdKypDu3fz/4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HZjCE4gAAAAoBAAAPAAAAZHJzL2Rvd25yZXYueG1sTI/BbsIwEETv&#10;lfoP1lbqDRwHUmgaByHU9oSQCpUQNxMvSUS8jmKThL+ve2qPq3maeZutRtOwHjtXW5IgphEwpMLq&#10;mkoJ34ePyRKY84q0aiyhhDs6WOWPD5lKtR3oC/u9L1koIZcqCZX3bcq5Kyo0yk1tixSyi+2M8uHs&#10;Sq47NYRy0/A4il64UTWFhUq1uKmwuO5vRsLnoIb1TLz32+tlcz8dkt1xK1DK56dx/QbM4+j/YPjV&#10;D+qQB6ezvZF2rJEwEUsRUAlxvAAWgGSevAI7S5jNowXwPOP/X8h/AAAA//8DAFBLAwQKAAAAAAAA&#10;ACEAKpMKL85aAQDOWgEAFAAAAGRycy9tZWRpYS9pbWFnZTEucG5niVBORw0KGgoAAAANSUhEUgAA&#10;AMkAAAD8CAYAAADdcYAbAAAAAXNSR0IArs4c6QAAAARnQU1BAACxjwv8YQUAAAAgY0hSTQAAeiYA&#10;AICEAAD6AAAAgOgAAHUwAADqYAAAOpgAABdwnLpRPAAAAAlwSFlzAAAh1QAAIdUBBJy0nQAA/3lJ&#10;REFUeF7svQd0FfaW3mtPJjOZyWSSSZl2ixtVFPWKeu+9995oEkISEkUgEKILFZoKCCHRO5heDcZ0&#10;bHoxvasL8G2+9n6/ffDNmqysvLl5L8nKgLzWfx2Vg0DH/+/s/e397W9/+EH/f//LXwH54IMPp3Ou&#10;R0R8+E9/eHt7+4d/+7cdf/JB+wd/xtf/6t/86b/9a/m9/Nn3H3z/5s/+9M9ey5/89jd/86/+8fe/&#10;7ej4Uf/crb/6K3E+fvzHGR98YPi8/7/+V+Bf+ivwobe395+n+tp+FGtvPCrecWRAjMPIsERXq/A4&#10;J5PwRHezyEQP0/gkd/PsFB/rqYmuZk0J7uZ7493Mv4h0Md4e62ZRG+1iURLjZJmT4GaVGmkzMjHO&#10;yTwm2naka7ztyL8t++CDP/mX/gL1//vfr1fgQ39z87+Mc7L6eaqPpUWGj4nP+BCHvLxQ5/qJEa5n&#10;C6M9HhXFenVMTQnoKk307pqU6NVVGOfaVZTg0VUQ496XH+32XUGMx+/yo11/HBvhJOMiXX+fE+r0&#10;m4xAx9fJPnbdSV7WXUke1l3xLmadcfYjH8XajPg82nrouERr05FJxsb/wdzc/F/zcv83Uer9evn7&#10;f9v/q18Bb+8Bf57gaDo01cti/JhA27aSONfTZcme12dnBT6vyAp6U57u//vpqX4yIyNQpqb6cLyk&#10;NMlNJiW6S3GCuxTFecikBC8pjveUwjh3mRjvLgWxbjIhxkPGRbnL2Cg3GR3hIlnB9pIVYCcpHhY/&#10;Jjmb/CZu1PCnUVZGB+JtjRdGmA1MijIb6hA1bNgvwm1s/qIfMP9XX5l3/x+Xybt2hLv5v09yMv54&#10;rL+NU16E4+ySRK8vy9P8vps3JvjHReODZO5oX5mT4yuzMnykPN1XZqT5SFmKl0xN8ZQpKe4yLc0T&#10;YLgCEFeA4SoTop05LpIf6SLjI51kTKQjx0lyIxwlO8yRR2fJ4TEjyE5yQkZJFo+ZATaS7mH5Y7Kz&#10;yfeJDsO/i7Ec3B5nNfRSrMXQ1RHGQ+MTTIcNjTAyUq7T/1//K/B/7BX4MMLJ6K9SPcw8s3zMZk5J&#10;9FhfmeP/1dwxQe2VowN+W5kTIHPHBHL8ZHaOj8xM95bpRI0Zab48esuUZA9DBClNcpeSRAWIMwBx&#10;kYIYABIFOEiz8gDJmDAHyQ2zBxQOkmU4jpIV6iiZIfaSEWwn6UG2fGwnaQFWkuFnJZl+1pLubSFp&#10;7qYSazP0hzirYb+Othj8kMc9cdbD45W/9EeW/2N35P39izR6FIQ7fDItwSWhMsvnWE1B2Hd1E8N/&#10;V1NA5MgLkHljAcjYIJkDSGZmET2IIDPSSa2SiR4cBcZkokhJImmWRpB4BYizTIzV6OEk48OdeHSV&#10;PCLGOD4ew2M2wMglzcoMcZB0Uq3UQIARaAs4bCQToGQEWhuAkuJrLmk+gMTLTNI8zIXIIhku5pJg&#10;O1xirYb2xFoabYs2H+4Raz/ib97f/4P9v/n/tlegrOyDPxkbYvXzqRmeYYvHB9XVTwq/1lga8V1D&#10;SZjUFgRI7YRAWTQ+UOaNCZDZuf5SkRsg0zOIIJwyQKJnCuCYTKqlaVVRPCfBRQrjnfjYRSbytYIY&#10;0q0oABLp/BYkRJSxgCM3nBQLwGRzMogiaaRYChJNubIASbqfpaT6W0kyjwoSjSrpXnzsbi5ZnpaS&#10;4QZonIwBy7BfJ1iPvBBrbjQvzmLEYP2d/re9YP0/+P16BTIjzP/9jCRnv4VjvQ40loa8XjU5+Mfm&#10;0lBZXhgsSycGS80Ef6nOD5CFY/1l4ThNtfyFtEtmZL4FyXSiyRTSramkW0WJHhxPySe1KtAIQiSZ&#10;qICBvBcAFCXr46MAR7gjxwmi7sxxMPCS7FB7joMhgujJACAKjvRAGx5tJAWAKGDSfIkmPgDHE8B4&#10;AxIAkw5g0tyIKqNG/pg4auRv462HnSKyJCc5Of2b9+v/Zv9v+7/yFfhw7FjvPx8f5Th04Xj/wuXF&#10;gV+unBwAQPx/XFUaJCtLQmRZYRAACQAgfrI4z1+qxgfIgnF+Mmf0W5CUZ0DU/xBF4CKTSLeKkrxk&#10;ooIkzs1wxgKIvFhnGR+jj5R8ox0NIBlPyjUmjHQLoGgpODccbhLuYOAg6UQQPakBRJGgUZLiB3Hn&#10;42Qfc0n1szCkXcm+lpIMOJI9AYabiSS5m0mKu6UkufBIGpbsOPK3cXYjvom2MgpXfvW/8oXr/1nv&#10;/ivwYS6XpjDOwWzh2IDi5SWhR5umhHQ3Twn8fs20QGmZGiCrp4ZIIyCpnxRqSLXqChQsQVIFJ1lM&#10;yrVofChACQYgfjIFUJToSfE2RJAJse6SH0tKxRmvJ5oDQMYDkDEAZHSkAyABNKRc9EoMIMkOHUU0&#10;cYK020smH2cQTVIBR1oQ/ARwpMFREokiyUSQFE6qP2DgMVFB428tSZD5FC9rw0lSoACYJFKwVHeL&#10;3yc7m3+T6GxWmuFg9g/9Tcl3/3L///0NPwwPt/mLFD8T4+J41+Lq/OB9pFbPV00O+N3qqYGypixY&#10;WgDJqtIAqS/2lxXFAbJySrgsnxQs9SWRUkvqpUCpHhck80cHQdoBCNFjMuAoTdYowknS4yMFpFT5&#10;9EUUJOMo944BGLmR9jI2xgWQABTKveMpBY8hzcqhuqWlXwMn4VErW2+jCCkWANHHJF/lI1YGMKTx&#10;cbp+7GPG1ywkzsNUEokoiZ5WEuduIQmceFdTIgzpmBfP9bb+baqb2cMk55G1Ke4mTv29lf+/1+gd&#10;/fNOTk5/Gu/02YDsQIvCsjSPU7VFoT2Nk0O/14jRMjVYWstCDWf1FE2zFCQAhO+tmhZmOA2l4VI/&#10;OUqWFARLbV6g1OQFU92CuOf4yXQDWKhqAZiSZB8pTvSGe7gbIskYIoZe/AyAkGUAgXIQAMHno0mv&#10;NM3Sj3NJs7Q38gegKDBS/G0BhzXRwoZDhOAxmUiR7EUkgY/Ee1IG9jCRBIAT5TpS4ki7Yj3NOOYS&#10;w2OcRhMPoo8HHMbT6sdkd9Pvkl3NriY4m0yLtjcdqa/JO/q/u//X+p99BcJtfv4XSW7DnEcHma6e&#10;P9r7SUNJxPfN08KlZXqotCgwOI0AQz8m5ZLmyQBlcog0GwASIqunR0jTlAhpmBwhdRpN8v2lNp9o&#10;AomvoE8yLctbpsFNJtNELE31pbvuTQf9LRfJhZxrczCb1EpPjgKEqJIdOYpKFqkV/OMPhD0rhGYi&#10;peCsUCpclIEVIAneVhxrifeykXgPAONBBOHiJ3qY8TkHwMQBlhj3kRLtZizRRJUIV2OJ4GMFSizP&#10;idNSsVbC+FkZPtY/JLmadia4mO5JdjfzyvQ3/8v/2dez//nv2CsQ7mn0H5PdR6TnhZqfrZ0Q8JuV&#10;pSE/tkwOI3ro5QcUeqYFk1YFARaAQVTR7zVPATzTONN57owIWTU1SpYVUemaFCJ1Wu0CJIuJJnPH&#10;0iuBxE/LJJrQbde0qzTRyyA9UaCMo3GYS/RQsChAMkmvMhUcYXYGHvK2sw5gAEZWiBOg0WjjQoqF&#10;JIVIoiCJJ2WKJRrEwDXiAEkCjwlUtRQA0e7GEkvPREES4zZSIl1GSJS7iQEs0YAkBhBF0XjUKJPM&#10;z0nhz2lFLNXT8sdEN9Nric4m45OCjP9DfwPyHbv4f+yvk2o3+N+lu45MK44edaU23/97vfgtU0Jk&#10;zZQwUisiyYxwAwjWzODz8vC3j5y26eF8P4KPI2QNH6+ZHilNpFsNk8OlaSofT46GyIdR6QohmhBR&#10;8kJlRpa/lNIjmQ5QpiV7SikgKQQkeaRTY4gKuRDvHMi4RgvtqGfDO8bwea5+DjDSghyIHgAlzJXv&#10;vwWJRhI9Gi0SfawMFz4WnmGILESTeC/SKw9AoscNIJBeKT+JATiRLsMlio9DXUYSVUwlkuqXRpQk&#10;AJIMeNIoG6d4mv+Q5mn5gDM51d3uH/t7Kn/szXpHnhfvMfLfZnuMSJoSbX9pSb7/D6sUHKROa4gO&#10;CoI2UqhWfZwZYTjrZ0UZvr5+ZqSsBRxrZ0TJuvIowAKISLtWT4siHYshwkRB7KOkLj9EFilAxgTJ&#10;gjHBSFP8AYgnmi0PmZbgJmUIGUuJHnomBtlIYaidTAgeJeODHWVcqLNk0vdQPZaCJiXQQZID7H86&#10;WtVyNIDEABTAkQwfSQAg8VzsOC54AlEhnsdoIkesh6ZZHMAQ7cTnGkUASYTrcAkjqoS7GEuYs7GE&#10;8r0owBINWBI1ksBp0vnZmX42PwKYXgj+1gxPK5f+nso7AoB/7tcwAMRtZBjs9NTS8f6/WT052ACQ&#10;VVO0ekWk4OKvMwCBUw5IiBTrFBQAZy0RRk+bRhKeu9YAKAVKJKQ+UhrgJMsnBsnSwhDIO2Xh/FCp&#10;zguReaRcFZleUoGgsYKq1Ry66LOJGDOoTs0MtpHZ4aOknPSqhIbgRH87GasaLC6/RpA0QJMMUBQs&#10;Sf6jDCdNP9ePfWypXJFyaeRQYg4Akr0g7O4jiAxEB0Chj9GAIsp5GI9EEUh8JOlXGI9BjoDF1URC&#10;nPkaJeE4IlEMwEngY+U2GfRfsgFjpr/tbzK8rc9l+FqPy/By6C8V/3OX7F/y9xUgqQ7D46bFOpxa&#10;NiHwdyuLA2U1Jd1VpYGQcwUJqRScY70BEESQ8mhZP4NTBkj4fB3fXws4WjUl0/QMEt9K9GktiyRV&#10;i5RG+iYqU1leFEKli3IwPRMkLJwQqaK5uIiy73IqW7UAZAE9jnloseaF2MqicFupDLKUmUHWMiPY&#10;QUr8bGWcHzotf6IGaVYikSTeFx4COBL97IgakHRfW1IqjSKUduEkyiuSSLESAEoiKZZyEE2vFDgK&#10;kkhnIwl3MjKAJMJthEQAoDAiRyigCHIcQYSx4HlUvjiRRBcGvfh5RBQAmxOI2tjP+scsP5vOLB+b&#10;pWnu1kP7ecq/ZCT8D/7tcd5Wf53hNCy6IMjmq8W5fr9eWRwsTUUB0lwCKSeatEwFABo1iBTrAcN6&#10;jRiAYQMAWE+k2ABI1lLVMhz6I29Bwp/jtPL9VYBjZQkgQa6ydGKgoRtfTTlYucksVMAVSE5WJHhK&#10;C/qsJSh4FwKUxtFhMjdqlCyOsZX1BeGAyEVKaABO4nLme9JF97KTWG9b+APknMc4TqIfgKHcG8O7&#10;fpwCxMBDrAzVK40aTDhKPB/He3LRiRgJXnzN29zwPeUjEUSUSFdAwnOUk2gkCaMLH+5sajghjpqC&#10;8TU+jkHKkqSyFiJeLjwpm8Yk0aQjw9tqQYq3yX95B6/J+/srpXna/McUJ+O8cT4WX89J9/m+bpy/&#10;1HOR9WKvmRwpbRDuNkCiF791KimXplLwlHV8rqDQRz3r+d4fQLJOn8fX1kylAsbPWc3PWQVIVk2m&#10;ZMxRTdd81W/RTCyhHzIL/tEc5ykruWxV6K0WoMW6tnmh7FucLfvmJcqFVUVSHmUjE2gC5pEWFQGE&#10;TMq6IaOMJcTBDB5hRSXKGnDYABbAQxSJBUzxkHcl7dGGUq8SdI4hxdKUi/SLTrwCJwmeEq9AARxR&#10;/PxwJ1ItpxEGPhKuIHE1k1BOoONICXYy4XMLgMTPdaMRCTgzA6i2keJl+aIZ87Z6mO1vEfb+3qh3&#10;7Dd3cvro36Q4mcbneJjemBbr8luiCAAJ5mJTvSqNkNU8tvDubwDJHwCijz+BYy0l4fVT4SZcfAXI&#10;mkmB0loazPP5M0ScNfy5FiLLKvokq+mXrCQyLYOX1MJJ5lDVmoYkpZiG4DxKvCtj3GUxHfE5dMJn&#10;hVrI9W2zpOvMUrm4Jl+2z4yT0iAzGc9lzid9KvK2kfE+oyQKgASP4sK62kiwA+/2blZcYBtAwSHC&#10;xHDCES6GkiJFEAGUd0TDSbTsq6mWgchrPwRirjwjHhDFU8mKcFbiPgKgABgDSCwkmOjhO2q4BDnx&#10;OX9PJKCMBJyRLkrmURxTds5FfZztb/PbbH/bKe/YVXl/f50kJ+uPsz2tN0yO9fhdJWrcJaRAy5G1&#10;N0KyWwBJC6XbVfQ3VpeGGECylku/jvOHqLEOkKwDJOsAggKmTZ8HENZqFCHarNaeCd9rJpI0wEXq&#10;CwOljr9jfjazJGlEEThIKf2OBfRA6hmkWgAxr2D+Y1NppHy7c7rc3TNDji3JkqY8P5nHIFYhkpLx&#10;8IOJyEgmwUnSXKzE35KL62DB5bWAZFvCJ+y4xJZcbD7mEmsECINLaFSIgIQrADRiKBjilJBzYvUR&#10;OUoS6VnsT72RSFIt/TMKsGCHkRJCBAlw0EPKpT8XcIS6WPIcQOWISJI/m03fJjfY/sexIU5z399b&#10;9W795h8me9tajg50+lJny+ciEVkyIVhWQKpXAJTmSTQDAcnqUtIuLnrbNMAAIBQA/22aBYknSqzj&#10;uWt5rkYSPS1EFm0+ruJrK/lZWtmqo+Neg1x+ARFrahKl3ngkKfRCain7KmGfBelehEZrx9Q42T8v&#10;Qb5ZW2L42QuSHKQiloqXihuRkkwAJBpNxhIxgq2Hid8oEwl0tgIolqRE5pBuK8BiwyW2MgAkxMXU&#10;wF3CNFXiRLlwAEwcjzF8rrqteIASrz2Tn1KzCEATxlHiro/BpFohyksY1AoCIEH66KzA5Di+5Swq&#10;g8migDA2xHHeu3VV3t/f5sPUQAfH3DDnCzMymBqEIywe6yfLmP1YWQx/KIZLcMGb4RJ62ddPjzKQ&#10;9D9wEQNQiC5K2vXxD0dBpKReQaU8pKE4hNmSAFla4C+LxnhJFX9HRQbTh/FMH6LkrSSC1EPaF1FS&#10;rSSnnwaHKKX6NMlzmNTxvA2lcTI9xFomQrILmQeZSDQpprxbjNykQAk76Y+HuZH4OliKDxElEGCE&#10;cIJdrSXUDaAo6TakXFx6Z7iFkz4iQQEgEUSKaACkJ5YTA3BUyxVNczFCeYimWgAohFQtArAFElEC&#10;HM0kgJ8fRDQJdrOWYP27iCYaWRSQSVTasgJG9YPkHcHVhwkYNIyNdrswM0dNGfxlMXqqZcyANFB9&#10;WkXJVkHSAt/Qo7xkrVa0tLoFKAwpl5J2BYiSee2haMedNEuf30zZWEHShGxeQVLH8FVdPmXfccFU&#10;tHxkEvMiJWi0FikfwfWklpy+JtBR5nNmkuNPpXJURjOxOsVXppLGFBFlJtFELAmwlqm8W0/zd5BS&#10;TgYRw8dihHiPMhdPezPx4gQQVfwcLSXE3ZaLa0k00HSJtInqVDCPBsAACk2nlKArqY/i6xE8Lxzw&#10;hAOKcC58MIAK5M8oWDSKBJFWBQCIAHhPiKc9Z9RbMLpw+HvC4SmxgDcnzLUfJO8KSHLCnZ3Gxbtf&#10;KDeYMyA+1HSLtKhZwUGao2mWXniVo7T9RNj/AJB1gEGrXOsByEaaixsMh7SMXooebSi2Ek1Wk4bV&#10;A7o65knq8oNlARFrmg5YEUUmBlhKI0NVLUwi1tHJriVCLAQgFaRTM+hqz2C6sBwJymSqR1PpkVSG&#10;u8gsZCqVdN/n0UicCVjyvewlkijiajlC3EcBEtItjSreRBU/LnQw0cOQJgECBYZWqvRo6vW2nMtR&#10;gGi0UCDZD+N5Job0SitZQYBEgRICUAIVNIAhzHuUhPs4SbiXI4C05usUCACrgiTSXTv9tv0geRdA&#10;opaiCpLiVN8LFchD5mPSoL2Legj2So0iXG5DBCFyrKNHYmgUwjUUJBu5/BsNBD5UNtIz2UzXffOM&#10;SMPZQJd9I2BZx1GdVzM/o6GIoasxnhwIOHxkWoqPFKLsnRJsK2uQorQwJ1JLs68aAWI15dv5RJFK&#10;0qoZ9B6mI0Mp43kVSFMWIWacT/OuJsJVqpltnw9wpgU4MVFoJR4QeA8FiYO5+NgrUCwM7/ohP1Wm&#10;NDKozMRwuPyh9kQNUrVgiHgoj0GkUlrJCgUo2mUPIcoEOYyQQPsRAEYJO5/zs/wBXTCpVoibLZ/b&#10;kXKNEn9AGcjPiPRUkKDx6gfJuwARw+/wYU4wIEnwvlCRjUkD6ZaCZDkl4CbSJOUirUrU/yA3MfRH&#10;Qkm3wmQTPGQLwNlE9/2/Ho0kKIM3InTcgGRlPZ83M8q7otCPCAIXGeMhNeP96Y/4M5GIuRyarHKO&#10;RpEm5CdLGKmtprxbS1pVxccLqXItojy8IIyGIoR9gaZeeGnN5+tVTCFWEWHm0Mib4TdK8ujAh1EO&#10;drc1EW8iiZ8jlxmgBEDolYfo0VJtFCCIMJSDKe1y8UPtiRj2phJgR2fdXqtYAISvhykf0ZSLyKOf&#10;BwIojUgBzgpAng8Qg/g7Al1sOICFE0yKF0nvRkvPse7m/ZHkHYHJhyn+9k5Yh14op2cxH+l6FVKR&#10;JQUqQ4Gwk26tnRFjkJ4YIglgUZK+iY83c7ZA5BUgG+AhGjn0bFbBo0YQ5CjNEPsGpC0rOEsm+gES&#10;gDLaW+ZkesrMNA+ZiWVQDSO7bfRHGogWi9FV1ULMqxmvbcAEYv3oQGlKdpc6tFu1nIY4J2lIdJJZ&#10;QSOlzG/kW5kKHGVGAFKVIDRcHnb0Md5GEgMXgSck+thTrWLwivQo0ZMxXi/Vc9lAzt+S9jAuvwIl&#10;RKtjNsMllBKvRo0Q0irtjfwBYIE0LQM4gQDRz45+CWBUkARQTQtytRV/0i39OIxUK4JIkhHUX916&#10;RzDygQEkYyOcL8zKhpNg86Pv8tW8269g/qMJoKydHsOhqgVQFCSGahbp1wZSLU23tqDf0hRro6qA&#10;AYbKVdYDJC3/NgKO5XTua/N8pWast1STbtWN9ZFaqls1nEWpbtLARGILkvglyE2q/IylKd5ePi+O&#10;lh3FsdKIbH4ZY7srIkbJUiJOXaiVrM/2lH0AdxU/q9RvOJ13M0i9E2VkZ1xP7Az9En+nt2lQGJWt&#10;CC6tSlYSAEuSF6YQACSVMm06+q8MejLpaLx0ZDcSUITgv+VnNUS8LQcDCO22a9mY6pUhuryNNEE0&#10;LIMpCPgAkgAAE0J1K4AScBCADKRHo59HA8SMIOf+SPKOoMQAElwQL5RxWSuzlS/gkUU3XLvi2iVv&#10;Rbyoql4VNKrSV7VaG+AjhgoXQNigchQt+cJV/tA70ZSslabiqklB0gjYllMtW0FZuYEeSQPkXXsw&#10;ywBibZqrNCZR/g20lBq/EbKDCHZmcY6s4OtTPUbIbDRVNXCSRhTADQxbLQu2kuWhZrI2y1HO1WTK&#10;dsBbHm0rBUhPiiDy2b72EmxnJj52VqRd5uJuw7u/9kmIKjGQ+3hvezrsOsbL3DuNvzTKzWkUB1LU&#10;XghhpEaZGG1CkmYFEWGCAIef7TDDYyCgCdLD1wMBi/Zl/AylYFI6uEgAfRLtnYRR7YoCkKPDvftB&#10;8q6AJDXUwbEg3u3CvLEhMjvLVxaS4tSgzG2YSBmX+Y82BQkcZD3RYr2BvJNO0StREaOWg7XC1VqC&#10;S0qRn7RO8gcoQTQVUf8iT1lNJGkikigo6plvX6Hgo5GoadecdDdZEO0gK+MdZVnISNlT7CfXVudJ&#10;fTZOjQ6DpMhhmMynX9JAdWslUaRJ060QG2lQoISby5Z8T7m9sVh2zY2TcpqMY+ixZHE5Ix2sxNli&#10;pDham4qDlbE4Wo4UZ46HtbF425iIL9wjBDKvGi/VdyVonwUehCM9bipv5fUqs4/VJqWSdQDhbzdS&#10;fK1oWNoMAywKHlIzAygsqZ6ZEbn4GA7jr+VlbWJ6aCTpLwG/Ixj54MPUYDvbJSVxZ5qmxFGa9ePQ&#10;K6HKtZRScNMkuu1EE4N2i2biBgCznhTrD32St6rfYFlHFNnIvMk2Rni34JyyEXn9WgUJUaSekm8N&#10;pg9zMrykDA5SGME8SIiFZHqPIE2ylGUofNdm28nd9XmyrpjxXZ/hMtZqoEzj3byad/mmn0CykmjS&#10;DIlfRURZEWEl9fHWcrExS+7sLDVIZoog9LlwkmR3B/GyMaXKZUE52JJHQGNpIvZmRmI3cpBYD/1E&#10;Rg0fILbDPhUXCyPxhl8o4Q4n4kSRKiVpWubLPIqfk4HLRJNuhQEqf5sR4mM1nNSLdM4WUFDNCqL0&#10;66+fjzIVb1I1bShq9z0c8KT49XOSdwUkH6T4WRk3lMYcaS2Ll4W5vgaQVEHgl09UKQl9khJSLrhJ&#10;KyXhVjRcKpPXdEr5x2YqWTtmRci+yhjZPydG9laEy04qW+uoaDXROKzK8ZKZyViVRthKHlEgx9+c&#10;cVz0TQHmkutnzoCVvdQn2cnlhlS50ZYr8+JMZaKLkRTaDZfZlGuXEEnqUek24uO7DO7RRBm4kSpY&#10;fRifA5TdNC87TlTJ3uoMmYnL41jKr9nezqREFuJC9PCyt6K5aCm+TjbiRxXKj0utDUd3K6ILHXqb&#10;4Z+J+dCPOZ8AoMHiQeQJ4PJHedgDDjvEixY0GRFJchRAoXAO5SN+pHTeACXQCZDwd/kSpVT0qAJL&#10;LSXHAqycflnKO4ORD9I9Rn6yojBy05bK9B8W/QSQxeNIkQpoIGID1MZ8uuqxVLiokaON9GojfZCd&#10;CowFcXJoYZwc5HF3RRTRhGpWHtWrFEeZGsvILZd5XJC5FEC8S3QWBBPsslRWKZAeTYCHVCU5S+tY&#10;V+k4MEW+qI2lUWgqxcxzTLIbIZWkOktQ5S7HqGGlVrs4y1EHL/E2lfogK1kSCIBSXOTJ4Tq5vH2O&#10;VOEvnEdvJRfuEU033MV8uLhw6b14p/emCuXHhdZSbSBA8eOdX0m3L7zClejgaD5MTAd/LCaDPhI7&#10;4yHiYjYMjkHlis59ELwjysPGoPjVKBEM7wikimVoIBKBAigza1Txh6sY9FuUmHWOPivAup+TvCsw&#10;ifE3/8/V+aHLWmck/2Yxc+dVpEZLcTNpYsS2RSOIihuRl6whhVrPGO+22ZGyb1G8HKxK5CTJ7rnx&#10;hu9XZbnJDCpTRWEWUhJtJ6WxNPlQ7U4HFNNR+5aTbk1PdUf5izQeGcpk7ICqk5xkB1ZEL4/Okr1z&#10;o6SaP1/MHEepnYlUcomr6EnUMdi0nNJwQyBcBJAsBTRLKRPXQugXk7rd210jT082U7KOgbwz0+GJ&#10;3xZVLk+ihZNyESJHgOsoSLZquewMIAlALexPOdcXMPpR/vXh71NQ+MBXNMLYGw8W2xEDxQmgucNj&#10;vDQlo3qlzzXotJCh+PLv8+eomPIt6IhCNB0jaIZG8W/GD6wfJO8KSHKdnP6qMNZp1pKJUW8WQdrn&#10;44NVzWKdRoj7qiI0W/ARTa+0H7KD6LFnfoLsWZAkWyviIPf6fA+ZGjNKCsMsZVqis8zFcK4WN5Rq&#10;LIMWqjE26xVmpnuxpAegAJBy9fylUz4VrrEs1VmOLE6TN1dWypElmbKaHk0pEvYiy2FSwcVdRPpS&#10;Q8rTwGz7MtKuJeirahmnXQxQFlH5qgq1litrp8uLUw1U4qJkMpL7sVSwcv1dINrGpFXG4mlnziXn&#10;gjvbig8RQPVc2tMI4jFQIwU9lWBOIADwp3qlXXNv/m43awUZUYYzynSoOFkMI1XT6EMnX1MtQBdA&#10;qqVNRQWdr5aHVRkMsKMpCGBS0Q+SdwUk6vAxJnTUpKWFMb1LMWZYkO1l6GPUU5FqYeBqPZ5Zm6dH&#10;yxZ6E9oT2TAjVpaMx/Q6gzmQKFuZxmqE2TidLMEBpQEOs6IoDLl9kGGGvQpz7Pm5PjKHn1mR5SkV&#10;2YzpZvrIZESNZfCSung7OblktHx/d6ecXFUoayD5U1H/FlkOkUre1RdzcauRgqxAx7WU1GsxEpEa&#10;JCOLmSCsRi6/KNhMLjTmyfMvqujsB8tkSH0ulaVML7rvkHY30iYvW5qLo6zhJ6RI8BJf0qNALrVK&#10;6n2pWvkRUfwBhQJGq16hpFSBPPpSwfLjeV501xUs9mZDiS6DIPsjiTgQeX5eIGlWgKqO4Sph/L0h&#10;KqTUzr6bxY85oS5z3pU78t7/Hrr1dnSITd7Kqck9S+lhVI/2NIzuroaktzIDso5hqbUMQDUVhsqi&#10;HE8sf1DeRo+SGaRSVVgCNUyKpjMfwwSjVsHeSut1ln0pPY9Fo71kPn9mfq63zM50lxmpyOJJu2bT&#10;RZ8XaSNL42xk/+wk+f3dz+WrdWXSiKvjLMj9RMtBUm5tJItIh2r1UHZdzDt1NaXWarrk1UQbTbnm&#10;BxjJN6vHyP09U+i7sFeR4kA2kpAsRIeBVibiMnIo0cRE3Omb+NBg9PmpIqUyeh2a0gEqX9sRHMAC&#10;KJWDBBC9/OEh/qRRWuLVR9WAuZNyaTnZHuA5mo8QN6KUDwQ+8CeQhCJujKLPoiO9iT52vx0b7jL2&#10;vb9c78oLUIan7bhQ+8wNc3M71PZnGcRbXVJaIOqrKQGvgJ8sZKfhVPoZBeHWDEk5yQKqX42l+GhN&#10;5hA9DKO+Wv1SkGAgsZLpwwZmR2rGeAMsb6YQfWUea9/mksrNy/SV+fCUxchOlsfZy8aJAfLb6xvl&#10;+el6qc5xZdbdUibYDJIpNkYylwtcwzt9LRe4ilNDKlNNJKnFoKHac4QsjzeT+9uL5dKaMbIwzQH9&#10;lrlk0q/IRMLuyzu+7dBBYmcyTEaZGcsoysDulIO9SJf8SbVCIfJhgCWSRqPOgYRw/LVJCEh8OX4A&#10;JpBUSiUofkQfVRS7AwpPgOZsbSIO8BVXFVTCfbQMrIJHJfhx2tH3s+lh8anbu3JH3vvfQ50HUz2t&#10;w+bmBD1eBg/R+fZGUqZaNbVmnHcSqVEhCt1i5OwVePbWTAjDhTEGV8Yo+ihMHTKY1cy8iJL3Nnom&#10;quPaAH9R9XA9KdciADYT0zntkUzCw7eA3sh4H2OZ5G0idRDv+igrebx9mvzm61rZOjtYyiOMpZxK&#10;1uRRRlIBR1hA1aiKHkQ1gKmDHNeRci3B+qfOe4gcmRUu97YVyzqamLOpmOXjxZVD+TWTSOJvY0kZ&#10;2FwcrUzFzsJY7K3NaC6ayiiL4WJFn0R7Je58HADP0HHfSA+k7wAmWCtYpFvhkHONLIFa8tUKGUBR&#10;Aq9RxTDcBR9xMhsuzmY0Lk2HwVUg99qkJJKlB9p1TAhzNH3vL9e79ALEuVlYTox0ubg4L/T3SyeS&#10;VjEUNY3R2onMnU9AVzU5wYM1bhjKTQhn3kQHqAAAcnol7mtoMm4uj6TKFWsg9bvmJ2E/FEGvhT2I&#10;8bguBppIloeR5PiMlIIwG5kEMMrYfzgdZe8i0qN6GosHueRde4rl3q7xsrLAQWaFmcoMr5EyzX6o&#10;lI8aKotJsZYwQrvEcRhp12DI/EDZkmkvt1bm0psJkxqiyCxUwmPpZ+Ry2ZMQHHqTZtmbGouTtQXd&#10;d3Nxs7cWT0eGszTt4oK7UsVyHDmAQxXLdLCBrHtz0f3hF/5KxgGPRhJfvu4LWDwBiKcqjPm6RhZV&#10;GHtB4F0tjcWVqOVsMlg8aU6q3ivR2+p5XtioYe/SHXnvf5dYP/u/yQ12qJk7Jry7AmlKQRR2onS3&#10;i1h/oP68bM5l8U4wwke8siD1y9FhaTq2a34K5eAM2TEnnm48/r5Zo2R6jKkUBhtLYbgFlSx3qluk&#10;V7lBhuqWnmn0SopCbaSIPkklKt4lcJDmUBPZN8FJXmwfJy/2FcqumYGyNNVaqiMtZL7PCIi6kSzz&#10;HiaN6LtWhZvI3vFecl6rbLjYr8jCjiiCMV5cT7Ipyea4Iymhf+FCRcqZyGE1kqah8TCix2B6IPAJ&#10;3v1drRAvMgMSznO1tOtPBHCxHAqoBhuai9YjBvD5cAMotBLmaUuVjI890IJ58md9+Vwl+N48etFI&#10;9KFM7GExVFyMB4ib6SCV15/OjHD/9+/9xXqXXgDd4BTvaeM9OsTlfG6wzffj6WOUMHM+jXJtOcZx&#10;synjzs3yksUQ8JWkV7vmpsohBIZb8f5dOsZNpkQiXY+3RALvjJyFHgs8RVO2Ota/ace9mDRrdICJ&#10;jAUYY5C2F1ICLmGuXWfb53mbyTLPkbLcY4Dsz3OQe80p8nJXgVxrTJXDM4JlV4G37J3gI/vRah0v&#10;8ZOT04PkJHL8z3FkWZ7uLOXhWJ9SEs4l2uSQKmURSYL1HZ5xXjcbM4BiJq5EEndbSwi3sVgOHyQW&#10;wwaI2ZBPxIpOuyvv/n5qS0R6pc1BBZCN8SAxN/oMgA0ycA8PqlkelIT1qPrX2xqg2PAxj34AxF95&#10;CyoBLQJ4o/GKcLHY9i7dj/7f5adXIMHN8j9FuhhXZwdbv5rMEs/pbMGdymDUjFQPAOLJ5Q9g0jBG&#10;Ns6MZRQXg+t4C/yyhsE5nAyGDxtnxlPVCjeM6M5OJUWLxswhxkKmxDNRyALR2ZkY0aXhHh/nJWOY&#10;LExADJhgMVim0FOoZFR2MR5XdR5DZCWAO1DiI6dmh8lXleHy5cxgQBEiR9mita/IS3YWuMmabKT1&#10;ifYy1c9UxmMyN4Yy8VhKr1n0OKJIj9zRaTmRTrlCsJ2oRLmSejmTFnlAvL1ItZwh265EhVGkSLYj&#10;kKYM+gWg+Uhs6bbrczWNcqd0bD3CSCyMhoil0WAZNZJOPNFF+yeacnkBFm1C+lOmVnD42Rohh2GC&#10;0X44K+eszvZfrHfwFdBokhJgF18Y7/EQgPwwA7JdztGqVCMlYN0xsojycGHIMCmNMJHllHi3L8iQ&#10;rXNSpJb0pyKJCcEYpgmz3A3iyOVFEbIYkl+O4YPyGjZFYf1DOjL078XF6O/FdcjPJMjkM0m1M5LJ&#10;+F/NBCgLcClZTJ+kxns4ymBjWRVLKpZkIc3J1rIyGf6SQHoWTZoGz5mClH7cqCGSB9jGQO5HkzIl&#10;c3m96ZQ7agQAAO5caJ17V94wysRIbNFn2fA9q+EDSa2MDGVdlayow4ozz7MY8rEYf/YzMR7wM7E1&#10;GWog/Y6WkH3TkYAFcSR9EjtDGkeahYBSOYyP9lkoUfujEA62Yzaef1O2n8W9d/CK9P9K+gqkBFpb&#10;F8finJLq+ftK+IPOotfiwTuLxuHYgBEyIcRU5pF2rcYTaxXGdZWpo2QaHKR6nBc7E2OJJJSQ9fl0&#10;1sdTxUpxHy6xjkYS6zBc4jGEiwMA2TjBjwE0E2JZIsoG3YIwBxntNlwKMK2egUH1fJqGC3mcw+dz&#10;vdBweQ6VWR5DZQZRpsyNyOMyWIoRQRYRQUpZgzCRku8YyHIK/MCPipULqZQ90cHdykg88ePyQr2r&#10;kUGJt4f2OogyNnAOO1Iqq2GfET0Gib3JEC493XSijHKPUaZDZOTgX3I+EguAYU31ypESsp0plbER&#10;g8XawG+M3ooodWZFK1s6jMXsSRTFhvHBlg/7b9Q7+grkBtgMmBTrergyy/t3Vcx9zKTxNyYE5w9P&#10;3u2RnKwojmL81ldKIszhILaUgSNk+8JMaSuPpZfigZjRmC1QwyTGYYgkcMkzWAVdgKdvKR6/ZdiZ&#10;Tk96+ziNZmJpAtIURI+lMdqctJeJgWqEbSIzMIab7jYMUIyQmZSJyzG2nuVrhsWQicz05cBrJtMP&#10;KUXHVcKwVDGu7uPw/E3AfjQcnhAMEELop6gZnVoH6bCUn3bW6YF4MZ7rDWiUU/gAKu1xjAIkFkYf&#10;G9Ita1TBjkQK7X9oWuZA1crEaIAMG0SEgb9odHHWcrKJlpGHEpUGUyWj/AsvMcyoMLAVjz1RUbhd&#10;P0jeUYx8MDbE6uczUz12IZX/7WSahsnuw1gpwHgsl3oulkMlUXhhYVpdi+NJC/MnKoacgH4qhXf4&#10;eMcBPA7BC9cc0u8q5ZD9Cnokc6huzSayzGL3SHkidkDwnGnMqpcBkun8HUrsZ1MFm4MJ3VzSuwUA&#10;aSHd/Ll8bx7z7FVwomq0X4tS3Bj39ZA5fG8W7ioz8eyqgDtVJLP4B5l8MfZEhdFs7Y1yZ4+iHjfW&#10;xLHUB6OIRAapYpC2hBFxAkiNfAGLn/II6+GQb6INj45ED0ujT2QEqZYpgLEjHdOmoSMAsIbfWJoM&#10;FFMqX/aASDvuDuZvu+/2ymsAkAeRKxQVcCbAnRxj3w+SdxUkkOp/mJ0ZuD0/1Pq3SVz4CVGQYzbj&#10;jg40JdUyw56UvYf54TKDCJALb4i1+0SS2OsxHul6CbvWtdk4mzOLCDQrw42PXal4ucmcNKx/MrEA&#10;yvWUWrRcVYggdR9JFd342rG+Ukt0qhnjw7AXB2AtRuullbTFzKMsYqa9Bl5Uw+dVfDw3A6CkeQIs&#10;PkYHpsNcswBROevkZnBKWG9dFO/J8ZICVsrpzvfRurU3zFlSmWePY+ZEexk6rx5Ak9KHmXYfLrgP&#10;EcYNYaVyGVvSNsuhn4ox8nkLooUlgLGlCuZE5UtTM1s4jaZtGnE8Sbdc+Jo11TJX1MOR9szDhFv3&#10;g+RdBUmSr+XfJ7iN2BrvOuy3RewLKeTijwu2oJmI1xVRYzIRINl5iMQ5DOYd0wxzOWeZgcncPKKF&#10;+mktQKc1B2DM4yzOdpclY9ylPg8OUxQobboEiH0nKxnGqsnFNYULvxjQVI/2kDr+XC06r2pkLNUA&#10;Rf251DhChZQ1fL6IVE6/tzCbSMNzF/Bn5wCWSoSVs6mcEf3QhKE2BiTlab4yhVXXk9niO41tvlrK&#10;nsSy0iJSvjw4UDaz8GkY3UWjsVJ/rUAt3VoPFX+iiR+zJT4AQdMxFwSNWv0aaUi1PiPtGig2RA5D&#10;dCHFcqFb78ZzPeAlPlTCPLSCBn8Jsh4kE8P6QfKuYuSDaLvB/xjvarq9INYdgR570umIa3VqUowj&#10;dj2sS2P2PI2eRD5706cDDgi+4d18XiZl4gwXooWT1NE3WYl9UCu73DeyIWsT66s3ML++rshfVhf4&#10;yqp8X6kb7WaIKtVECtV3LSGKLAUQi/lYo4nym4VI8BcYfi6pl0Yjw/E0CCQr1Y6I9EsrcGUAYwoN&#10;ymmoAqbEcwBHIZapE6OZiGQhUBEfFyrgdTc8667HY4g3mmJBpq6xZjw4Sq1MqY75ESn86a0EaQNR&#10;u+/wG0+qYy5UvexpQJpQ3TIeNkhMhg0UayKHEnytnunsvCsyel/UwqoFS+Fnzkrz7I8k7ypKMIz+&#10;KC/CbU+Gn9Vvx0fYYyDnSROQPYFOg9gPaG7Qb5Xzrm145ybFmcs7+Xwub3WOO4YP/jg5QuRnRsnW&#10;chwcS/1l82R/2VLqK5uKfWRjsa+0FvjIagSNSzVqGKIH1TMiUA3p1mKdryetqtTdiaRT5fCgGfCX&#10;qfydGsFK452lMMqBi+8sEzCFyEfWMpa591zmUsYwwDWagats/LcyA3SxqD37FFllrZU0Uq18Vl2P&#10;ByAT4C0TcKyfgJJgNBU2XW+dhL1QpLqjqMEDZD5Qex/aTQccXoDGneihEhatZNlR5bLUMjJplQfR&#10;Q1XAfoBDVcRepGwBFAgSKGeXxDr0g+RdBUmo7fAhMY7Dj48OGfV9KZEi098MMj6CiGILeSf35wJX&#10;8u4+D9n7AlKqpbzztzLeq/MmOyviZQfzJrtmxshuOuJbAMhWBQmNwW2TiSpElDU0IVej+VpK5Wwx&#10;6dtc1MEVdPSVT0yKdpI8Lv1oTOpymDrMZMgqnaiVwrKdeJdhlJI5uuCTZZ9ROKnoidH1CTQhI52H&#10;s8sQpxLbofAMI/GyHEgaNJDHQQxfDcZwTk3nhht2k+i66mSMudN1rTU+wrp8Jx63lFAakqEAxQ+J&#10;vtoIeVoMEQ94hy/plYcChWjhCmdxNEd+oupfei9qUBeobo6UgAPVYsiSvYt2Qyhr96db7ypGPgi1&#10;HOqY5Wd3tTDG5fdplFwz/emq8847k+77bFKdubnupEI4KmJX2joJhxSM6naUAwqmFBUgu2fFAhKM&#10;5RjJ3QIwNjPyu3lKkMHErgU5SxWEfFayOqbwDk8ESGOrVSJNxmjEi1Fc4hCboRLKJQ+xHmLI7cPs&#10;h0io3UAu7xCJoJMdZjcU53eAwnPDMbWOQjKvaxLCHPhzPDcc4IQBohB+nppd62X3RXKvYPEwHyhu&#10;Jp+K4/BfisOwX4q7+WdEDZ6vC3moSkVQNg6FzIf9dPzVqA5u4gX30KjiCV9xIyXT0rEXUcVdUyw+&#10;9oXLBNFjCQIo0QxdZQFwZDz9keRdRIl23Lmc0em+1k+SPEb+mApICnh3n64DUsyBLCQ9UgfGejjF&#10;GkznNjIJuBUboe04Nu7UCAJAtgOYHchWtrHDXf2C27AjWo63cAXAmIioMY3eR5zTULrSHC59iMFi&#10;lLXQDDmF83GsRgYAEMtFjyU6xLoMlXjXoUSMoaxqM5FUZt3TfUwxlGOrlLexpCGOzMAQIs3XlO1S&#10;VqRcVjI2zI7vW+DKqDtHABTGEhFOdMP5OwMBoT+RwtN8EJFikLiafgp4BgEYVMCAwJtIEEBJOISU&#10;K4iqlS/g8KGX4qVVLKKIAsYXPy8fOu4qaPQBIP5wlwDSLR9+bjCylDgao1OTnPpB8i6CxHvAgD8P&#10;tRlWGOMwvDeFhZsTmSOZDjGeTbd9Ua4HxBpxY4GftE0KkLZi+AdRQqPFNny2dmGBuh071K3TY3FV&#10;iZLlzKpPY6AqB/FiDCVRjRThRIFoTB6iuPxxCBrjvWg8Ml2oW2sZH6b7jgkE5hEz6ZdUMRu/tAAp&#10;PqncSuQwa2enSVtFuqyvzJJ1c7NlU9UY+byhWA63TpMjbVPli3Uz5NTGmXJ643T5cv1UOdJSIttq&#10;xsjK8nhZTHo3kwhWiulEXhhpHA3KJCYbw4lOGq18LAaIKxHGxWwgcveBAIZ5dhqMykW86IV40zz0&#10;JrUyfE7q5YscRefjI3QZECmaAiMUkOuMvLo7RpAWFkU79oPkXQRJuI3NXwRbDZkW7zjidT4cZIoa&#10;ybEeei5arDrKuA353rIaTqEgWT85kO1T/hwIOSDZVKYTitEyk0ZfLu/qSZSJY0YNkmgAEkvao+/q&#10;ySzxHIMbfAmNwMox+ANPipLVczJlY/U42VqXJ3sai7nwU+SrLeVyceccubxnoVw7WCM3jyyTb080&#10;chrkLo8Pz7bIw3Ot8vzKRmm/sUU6bnJubJX2qxvlxeW18vTrFnl6aY08vrBGHp1fLXdPN8m1o0vk&#10;S37u/sZ82Tg32WAEPied6lewuSRSsQu2/FS8TOlzABankUhV6LyrjksdU9SayJVOu6ZYnlSydJZE&#10;7YUScWVJoEEZpRu0dI0D6VoYo76RpIEl0f2R5F3EyAfhNj//ixj7oZOLIp37qvMjZWwQKYvLQMqZ&#10;TqRMvpjN+UhTgRe9Dn/4CDam6vVbzGgvPY/xPDeRtEZ1S9HwgjgmB9ORk4wGFKV0xWsnxcmmxRPk&#10;+Hou//6lXPYmeXK+VZ5dWsvFXiedNzZJ793t0nt/59vzcLf0PdonPY8OSN/jQ9LzcP9PZx9f52P9&#10;3sO90v1or/Q8PsDjAcP3ux58Lt0PP+dxt+Hjt5/vkS6+1s3Pf3lljTw4sViu7ACMK0fL4cWpsnla&#10;lNTS1MynH5ToPJjoMtAAllHMhlgM+8QgV1GtlzYQPYgkaiIRiVFdImbcaeyM1/XU6vKoLvQRqJCT&#10;qG6VJ3u2t5REDn8nL8r7/EuN9R7w5zG2g4pnZ/r2VCJBieXCxDoPRFbijodvgKyidFtPCbexQPcp&#10;hlGu9ZbR/uwYRMAYxkx6uO1g9FrMdDAvogZ0TWWpsq9pqpzdUSN3v1ovT67slo57B6X7wSHpfcDl&#10;f8jhsr96vF96eex7clB6Od1PuPBP+fgZ4Hh2WLqf8nx91M+fHpE+Ti/P6X0CUJ4CGL7e/YTziD8L&#10;gLr168/28ef2SZcC6Mlh6XrEecBzAU/vnU3S/k2T3D9cKd9syJcz9RmyD8+vDWzmaqTRORO5TCrc&#10;yQ+rVSdUyqrnGjkQKT3zJTZI6b2Qqeg67ERcHlOwRE1kZ3wcKx10u5W6zyewiKgw0q6jtTTW5H2+&#10;T+/k7+4NSJKcRxYUR7v0TEn2lihHRIouwynPuuBEQtkWnrEISUkZkpQc5jhi6LqHj3orw1Ah4xTW&#10;JKybP06Ob5gvV4+tlqfX90nngy+4qKek88lZaX96XtqfnZfO56el6/kJ6Xl+TLqe6uU/ykU+xqU+&#10;zqXn8HnfMy77o8+JGHsM0ULBo1/veqp/5ogBGH3PFCj6vT1Ek908l+c/1uixi8ihn/P3Axp9vv65&#10;jscH+Vz/TbsB6jbpubNO2i8uk3v7pstVwHKyLlGOLYqVg3NiZQuG4OWkjlGkTq7GSFBoHuqQlhka&#10;LVUOO9BZD0RIGY8JXhJ7T5K9HXBtdDDwkkBm8FN9Tfs5ybuIEkMksTeaMCHCuaeA5lsElz+Mmn8R&#10;zu8LcwK5NHSswxAKAp5I5syjOKmkVDqg1VI5Wk5vr5WHF7dJx50jXMaT0vH0jHQ8OycvOe3Pv5GX&#10;zy9LR/tlHi9wTgOWU9L1EhC9ABgvj0uvnudHOUcABhf9wVbOZqLPVkPKpNFCgfWK0/fsIJEHgDwk&#10;NXu0Xbrub5LOu5u4/Ft55PBnOh/s5M8QPRSMz47z7zksHYCtE9AZfj7P77ndKr1XGuTFyYVyfdME&#10;+XpVppxbliwnFifBtaKYkfEgdYS4mw0SZ0Z77ZDgmxJVTAd+xBDWIIP9UDyRJNWfdXS+Tnh56c54&#10;RgR8zPpB8i6CJMLI6M+i7YeOGxtq31OMQFCbc2FUbnLoXOfjjKhDU6G2gwzNvBRPJgkROu5bMUku&#10;7q6DTG+Sl7e5hA+5+ESLjhcX5cVzzgvA8fKytLdf51wzfN6un7/8hudckM4XgOXFl9JtAMoxw+l9&#10;CUiewSMebSUavD3KUQwpGWlXHxGhh8+7vt0s3d9ulJ57nG/b+HwtH2+SVw+2SM/djQBrB1FM066j&#10;0vnsmLwkbesgjetSLqN//v42AMWfvbNWOi83ytMT8+QB/l33dxTL5ZYxcpQZ+s2UsGfz5pDFajov&#10;swHiTNVLfYJtmFkxN/qUIaxPDRZE0YwMJwa4SbSvCwZ1VkQSi36QvIsgcfrggz+NHjUkKcfPuqMw&#10;1l3i3ClpIv6LRQgYobvL6VyH2AyhC27BXEmcHG2aJDcPLqGCtEmeXt0n7fe/JHJc4PIDjBeX5UX7&#10;FXnZcV1edNzg45scHl9eBTRXDY8d7Vels/1rQHJOel6cAiAnAIsChWjyEr7ybBcA2W5IjV4TMXqI&#10;DIb0CxLec38HgAA897YAis3y+u5aiP9a6QMwrwyg2QCoIOtwkh5A0q3ploIELmMAiYHY7ybabJMu&#10;nt99q01enK/DLnUBbpCV8uDzaXKhIVsOz2MkmaLFTCT+8ZSN3U0G0E9h2hGZii3SFB3OUsPtADy8&#10;ov2dWVftIBH4bqUH9IPkXcSI/k4fhtsMccr1H3V9WlrQD0k4tAcyyKRdaz+61iE8lsR7y+d1k+T8&#10;xtlym9Ls88tbpeP2AWm/d1w6n56VjpdfA4xr8hJAtHd+y8f3AMc9Pr4nHXze2Xlb2jtuA5w7PIeP&#10;iS76Z7pfnjUApff5cXlFNHn1gnTq+V5Sq89Jq7bLq4ebAcZm6by/lUiyW14TaV493Suvn+6hCABQ&#10;7q4HGACFtKv33mYOKRqA6tHUTY+Bz/BIytal1S4l8I/fRpRuqmmdtzdL++WV0vnNCnlxerE8J6rc&#10;3lBA6pUiezCjWEN/aBYbuUZTlAhEo+WKI4ranTrp0BZ8xZ19KGrIrdt4o5G4jAm26Y8k7ypKgpyM&#10;P072MN9bEOfxuzhKmf5IRPyZQY9hpHZyRqjsXlEml7aRv+9ZJPe+bJLn13ZI+13y/MdwENKnjk4i&#10;RNctgPAtwHjIx0/kZecjedl1X9q77vL925y7fA2QdN7iY9IwQNL14jwR5CyR5KT0EVHetB+XNy8O&#10;y2siyusXe+XN4x1UwnZw8XfK6+f75TvD1w/IqyeUiu9vpGLVKn1324gu60i7NlA5g6tQ5ep+fpio&#10;pJGE8xjCr7xGwfNwlwEkXfCTTiJT573t9Fxa5MWlJfLy7CJ5cqxCbm4YLxdXJMuRChYToWJegvR/&#10;ciQCSgzwApDWu6DrclPnekSQjgBGgaI+w+rgmBto1Q+SdxUkHh4j/22Ch/X8tAC7HtU1eeNmEgov&#10;mZIZLgfXVsmVQ6vkzrFVcveLRnlwmqbdlW1EESLJky+lHR7ysuMmYAAQHQCk86l0dD+X9u4n8rzr&#10;obzsIaJ0fWuIKC/bARI8paPjCo8QeoDS2a6p2hmiCqkXHOU1IHnz8qABDG+eARQqXq+oaL3h4n9H&#10;pHlDNHlDOtanadadFun7do0BLN1Elb4nGoEoLUPU+ygGaGWsl1JwrxJ5BRsEv/v+LiKJAgUwaT/l&#10;Zqu0n6+Vp0fL5cHuSfJNU6p8WRUhh8qDZGeJv6xEzFmBGnkMKoFEdwwn0HF5ABBdCqTrHXRFgycn&#10;Euk9E579IHlXQWJubv6vo5zMciJdzJ4GY1QdSIqVFeoi62qmyfl9zXL7y43y4KsN8uTsOnnxDZWn&#10;W3sACWT42WlAAhknUnR2P+DxEY9PAcVTedH1SF70PJT2ngc/geQWgLguXXCWzvZvpLPjLUg6AEnn&#10;y3NEla8AyREAQbr1lNRK0y5Nr57v42PAAXheAYLXXPQ39zfI63s/geR2m/TehrzfJZI83mmofmnj&#10;sVebkQoWIoemar0P4TKaln27Df7Cz+e8uk2B4PIqaf9yodzZMkFutGbL+ZoY+WJOqOzHymg7DdSV&#10;urULBcKEANYqkIpG644T5kkM66qJIAbrU/y5YujAl6e69YPkXQWJ+gJHu1p7RLuYXg4ngsSyjGZZ&#10;+Vj5ckej3Phyi9z+apM8Ooe59dcbpOPqdi4klaYHx8n1z1LOvfI2neoCJN1Eku7HgEIfH3EeABo4&#10;CWS9h4jT++wrLvpJLvBJ3uWViwAMHl+9/IrLTSkYrvAK/vHdI0g70eIN3OMVkaRPowqnT6teml7d&#10;Xi1v7rbKm29JtwCJRoO+O21cfsADiF7RZX99b5e8gaD33loLGNZJ38026bu+RrovNMjT44vk7p5y&#10;ubqJKt2aPDkNWT/O5q6jlWFyHPvUY3h/7UaftolhsaXIWGahLcvHpzgX44kUBqzCEUIGI5H3V6cW&#10;NF26OCgBp5fmkqh+kLyrINHfK8nJ+uM0H7uqaMfhLyfEePywffkMOb9/jdw4tU3unNmKJmoTUWS9&#10;dF0nbblDZ5yL3v3sLWlv77wJSEirNJoAlE5Sr25SrB4qXD3PL5HWnEBr9bm8/AagnVsjL8+3ybML&#10;bfIUiYqex2dWy+OvkKx8tVyefbVMXpxZKi+5zH231ssr+MgrwPLmKVGE6NF1rUG6bzQAkhb5jlSr&#10;62q9dF2qk54LNQCgTp4SFZ6xt+Txkfny4ACFhp3TAMRMubp1qpxePUG+WDFGds+Jk+aJ7GPJdMRo&#10;Ap1aHNaqKSwuzXCQDfk+spXpym3sf2xmDHlhMtOYMfYygZ2NYzB7yMRBPhZhYxgNxHCiiC+cxIfI&#10;kuyOE/4Y39x3+Y70/268AtozyfSzzpw7Nurl/ubZcuFgi1z/CSRPL26Wl18DkpvbpBs+0vOEhuBz&#10;Goftlwwl33aNGD33pav7vvSQVvU+OQdXoPx6cZPc2VsjZ9umyYnGiXJ4yXjZMjtZ1kxjMdDMBHy8&#10;wnGGDJI6Zturct1kWb6frGVP+97qNC72FOn4eqX8ijRKS7xdl5cBovnSc3WZvLqzSl7fbJae89Xy&#10;cG+pXFkzWk7UJQMA9qqUMA1ZiN5sgqe0oDtbhVCzNt0RJxYrmR5hJiXBrJ4LMZGiAFMp8DORCYgz&#10;85HgT0ZyX8Ey1AWsp6tOwbWF/Y8zWFhUyNfzWEs3IdhOxrDGOhmhYyxewpG6ao6I4oupRK6/ye9m&#10;JTpY9V+k9+AVyAu1/7RpetZX+1eVw0ea5PqXm+Tbrzbzjr+RSMA7+U064veoDj2mvEq61PnyonR1&#10;3ZSunjs83pFuTa0enpQnF9bLw8OoeTdNk4NzE5lQDJMGPIJrMb5bgHnDInRilUwmTocUT0LKXojQ&#10;MB93lgK29M5Abt+Q5yOHFyWSGlXJmzvrSZvWSPslyrSn50n3lSWkUCvl17eapeuLOfJVHcbdRUjt&#10;k2x45x8lCzjzEm1lTpwtwLCHU9jIDLb2zgAAk0KtcKO04LAPhZmUfMaTx7G0dLwPj5hcFPBYHGAh&#10;Zbjgz2TGfzqnmH3yE4kkeQg3x2ImkcFUYwJCx1g8iKNRAqNE+DEvxHz9isx+s+z3ACIffFA2Nu6v&#10;WyvyduxtnCFnd9XLtWPr5fZJSPu59fL8EpWga0hBvlW5CLorqlJdRJKuruukVzfgJ/Q+HlPxurpV&#10;7uyfJ980j5ULS9NlHysa1hItKtF/aTm1FOO6afhnlWLMMImZkhLMJwpDrNmpCFhY06D+XPN4J99d&#10;ES2PD8+TX8E3+rS7fn0F6dUy6bneIK9vrZTXXy+Re1sLZftkP1mUaEOUsJBZ7IevIALMSbCTeQmj&#10;+Jh0Cd+wKfzsaZG2+BizBiKcR3W4J0IUMoU5QQHCDMxoFgSNwySvAJJexNhAEf+macy7lHGmMvtf&#10;FGQHL2GrFn5eaaRd8UjkMyDshSFWb5qKQ0LeiwvS/0sCkkz/v2ybnbdlX2O5nN2+TK4daZW7XzKv&#10;cXaNdCBv77lJN/xb1UFph5weRwdlXEq6XVSreqh2dd49QN+hTR4eWSDX102gnJoom4pwSkllsIp3&#10;5ymsdlBgTAEYU/l4mh7GevUSTsPvazJO9FNjiQY4x++aFSN3986RXyFF+e7Bdvnu8RZDX+QVXKTv&#10;xirpPFsttzZOkM2UamfjFVzGtqzZMQoQR5nNjpTySCuZFoJBAx7ChtQKR8g8okYhqx+mYi4xjb+r&#10;DHf6KYChgJRrLPaqoxk80zXaxejV9N9i+Pfoqu1QW6KJLQQeIwpAkg1IUokko5nHnxXn3M9F3ifw&#10;5Ifb/MWSSSnrdi6ZLKc218i1Q83MgbTKkzMt0n6FGZBbVLfuU916+gUgOUfl6hI9DyJIxyXpfYrK&#10;9/4BeXB2lTz6olqe7Jstl5qY35jD9CKzKPUY0M1DGKmXbhqgmM4pwwFlBtFlOke/PoWdIzOiMchm&#10;rn7vvGT59mCVfPdwH/2RY/RO6J9oeVglKYgUO88vkasAcX0h9kaQb02tFuD+WJkA4ADN3GQ2ao31&#10;MBhRNJHqVUSzpReCncn8yziGwUow15uPRH4RVq7T2T1fDJDGM8E4HsBMItJMBhiTw+1kGpFnCgDH&#10;xhQA2fB9G8liJXUWnsTKV+YkONm/T3fkvf9dx7JwdMGYyJat1UUMSxENjqyW28dXk27BCa5tJFJ8&#10;Dhgo19LX6H5Jj6ODnkcn0eQlcviHKG/vH5FHXzMteH6ldJ+okftbSuSbhhw5ysKflfhszYlzIJrA&#10;DYKZVuQdvAheUIg7SyFbeSeRCk0mLdK0aTkgObViPFWuVuQo6LtQEPe0n6QkTFMRNe93dNi7Ly6X&#10;a+sLZRNTk7XJ9my+csEqle1XsVaykSh0rqVITjWMlV0VsdIwzhsQMZWolxwlQToOK9mINmcBzLp0&#10;d6lhbfbMcFInVtblAZQS/n3TiXBl/FtnasoFSCbz3CKAM87XGidLa8lmgdAUUrgFKe79IHmfkBMR&#10;YfRnszND6jcuHP/DmW3VcmV/o9w6vEoen26VjmsobYkiffQ2euAjPS8p73aSanV+Iz0ApVtlJs85&#10;D4/Kq1tUw0i5bq4tkO3MxS9Ps6fC5CGLsRKag6/XDDjJZF0axMWbGERKFGopJVxIfXefDdFuZrb+&#10;xqbpVLdoGhKhuhWE/J2q83pDw7CHvsezL+bJl0vSZP0EJiiZZ19GitY8zk1OLcmWSy3Fsm1mItu5&#10;wtg57y9jmX1JYeY+kVGAdMytU2iYJqDHysFxpcSfZUIMmTVgelERAS/CcGIS/46ZGGKUk27N5N9Y&#10;wejArFjm//EAKMLgbgxAycGkYkoYK7Qz+yPJ+4SRD3Qr74LRkYu2Li74/uS6eXKBeZHbh1fSx1gj&#10;nfRIeh8wIfiMhiBy9x50W10ApacbkHR9TV/ka+ltvyivaQy+gr9cbZ0oW/Hf2jolBCeVJNwbg9md&#10;6Cy56KDSWJ2Q7orRNNL80XhsaSSZxxxHFdONldGYc8NhjlSlo9Ctp1NOB91QJDhLiofGC5B0I0y8&#10;t2uy7GID1mpSqmU0/Zan2yNMDJeji5Jla2WqnCddvL63Wb5oWShFmGknKEiYqJwAJynC2igLl5Yk&#10;68GSwRDZJH8TqcWMYh6RbhLDZVOJGDM1DSTVmkGaVRlrj3E3DjKJrjKVFFEjklbFyiMspa4fJO8V&#10;Rgy/7LycYM9Nc8c8PNw0/cevNi6QGwfr5dl5FLe3VeJBpx0+0vPyNBf2IsC4QjSh7EvapUDp5SK/&#10;5lLf3TNXdk4Plj1YDm2alSbblkyRbQ3zpWZqviR7jWLCke1UuLynYCVUiGdVCXtNplMKXoLP18Zi&#10;jO9Y+3Zofrx8+3kFDcQt8BH0XQCw7+WXNBjRXF1sMMx/bCryBhy40CfZy8pxHrJ+Emu24T93jqxi&#10;ZuS0HGyZj4l3oGRAyBOZwR/LGgc1516IC2UJRYMsNFfpLARKBzz5cJFpgGMSJeBJkPep8JIyADKH&#10;altNupvUj8aOFaDMjLSTYvomBVTEKgBJU2Z/uvXeoaQuN+KvNlbkzNm7tPTNyfVz5cbRRnlycQNK&#10;W8ZiH6oMXdMf0i0Ie4+WfhE49qDs7e2+Iq87zsjTCy1ypDZdts/ArI6U54v11fL09nm5d+OS7Gpr&#10;lNwwhrscTAzRZBYu8E0McjWxGrsiks43Zdu28R5ykqrYtdY8ubltijw9h5DxKRwI3VcfIPwOPVbv&#10;pSZmP7KkLc9dqhNHycJEB6nLYtd8qp3sWJSDQmALYsYzlLDbpKYgCsd3G0wf2O+Y5obBRYAsgL/M&#10;5cLn+bFaGsujbGQl2US0fHaljGcDsIKghN7IdFKt+cyVrCCdq8ereClulnMBzeQgSsm+FlIZbiVN&#10;6U7+GyMi/pXKe967y/I+/8LNJakuu2om3j+1eb58e6oFKx+dFAQghkjyJRED7kHZtxOJfAcSlG4e&#10;e4kqrxnP/WbXfNk0NVQ2kmbtrRsv7Td1+OmmXL54QhZOnYCjCsSXylA5hLiNHfJ7Ida7ZkRA7F3p&#10;qUTIPlKo88vS5cGuqXTrZ+F2giweCUx35zXAeQ6JCkYPF+vl7PIMAKUgsZcqQNKIabc62J9pm4zW&#10;DPuhWyiVbx2k+NAke5YWSMv0eBafhksza+7WYYe0szJFlo8LYQ/8SMBiJuM5+TQU8zDCK4a4a4Fh&#10;FlykOtUNvkLnnnURq8YFUSDwlkpMuafTS1lAGrYy0/VpS46L3apMZ7dVSU5/f7TM6U/f57vzXvzu&#10;Ih982FgU7bdpfu7jr7YskLunWuXFNeQoOJ700EQ0CBOpbPVC2rt7UAD3AJLuW/Kq4ypzHsflm21z&#10;5Chber+qHy239qKlYoKx4/EVefbwqny1b6MszE9iJ2MIrvK+snNWlByvipGTCyPlq8Uxcht5yZ31&#10;4+X+9hJ5dpQ/e2Ylc+mH+fu0QHCTUvMFtFwYO1xYLmfqUmTtOGcqW3ayPNtVDsyLk5ubp8iz49Xy&#10;kl6NqpU7EWN2EwF7buyUlxfXydOTTfLiRL3c3jJT9uBjXEnTsZgdLCWUgLWyNoV0q4SFRLOi7SgN&#10;OxE5PAGHj7Qil2ljf30roG7Az7iGBUWLaI4uIw1ryfX57cps9xt1yfY3a2Kt9y5PsZ4vZWV/Igy0&#10;vRcX5j35JT8syzT/yznIKqrHev+8ZoyH67ppUTt21+T+5vz2BfLtyRZ5eRVhI5UtLf/2KR8hkvRS&#10;0eqBj3R1k271XOVrl1DvnpQXF5GkHKmT6zsr5P4Xy6X99n55+QAJy1N4y+NL8uLKAbl2oF6+BUBP&#10;9sySe+vGyvUViXJ1WYLc5+OHO0vk/t4ZiBVXSM8tZty1k6+SF9TGCs7vmA/pPLtEzi/FuCGPJUEJ&#10;VlLNAtJdpHePd02XV2eXSe83qhZmAvEegLoLSG8wYEUa+OjQIrmxoUT2z46UNVTCZkWa0aexgHfY&#10;SRVd/qpUV1kAcBopQW8uxtJ1chju+EGyAQ/kNh43T46UZixc69JcpYF9KU34jzUApMUQ/goqXeU0&#10;LudFmjzZVujttiE//C/ek/vzzv+aH5ZF2g7fMCNmwaX1U7d8s37asf2L0u/sqIz99f46Sqnb5tJM&#10;bEaOvgupOvMeOm7b/hUAgZN0MKeuTcTuy1xgHnmX73l6Sjq+Zab8DkNNN3bLCypiOnvy8tEXzJqf&#10;wbXkS8Zm91LaxdrnRK082FYqV5cnybn5IfLV3FC5sXqcdHyxSJ6fWkLnfgPDUlgTMRasyuIe0ro+&#10;SszfMTDVBUjOLUmQ9eOdZVmKndQgS2kjXTtblypP9s6Ul6eXQ/jVMIJZkgf8W27h6HKmQR6jCL7d&#10;lkfkwuB7kq+hIlbPHvrVKH43FOk+lUBZy+PByhg5viBBDlRGUUEDKFPCZANnfVGQrMnz58+4S/No&#10;VkoQDZewM6UCzjNb9V7sdpkXZfF923i3rQfLIn75zt+e9+EXLPM3/8vN06Mm395U2t1+ZN6Pz5GY&#10;391VLieW5cjhmmw5h3r33jE0U7wTv2LK71U71aUO5j86iCad56SvUytczIoAkj6qW30aXVAH99D8&#10;64NH9GH40KWz7ACo78VZTOmYi7+8XrrPrJCnu6fLpeUpcmxWoBwu95dLKzLk0YF50nuVRuHNHfLy&#10;LiJKNY8AIJ1I8HuYkdef+Zrpwq6zNaRbsbJunJPU04NpQOW7cZy7HCwLZPw2Xe7t1kiE7P5iC+JI&#10;5lCwRW2/2CxP98+VO+sK5CJz7EfnRsjB2Uxfco7Nj5bTS1LlQuNYOb8qT75uyZcrqwFTdbLsq4jE&#10;JT9U2ujct9C/0dSrmcboKqpkjdnesog9j9MRTs5EQFlBeXh+tO2PzTnOd/ZP9Q94H+7QO/871uX6&#10;/v3+8oiVZxfG/q6TFOf1lzXShSXone0z5NzKCXJ2zSS5c6hWOq9tpf/B/DnNvNcApa+DYalOUq4u&#10;CHwX/KT7a3lFdauv67IhDesDOD1K7pk8VJB0Ko95yCgtKuLnXyyWb7cUywm4yOeA4+jCGLmxbqI8&#10;PbKIi0yH/QEc5BESF0Z8O5mL1wGuzp7HcBLSLQa3Xt8j9TtTI+eWJjAYxTt6Nlu2stxkHXvldxR6&#10;GiYLr7XkytMDM+UFv0/nJcrB15D507tpP7VCnh1i1mQHRYFNRXJnc5Hc3lgo324tlVtI8+/tniV3&#10;KDtf31YmNzaWynnUAl9QadtCQ7QVX+RW/o7VY9043kQTNnYlu8mCOBeZE+sImXeQeUhfFsSMkvp0&#10;p1d7pwbOeecv0PvwCx4uDx98YJL3nv35jj+emxchvQdny5tT1UJUQebOzPf6Yrl3eDHq203Mlqt2&#10;6hiGDScByinKvUSGLnoX3USR3svypu8aH0PeOQqU7vZzhmpUNxGkk4rY02vb5fbRWrm8sRgAZsuF&#10;1aPlCn/H02PVhlSo/TIRhNSs95mWlwEIDiudhinHp4DkicF1pY8I9Z3aDJ1fKhfqU2VLoQfVJSdp&#10;ynKVNeM9ZStzJIem+8rlFUnyeEeRvPxiAU4oKIcvM5V4FYHmN+sMfKX7fJN0nV7K6O5iTpXh8eWX&#10;1aR5NfLkZI3cOzRPbu2YRi8mT44xtaiqgbWApG0su+tJzdpYRbE8i8YnUvq5bNCaD4mvjB4lc6jY&#10;VUbaSE2C7e93lgQffB/u0Dv9O2r15cv5yZZHJvuc2jfeXg4UOMq91bnSfahcuo5UQKBL5dqmifKI&#10;FKz9UjOz5DsovyI0fHkSoHwpb+AlbwDJ657L8gqA6Ont4QCS7q5vDJWoHoDSp6kWEaXn8ReGKtnj&#10;r+AGJ5fwDt9M6sWMOtHl1T01ccB/CyWxNig7O5iJN0w5PkGK/xyAPAF0t+iXwIluI4+5sAIpfo7s&#10;KMH1PsuRaOIiLVze7TQXj88KlutNGfJ8z1TpPFktnaR2XfRVui4zf6JguYIx3TekYZdX8/UGg1Cy&#10;4wzR8mwd8ypV8ugkFb1DFUw1TpXLa8YaRns3o2ReleMqrTQUN+DJ1TbOB2WzGw1QW1ItGo5IVuYw&#10;wTgHdfEcIsl89GNbJgV9805foPfhl1OQHFmY4nR8ZujFXWPtZV+Bi3y7Mkue7yyW3iMzpePAdLm2&#10;IU/uH6iQjguN0svKg1cP1ZRBQUI06fhSXnedk9cQ997u61S4AEjvNdKiyzQYMXmgEvWSJmDXc+Uk&#10;F4k6l+U1HKYP8t/Jz+l7hCk2ptYKjtfPSeG0Ysaf6zbYDt1lkAuAdD8DJC/4mY+ISlcp/55g4pGe&#10;DebXD3dPkT1l8IQcB1md4yTrxrrI7iIv+WpBpNzfVijdRIjei42Gnkr3pRWUjZdJB4Doxmer49Jy&#10;6f66nq8BVvhNx6mFpGLz8N6qkMdHZ8jdzyeTbk2Qc8vTZX9FhLTmsciIaLUSjddqGovN+CPX0Yws&#10;pTNfRtn4bURxkErk/nOYadH5FiT8N9+He/RO/4665erQgjSPUwuSvvk83032FrrLgzVj5Pm2CdK+&#10;Z5J0HpqGyHCCwTSh4wwXjZz+1X3mzbHqefP8C3nTAVi6TsNF0G91aR+DcnCXguQan7+NJl1c/JdP&#10;KP8ClF5A0qNfg+QbbISe0ZQEHL3q5EgnXYGkEpduRoE7GAXu7MWeqOsZEeUFEQVOQse9C+Lfexcf&#10;rpvMyh+vkBMLI+AiTqRAzrJpgofsLfWWU1VRjPROk75LAPt6K0Naa+TVdSLhZX6Hc9XS83UdAKmT&#10;zovwlXM10svp/nIegszpEPtJWAtNZE5lHPZCmdieRrP/Eak9+rClgKSercBLMROvZTlQNZu8FCCT&#10;AUo5Gq/KaHsqW6Mg8qNkWcYo2VUW0g+Sf+kIUpBsm5XgdbN14vUjU/1lf6mHPKZP8WTzWHm6s0Be&#10;7p8s93eVyIN9RJJzOB1+zYXDhucNtqE63/ErIsmvus9Q0YKgKwehudjXe5OUi74JcpUeTbsUEFS7&#10;ntE/0fTLABzKxu3wjm7k9goQfezr1OYkqmKcILsUJMzKd/Y+MXh4dfa8xIHlMSkYlkSajjFf8vpb&#10;rZAtlAvLkuAh7tIKmV6HRGU3gsqTi+OYaJxDlQynlDs4O97C/hSg9GCS3XexDklLreF0XwAw5xdJ&#10;16k58vLwVHn6+UR5sGW03N2QLdebM+RMVRwCTT9Zxa7IOgoDVSnORA9XAwhqk+mpMNw1DalLGZL/&#10;6SGol9F0zUU6rwqABlLAfbPC+0HyLx0kmm41FAQ53948+fLXlESPVQbJo0158mxnkXQdptewf5o8&#10;4x358YFKeanE+iI5PFUitev5DhPqNzi3v1HBIQS+r5sysAoclbR33/jpMNaLjL6TaPLkoTrJEy1o&#10;OGpUUWO7Xgzp3nSqUJJj4C9EJDRghkhCumWwJQIgHb3tOD++Je76nD7c4l9jPdR9plouN6TKLsj7&#10;WiQpbbzbby/yYeY9TZ4xy/LmW0zs7rAk6NZGhrSwFbpOleviUlKwpQawdAGyrq8qpP24AiRP7m3K&#10;lrtt6XKzOVnO4b+1Zyql3lxXqQUclfCMStKohczfLwYEy9JdpSbJkRkUa2ZS4CXMzJcj958bZS1L&#10;U52ofrnLgdlRh/+l35H+fz8gqUhyGnJ5w5R9324t/v2XtbHyaEeJdB6dK6+/qpW+Y3Pl2a5Sefj5&#10;dHmJ3U/7uSZDNOm7BTehV/EG+1BNu3pxiFdu8ooysKZTGkF6eogkRJRu0rBueMgzmogd9Dh6dYqR&#10;2RAFidqbamPy7WwKIMF1XqUnXVijtrfjvoKHV2evguQ5aRckHpB0Ic/vYwjrO+2VnKiSaytSZPdE&#10;F2nLcZS20a6yhYVDX9ZlSOdp5uAB82vsTF+xluG1mmnjrtJ7tVH6cJPvZT6++ywFiS/K5PlBSsAb&#10;AcfqBPmmLkJOLwiSY3OCiUwudNJtIeGjZBZCxjlI+OepCDPeTlakOcqSZMq+zL7MCgMgmEvM5Mxn&#10;QnIpquT1NCT3V0bW91+yd+AVmJs6+N+dXFlQ+fzQnL5vtxbJ030zpPtklbwCJB17y+TuujFye3Mh&#10;A06Uac82SpeChGqUvkO/frCH3olakn4BIYebdCk3ASgQeSXxPaReXarvIhVr150l7C7pAiDdHbqm&#10;QXeVqAaMdO2nfkqnzstTAOjspjfyU3+kSwGCZWp7x33D17qR5+vWqze3N8iLvTQjF4cDEntZmztK&#10;WgHKBgSPJ2oyAABGEfdxome5T+9dQI3jymscV/quYkVERHl9ZZl0n66U9qOl8mT3eLm1Jlm+XhIu&#10;pyv95UiZh2yZ4MigmJXMi7EhhbKm92FDGoV0JZZHgLCMScjlac4ogu0AiJnMxO1lNvqvxTxnRRbz&#10;+TPC5PDcqOnvwBXp/xV4BT5smRYV8fTIggcvj8374cWxOfLqdLX0HZ8rD9ePk6v1yXJ7U4E8Ojxf&#10;XhBNOi4gUdF+A/sOe0hnevHTVQvS79q/IO3iwgOU3p4rpFtK4FVGf410i90kL/DnAiQv4RS9PEd7&#10;KL3IWlQDpp341zQce+Eu3SiLVVHciVZLG4idPZD3zgfy/AVfAySv+P5rOMnLU4vlVksWl9pX9hY5&#10;yKZxRBIqXG2jnWXfzEiqVcsNkaQXkPSxqkGdHHuur5RXN5pxX2mRN9eWS+/ZBdLzBSnlrvFyZ02K&#10;XKjBwXG6t+yYQN8lwwruYYb3liUddCvAAQDirGRhjAVaMWv0Wk6Y2ZGGEUnKQy1keiCyf1KuJUSY&#10;lWNc6NKHvzk0JzSt/4a9I69A7WifEbd2V3zVcarm9y/RTfXQgHu+vVhuoKk6TfXo1oaJ8pDm2lN6&#10;G+004bqvaDTRjVFElPtvtVGv4CjaiX9F2qUEXEvCfb3ISFAJd8MzOtUDmCnGdh3vJbV6BVHvAyRv&#10;IP2vmXTsRIz46GtWLaDv6sPHq8egLoa8Y5/6AoA8faJ9l+twoPPShf/X7c3FcmY+l7rMXfYUu8j6&#10;MQ6yJtdRVqXbwSPs5RaKgdd3tmB1Ssp1H0kNkaTrahNjxS1vz/Um6T1fJS+PTpGHW1Eer06WS7Xh&#10;cniqp2xG6rIkGZOIOISP0WayEKAsJnpUAZD5kaY8msnKbGdpzHSleWgr0xg/LmPJ6gycWVagA1s7&#10;0eO3R+ZH7zo0L2zkO3JF+n+N2Qlu/+n4yoLVz49V/+rFsYUGkDygP3IV2ccFjN9u0iF/gKbq4fHF&#10;8hThYMfXq6X7OuJD0q7e22pirT0P9etl7yGpVx8Nxt5ehrAwrOvlsvfCT9RyqIvpxQ4iSo+mTFz2&#10;N0SRN8yfdNOkfIjO6g6K4TdPlMxfkzfwmleUk1/h6dXJcqBOjLlfQ9pf4cbyLTZDJxZEy6HJXrJ3&#10;kptsLnCVVQCjiX5JUybzH7Emsn9BknSh1foOX+Dv2EXy6lv8wq7x776pFS88gzHZfkVJuPPkTHm+&#10;O1++XZUkl6vD5MhUD0NUWpKis/aM54aZMH1oJoviLGVRNCPGYSNkOYrjNTnOwvyIlAcbyzRGf6fg&#10;tLKA1GvVaDfZPS3g4fEF4elHyyL+qv92vSOvQBnmD1vnpmY/2Dfv6fNDcyHuc+QeILm+EsEhk4GP&#10;9s5GeLgAmyBWFJDGvLywWjopr6rK9hUXvO9buuXaHKQ0rJUnjRKvfgJJD5Wq3r5bVKzgJjoLDz/p&#10;pR/yhpTrNZHkNTtE2i+tlgeYRjzBE/i3VL5+RUr2kkVBV/exUQuj7u8oF78iAr1+ShkZY4izDaNl&#10;B03DtblOcAMbWUz6U4fAsQYHR02B5vNOv6bYH41YDRFvIy70St4VKLpYdDP/XiyJWCn3+ia/B+Xf&#10;R9vHya2GWPl6EYQdPrKdpuqyFBwgoyDjEeakVBZwE3PSLlNZHIuZeKKlrMlykOYMqlvBIwycpDzE&#10;lFTLCbA6fv/5jIBNR2cHDChjpuQduSL9v4bykiUTA0be3lmx7/7Oqb9/uX+GPNkxSe6unyAvD1ZS&#10;Ap7DfEeFPDpKJGHGo/3sai52q0Ew2HOdqUGA0nNP1x2olJ5KF8T8DbzkVS8l216Ms/t4hMh3KbGn&#10;0vVapSyIIlVN3ENz8iU9mCfHa9FubZLfoPF6eXGjHKjOkjUT/GRzeaLcP7FGfoXgsffObtK+BWzK&#10;jUKGgnsJnr7TAtmjwikP590+HgMJyrLzSY/qaS7eRwnc/Q2NxG9Jue7hUK/rFhBHvmYjVh99lj4a&#10;jJ2n58vj3RPk9qoEuVITLl9V+MvuQhqGSZYAA7M77I0ULHOjiCKkWhpN6gFmazZSGAy265JoHlIB&#10;q06wxbHFWXaW+j46UhGaxnTiv+m/We/YK7Aw3+YvLraV5Hy7rfTxk92Tf3j2ORGEWY9eHNpfHlsg&#10;9ykDP4KXPDpeg76pESNsHN3hBh2XIcTMarxSXvIM8q4goe/xRsEAMPp6iCIcQ7VL5SsGkAAQuEsf&#10;Isku3uWfnWe1NcDrYTjq10SLZ6fXyPG60cxxMNZbmSa76yZK5xV2KSKyvLVlKpooX1kUy7t3qDHm&#10;1nZwB8ZoOQvjbGQ+F7oibDgSdju5vTYf3lGPlzAlYOVOdzXqbSaqbKSMvUZe4wLZe04HvwrlXluG&#10;XFsWSyEgAI7jSkplTlXLTOZS9p2LWV4lIJwbYSILAclynOhbs+mFZNrTfaexiO9wA1GlZYzz745V&#10;hK49uiB0iE53vmNXpP/X0VfgbFPepw8/n7n1wc4pbzqPzJLnexE6Hl0EuWXJzdYSpB4z5RGAefLl&#10;UnmOS+Ozc82kXoDkxjbsR0m5Hus2Kix/AMorqlVaElZzCOUn3artQnKi+i3trvd1kz5pI/HhIXmJ&#10;DL/jDnIXItBruErHjT1YAdXKzX26gmGz3GA/fAcg6by0Tk7Xj5VNE32khkrTkhQHLicpV+oow8dV&#10;vJvPi+DdPsqYcrAd1ap4UsdK+Y6VbwqOnjukh5w+Nu/2seOk7+oKeXV+obw8wO+2IVdu1CfIqQpf&#10;2VOEf1cm+isl7lilzsFsez6uKAuIJtX8vSv4+1ownViZhrEdKV4dIFmabA14vd8cmx2eu3++x7/t&#10;v1Hv6CtwdWPZnz3eNy/j0e7p97ooBb/YD6ndN0s6kc3f2wp534VzyTHSky/ZA0I0eX6OLVHMkndf&#10;Jc8n5eoFKK9YJa0CSOUbGjW0udjXSxce4WMfnfjXBkIOL2EOpU8biY8w3n7AjnbA8Zqy8Wt9DrKV&#10;Pl3284D+C3tQ3iBp+dVDTOlu75JH+0i3ZkfLZoDSMs6LiOGMBMTZUFVaijldDSmXpkObxzrKl7NR&#10;EGwrkFfsLelD69WtOq4beAmzPq6X6lYfDcWek0hu0Gs9VCnKimg5NctH9hQ4S1Mq1SwAMZ8oMj+K&#10;cnCUpVRhnVodYy31TEKu4e9dBUBrk2wNKVcDBYM95SE9R+aEem3cGPGv3tEr0v9r6Svw+PBC46f7&#10;Zh9uPzT7+y7k4ndRwj5Dv/V4a4HcByjP6Zc8Yez26VcrWMbZRNoF+VWXRfaWvL7Lwk96GL2oevuY&#10;IzGARA3r4Cc9vVfkDWB5RcrVZxj1xZERRa9ao2p/5BXK4Vf0R/q6b5OOXZNf8Wd/g6brVwxgPTmH&#10;tP3SRjnVNlUOLM6Sg/PTWOXArnUkImU0+mbhIl+V6oI5A4BhrHYNe062MNZ7ZKqX3GhMoVo3V767&#10;ulJ6r5Becfrol/RcRprCbpMONFvtexgH2JAhN+sj5fRsP9lXRLUsBX4TrxZHtoZ0qkYX/XCWYF9U&#10;j22RRpLGVFwpMaGoIs1bNdpFDlWGdZ5YEGGuHK//Nr3Dr8C+hrT/+PjQvCVdXyz8ru/EImbQi+Tr&#10;pmQ60tlyjym+F/CSF4DkCdqop0SUDvomHZRalZ/03UYrRYm2l7kRg9REZ0gAiaEDT2XrdS8H6Yph&#10;vkTHeh+zAYvTq1EEkLwmHfuO08f6hudXt8mjUyvlxueL5ItVk+RYU7HUjPeXaYgLZ6G+nZXsISmu&#10;wyXKbpAkOA3D5X0kzvG4nCAyVEn7NoavDiDYvFAVjlizUF6zPPTVxSUIGxnAIoJ0sm23B2l856HJ&#10;gCRPHq1LkduN0XJujr8cKnaXjVTOVjEWvJR0qjbBkghlZQDLUjZfNWmqhYBxqYInyc6Q6qm10aHK&#10;4NPHFwT94h2+Hv2/mr4CZU4f/Onp1pK09hNL2ruZ6NOhpfs7lMSXMHJbJE/2zzJY/TyiZGtoLqLn&#10;0mjSBYHvvL4ZAztcHp+cgJMw406jUKOGgbDrMRB2js6NIFPppifSgzxF+cuv+dpv2wHWnf1yfV+1&#10;fLN1hlzaMFV2LcqWWQgM52T6Sj4rG+LdTCURI7m8cEfJDrCVCIcR4mUyQPzMBkocBthjWIWgC3uW&#10;0VTcPclTvpwbKHfasqTzGM1FtFp9NBB7IOvdlH67js+UzoPF0r5rjDxZnyp3V8XJuUo/OVDkJNuR&#10;369D5tJE1FiaSIkZQNSxHGgp5y1IMKAgzarGWWUF5ed1jBocmxO6pp+PvCc4WleeMPTWjjmnes6s&#10;+qH3PCnKV0zuHaxgQ+1bkDw/Oh9vqyp5rvsN0XN1fK27C3EmIZIYuu/aK0Ed3IdRhKZcfUwuqlzF&#10;oBRW3yyVzJNi9aHbes0cya8B1G9wYrl3tE7OtJbK8WXj5CAl4JWTQmQ6USMX390sfzsAYsHqNSMJ&#10;GTVcpqQEyIQoN4nzYL86m3Adh30ifqxli3M2lRzM5Sb4DKPyZSNbmFQ8Wx1LupgvnYfLpO+rudJr&#10;0GwxtXiAKPL5BHmyKYM5mkS5tzJOLs71lUNFjrKVIbQNo0mp0mxlRbItgLDjIIFnt+Iqqlor6ZMs&#10;AzCLaSCq2HEzm7aOVIZV9hvTvScgWYhf1IU1Uya/+GLp6x6GrV5C3B8gflR+8hSzCAXJC+bB28/V&#10;G8Z6O3QElzLwG/ajv358AJDgKv8TSLTC9VrJO01EA+9AOv+KZqIBIDiu/Aopy3f398q1PQtlP8LE&#10;3QvgGzPiZQn7RGZg1VMU5y6ZQY6SFewqEU5m4m83UnzYM58b4iyTkgMl0N5YfGwByYhB4mI8mB2G&#10;ppLkYSlpbjjH230meZ5DpJHu+JnqOHm0eZz0Hp0ORymDi5QCkAJ5sWO0PF6fJreb4uTWsii5QCQ5&#10;UuIKSBxlPTKXFvohTVSzGij1KkBW8rGWfps13QI4NexCWZ5q/8Pn5YG/ProgZKyI9POR9wQnH5xc&#10;nmeBq8gN9cC6xwbbWyzL+Zbm4sOdU0RthzowUei8tBKA4DZ/TS2AtuDRe+Ctowpl4NfMvxtMIjRy&#10;aDVLwaEmEQDF8DUA8l3HcfktDvHfbJ8l62dESeuUSFk6IVjK4RuFUc6SQzqVHmAnKf62kuRjxa50&#10;U6LFIPEx/0yCbQCE/RBWRA8T+5EDxNZooNgM+kTcTIzE32qYhI8aIcHmAyXA+Bcy1m0IRnSu8tXC&#10;MLlPFavrwCTp2FcIQMbJ060Z8nhDOh33eLlaGwlIguRIqRfpFpOONCRbqVo1p9rKKk4jqddK0rg1&#10;maNkHR5fK/i8Ot76d81jnB58sTCi4cvFIcP7+yPvC0L4PQ/X5X70aG/lyedwj44TGCQcnC83NxTJ&#10;vW2T5cnBufKcXkk3AOm5rmur6brf2fHTIBZdd9YjKAhekV71wUHUcqgbwBjmTbRHQhqmYsjvnnxO&#10;KXmpHCCCtEwKlXk4vZfGuJBejZJUluSke1lJsttIKcCmZ3qGl5Sy9qAoxlkmJ3rInNEhMntsOMAx&#10;EU8ii8OwT8XB6DPSrs/E3WSwBFgPl0CLoeJv/KnEmH9Eo3GUbGY469TCYLm/Nk1ebhsnL7aOkfbt&#10;mGuvT5fb9YCkJlK+nO4DSHBd0XSLSNJMlauZdKuZsu9KgLIaPtKWC4CYgtxR4v/9lmLfa/h2lZyu&#10;Dvl5f+n3PQKI/qoby5L+/uWxJYeen1hGP2Edo64tWOxMx5uqVB7tr5CnzJd0XlglXSiCe26oNIUS&#10;8EOdfz9E152JRWbfe5HO9xpGe+muAxQ9Gl1edyKNf3GcBmGbnN84SXayBauxIBCAjJJclueksxE3&#10;l4WflaRbqwtD5eBC1lWvxd6orVAutk6Sq5vLke7XcZZLY3Gc5PpaSo7fKJZ9WrLs04SKl7FEOZhK&#10;hN0wibQdxOIe9o8w77GIcu12AHChOlzutyTJ8w2Zcq85Tu6g27q5JFouLwqVo5PdZX+Ri2zMwREy&#10;gwhCSrU82kJW0DPRVGsNlbO1aoFa4PX90Tnht47PDU8/XR331+/Z9ej/dfUVwBP4r+/ur2rpPN/8&#10;+151XESrdR+H95sMYD1k2Onp0XkMYWEl+g0jsdfx3b3BGmkmAL/DzPq750eYL6Gh2ImRHGmXVrlU&#10;r6XqYHVL+U65CIrhnitr5NbnM+XCmnw5ydq27YBh/dw0Wcue99apEQwtJcrFmnQ0Vclyp560aF2+&#10;dPH8XxHZOvYvkKuri9mBkiyzohzpl7jKjFgPmQKZnxDsBHm3kXTSszTXkZLpNlwmoNSdRcd8DTL4&#10;k3ODcYWJxz4pkXGAcLlSGypfLwiWM7N85bgqi5l03DTGTtoyAQg9ED31NA1XYYm6Os1B1uW6/fh5&#10;qR/91tBlO8v8/3P/jXl/X4EPj62dYvrg6JJ9nedWdXaeqf/+MYYQtzYwgIWVz3OUwi8xsVObnu4r&#10;cJMrzWiiNsuvHhNNnihQcFR5+dbtUXeW6PShVrWUsP+q/Tj8Zbd8d72FEvNCebijVJ6yZqGPcvOr&#10;U0vx8q2UM0syZN8URmAnechhSrkHJ7qSCgXL6bnxcrwyDudGb3oX5jIHKftU1rlNZm1CMVUt3SlS&#10;RDVsImumS7AcHc8auHy+Nx15yQrm1beW+sgX8/AcbkyQb5uT5NqSCLlcFSLnkKN8SfPx4ETMJPJd&#10;DDMlayDodbHWshhD7UYqWavSR8lGZum3T/D6EQvTcyfmhHi8v9ej/zc3vAJHy8r+dOucTPuD1Tm1&#10;x5fmXv+iJvXX5/DrvY1h3VO68Z1nGfG9oNwEiccNRmOZ03jzEG4CGf+OHSKvn2vqRTkYoKjZwytk&#10;KG9wWPnu2X5MGpCwf70U6UuZnGdm5dKSFLm/sUSutxTI3pkRshHZydZJ/nJiUZJcWJ5LeTVO9pVF&#10;yHa2WK3J82GjbrBsmBwtW2cmy+ayBPaH+CBstGStG2AJYP8iaVsR04KTcDEpYSCqjk78wcpYudiQ&#10;KdeaMxlLzpV7rVlygzTrAg3E00wkfjnVh0aij+zIc6OyBWGnmVhHH6QOEWUjEaSVycdNONHvmOj2&#10;+6OzgtuOzgn5ef9V6X8FPtBqjZaEmyd6f7ZhSnDq4QXJX11uyf/+MbxER2jbz9Whzm2SNzfRQ91q&#10;Q+jI5X+8EyCwMgGwvHpx5K2JHbL4NxD6714couSLLRGz5i8OzZSTi6JlF6reXWXsJ2nADG5NiZxv&#10;ncJgFdajXzVL3xWAhyned9eZU7+0HgM59rcjU+m5zD75b1iXzXKhTjrzt9dNlr3TImUBWqsy9ouU&#10;6t5DJganBJnismguS0iVzrIY6CVz+y9wgGnHCeYRvZNbDYlyYV6gfDUD58fJnvL5RE84B4SdqlZT&#10;ugPlXcZ0Ux0BiYoaR8l6eie7J3n97uS80LL+oap+gPx3r4A2yrbNiAk70zDm0d0dk5GnzJX2M1UM&#10;Qi2TV9ea4Ca4kQCUN/cZm30EUJ4yw0Hq9RqgvKEs/B3rpQ1fvw2HAVy3Wsdj2+PPpqt4ubt3ifyG&#10;9dZv7h2W9qvMpd9GNs/SoNfsF3l1d498xzzI69s75flFJgp5/O4uALzFnAiixzdft8kTDK4vYGy9&#10;EjDUYP0zF3eTWbovJNScYyaVESOw+AmVJzsnGaySXh4ok2e7C+Xu6lRSrkj4CFFkkqtBGLkyHek7&#10;JH1lpgsddlYzEEVakMZvGAehH+8q+6f5/waQ5Oyp9v7z/mvS/wr8d69A26TYvzm0KGnl12vGfPfk&#10;wDSairOJJotwR1xORMFX9wqWPXfWcbnfAuXNMy73swNMGxJRHu42mMr1YTP65EC5nFmciHI2goU/&#10;K+Q3OrbLDPyrdmbZmULseqyzJiiEkal0XWV1AkbXXcyddCGB6UBY+ZQpyRfIYvTjJ0xNfksf59zC&#10;KKYKsSHVVQza6EOgWEVkWYiCd2HEcNmYPwpgZsmLzydJ+74p8nJPkTxkjuR2fYxcmh8oR6d4yrrR&#10;jO4mqRzekQ47Q1W4nzRk4MZCz2TLBPUa9oIThf761KLIuPMrMv91/xXpfwX+u1dA06+Di5KDLqzM&#10;ufLg89LfP/9iJiBZgNXQEipd+Ouq2hbThVf3GJF9xBTgU2bgSbt+ramXupZcayaKVMtdJh/P4o91&#10;Yc1kJCnH6K3QS8FVpav9qsE0oot59u4nuDXeOSRPSKeesJbhztZprHGbItfWTpSvVzH/sTYPW1Kd&#10;e5kljzYWyNe1cbKf6tR6qlJrafqtSrORFi74mkxHmoJ2sq/ERW42xsmzLWOl4/MiPI8n0EjMkLtU&#10;urT8ewzivjobZS+ixqUpKmB0MAgal9ErWTvWSbbAVXZPxtdrQeSvTi0Mhzj1S+L7IfI/eAV2V8b+&#10;zdn6rAU3NoxnrH2qPD+Jw+O5WkSO8IWrSFRwKenSWXK4xysl8o9wfGRkVlOxHiphnWfq5NmxRfLo&#10;4GIIPJEGgWM3EURtTDvaMX7gsf0FQHmCCPLbw7jQN8uTY/yZQ1UUDFgyZNgtgnQfhfJzRo2fUW27&#10;3zpabi6Nl1PlAbIfseFOIsL2sQ6ybcwo2TbajgqZm5yf7Ss3amkmUvp9ikPKk605RJIkeYBm6+sF&#10;gbKvmDkSeiNLVKtFJKll2rGeffLNOVS18p1kc56zHJge0H5qQWT9icrQT/slKP0Q+R++AtpZPjA/&#10;IfTSyqy793ZM/PHZMd7NT+PMzrKczit04HF4VJD0arULoChRf0106WFCsJt5jvbzjUwcKn9BWs8q&#10;h25k8z0viSK4pHSpzSkLStV+qIsU7OVNrIZON8v948vkyRfLcH1fQlSZL0+ZvX9yYLY8ZijsHlOT&#10;t5qzcTuJlq9YCnRysrccpmS8b4KDHGSdxPESNzlb7iOX5vjK1UV+8u2KSHnYmiyP13JaE+QBuq3z&#10;cwIwudOtWfRG4DWGiUfWZdfTgGzJsZfNgGRnEUrfyuBLp+dHu/YLGfsB8s++ApvL/Id8tSTl+O31&#10;43//4vAMeXGKWfgLcBLEjh00FjtvAoqfjjqTdAOQzquM+15cyS5EXVSKavghW3GxINK5k15SrW6A&#10;0k2a1aWpF0NbHQ+OsPhnmzw8z9bcr9fLU0j707Nr5NGXcJLTpGA8PkI5fG/PbPmWWZdbzVlyc3ki&#10;USEMQARzguTcTB85N8tbrswPkmtVQXK7NkTuLguXe/URnHC5VRcsVxYGyIkyL9lESqVjuDWJVmyq&#10;cgAg2hshVUMyvyUf07spXr86sSB0GanWf/xnX6D+J/S/Ag0lrn+3b3bElmstOb97Bgl+cQJf3XP0&#10;Pc43SMc1RI/4W3Ve51wjxcI9seNaCyvZWuXleYDyDaVc9hj2IYjsa2foiinFbvy4utULmAjS+YI5&#10;d2yF2h8clQ6qXR13D7GclFl4lpW+uP65vLi6W14yB99xfS+A2yQvGCN+yMTk3W2T5N76MUSJLLnT&#10;mGSQmlyvDpWrgONWXZjcqAmR61UBHH+5VRMg1xb5ysVK+iNlrrKnkOWiWWrswGAVwsUVlHwbAIlO&#10;IK7LdaE34v7DsYqAByfmh0VKRD8X6UfAH/EK1OVG/NW6ksCG00uTf/Vwx0R5dqRcHjMX/5zeSQdb&#10;pZSbdKPp6taoAjg6rqq7CiC5wF4Reh9dOJdo1asXkKjlaRecpAMTunZM6Dpe4AnM6XnBvpJnF1m3&#10;cOHt5l72nLSzjfclp/0xO08esAzo3hHpphzccWMzM/f1mOiVEVXGyLdrMwyujDdXRMjNuhCihZ9c&#10;nucr31R6ypW5nnJptie9ETfEjC7MtOMhPMZeGjNoHDIfXw/Rb8IuqJmUSzvsWxAz7in1/tUXlUEb&#10;vpwf8rd/xMvT/5T+V+CDDxaG2/xFU75fzb65UW/ubKHKRDn44QH8upCrvDhdZ5gzUYB0XVsHSDCy&#10;u7HOMHfSyWbdLqJI1z3Kw+1HEECeBCBwEq1o4R3cAS9pJ/XqUOL+HKcVSHz3CzjKc6LMc911clFe&#10;cjoATucTIhDg6cYsovP+Iem4qbvaG/h3TJd7W8YRVTLlVlM06t4g+WZBAOkXqddMV7kwExI/011O&#10;TnWTQ6XusotUqiXLFgNsqlpEEZ1XX4Wvl86SrGd71ibc5fdN8315ckH4hH7Duf7b/0e/AmVJTv+m&#10;LttzYesk/9enVqTKI9anPdo3TZ4cmiVPj7Na7Rwr174GKACkE7C089jB3EknRtsKkj4Uw9qN70Wy&#10;0m2Yhdc9idflBTPu7WzJalfyTqXLYLj9EvdHVsF1KVjar7FmTj/m+U+/JspclE4dBdZlpLoo6NZO&#10;dqksZ4JymtzdlCt3muPlIlHkPKT99EwvOTHNhfTKBYC4yrFSVzrsOjfCIBXkvC7ZUpYxidhEZ301&#10;tqnrxrvgUu/KBi1nOT4n5BImD/Z/9AvU/8T+V0AjyeIsz4UN+T6vd1VGyrV1efJwz2R5uH865V12&#10;D7K+4eU5+iYofbtZotPBeYEbfSdpUTdrG9Ro+w0Nxj4W+XRgbdpJuqWVrU42ZLUTTV6oEz1EXh3p&#10;lad0kX4pSDTCtGtU4bHHEG0oHT/XcWCi0VP6KpD9DrbrPmfHyiO2dX3bkijfVAfJV7O95Ng0VxxU&#10;nGkaushReib7JzrKjnwH2ZqHmBG5yVLmRRoYqGqmfLwGA+71lHx11dyOEo8fTy2M2HOyOuqz/v/z&#10;/a/AH/0KtMR7/NvqHK/a+jz/1y347u6bHyP3sB66v2eKPEC0+OJ4JYNZrLZmIWk3BL4DT94Ophdf&#10;Xse4WheDPgAkT5GdsARId5R060JRXbvwU8QwcBMW/nTqch9KxL0sAOqiE9/J0R0l3e1wFf2+GnHr&#10;hizduYiIsuvJF9KOzkv3tz/ZUyo3tVG4OITSsKccLmFvCLtMdhVy8eEhOwpoEE5wkXXITRop+yoX&#10;0c1WzRD1NaRZa0nD1lP6Rcj4w5dVYQ1HF/TL4v/oC9L/xA8+WJDp/59Z2dCypjTsV0QTWUh/4fTK&#10;XOxQp8i93Tgi7p/C3sLZ8hJ+0qmroG9uACAcOEk3Kxu6Ma9WXtL3eD9pF2mSoaGol/2tg/zL5woQ&#10;3WOCs4ruVnyGswoVL+2p6KYsXSnXydarDl0v91PJuIvndWNC0YkHWPupOsMe9yvLouX8/AA5jlv8&#10;HlKrLfmYNmA+tyHP3tAgXMeYbjOThsuoZjXCQdaM85TVrLpuphzcMg6rIJ5zfEHkD18sCq06WhX0&#10;H/r/3/e/An/0K1CV7TJ4TUnwwQNVqb+rwc0w0/ljqclxkbPN4+RbOuF3cU58tBegHJzFUlJmTq62&#10;8A6/Fm6yQdq14cjIbyfRpVcNrBE+9nHBe+iN6FqGLk6nVrZIoXqfk0I9JdpgeNdNlOjSNXLPAAOL&#10;f7ooFb895wyg6QBIXbiu6M9u/2Kh3G7LZgoxVL6s8GEuxV22kT61kkbVZ1pJGylWG5xjNQCpp5LV&#10;AEBWj2UFNQtKV1HRaoK8N/D7LEai0jTW5YdD86NqDtYm/Kc/+gXqf+L7/QqofmvJWFeX/YsSvj5e&#10;m/z7hglekuM9RHI8BklTgb9808LmqA35yEYmymN4CmUhysIAhX5JJzPx2pVvZ61cOyXhzhvsOcH5&#10;sfchQGFldZ+CgvSrHePsHpb79AKM3kdHDd/vxWu4l1UN3XTpO58efwsWeIhu5O0APO2sr+6gHNxD&#10;keAZBYQbK1PkDFWto9M9SbFcDRWsehS+y9NtcFDB8UQN6AB4M9uxVvHxajZUrQIoy1H8Ls92k9oM&#10;DCn8jSXL8aMflma7rt03s9947v2++f8Tv32194A/by72ST+xJOHxibpY2VqOiQOy8li7jyXdZSCm&#10;DiFyWYGyeYLc2EApdjd7CeEonRdxT2SCsesyaxuQt788T+f9Ypu84OMudVy5w/4Q+iev6MT3/XR6&#10;HmB294jOPEDq+XYnlTHmSFil0I2Evpey7yuIete3B6QTR/puJPXq3PLiVI3c2jRezrJK4QD7Rnaj&#10;22olfarD37cGcr4w3oL0CmMHOuk4wcM93AEJUSTbHVM7jLfRbs1F3FgUZClRVgMkynrgj6kOn55d&#10;kuPt+T/xMvU/9X1+BVZkmv/ltvKQ4i+XxHceWxgpu2aGSltpkBSGmUm45c9kYrCZrJscgmK3SK7R&#10;Ab+xOY/5eCLKCRzcWVjazVx89+UWeY6G6wUaridnMN8+y94TJfnfUDbGXKJb+yssCmqnKdlxHSMK&#10;JC7ave8AYN1X6Lvo3kaWCOl+lJd8Tb/e9TW6sC9r5dGeqXJxRbwcYpBqZ7GbtIymk87obSVLeOay&#10;4Gchaxu0o97CcFUrY7qtTBs2sqd9SZqLLEKvNReJ/MRgc0lwNMKS6DMJMBsEUD57Nj3Kdu7RsqT+&#10;vSPv8+X/Y3/3xkK7f3dwfkLFicWxfQcrQ5gJCZbPKyKlpTRQ8oNNJdTsZzLef7jswP39JhL2O0wA&#10;3lGgUP16dhQyj86r9+t65k/Y5quCR/Rcj/AWvo+05B6iRXWuf6ElZCpUz4kKL87UUgDgkZn656yq&#10;e3FyEWcxG4GreFyI6JGSM93+h5/jD9Y23jAOvH+GH8Rco4MDl5+VDKxzmxFmzEIeU6TwlrIKZa9G&#10;lxaqWI1wj+VZ7rIgkc1VMU6Sx+hvmO1AcTf6hfiNxJ7IbIgEmn3y21yf4de2l0eH90vk/9ib8h4/&#10;b+cE///8RXXisqPzIn+1b2agHKgIl89JubaXh8mSsb6S6jJUIiw/knLWOX9eGSN3txRgvA1Qto6X&#10;B8xxPD44jZFb1s5doER8CXd3ZlC6LtVjwL1Ybu6eKte3FcstzrMDNCYh/k84j1mdfZ+d8ve3a1Gg&#10;iJ9VSEpVCPjy5eb6sXK1JVu+Xp4iSNhl/xQfWU/VShuDi+LMZSGG1ws4ixJxPiGi6H5FrVqtZYiq&#10;gR2HS1gQuiDFScqi7SXd1UTCbYeI87BfiLcZADE1kiALI/Ez//THBOfB3zUV+Kw6tDj6797j//39&#10;v/of8wrsnh/70Yna2E0HZwf/7sBMIsn0ENlY6CMbigJkW1mcVCa7S7zDEImy/FhK2Sd4dHEyjvRK&#10;5OEpG3OwTB3L7vQCpCxElsOTaT6ytu0su+O/Xi598JaXX8wnPZsiNzUCbZ2AKd5Yud6aI7fWj5Yb&#10;bZnydWOynK6NkS90++68IDkxL1iOzmIehIGr7ZR4N1G6baUh2IBfr5pbr6ZStXqMlnvdDR30jXmu&#10;sm4CVazxHjKf1GpOgpMU4bKS6DxCfE2IIMM/wQVyqATZqMEdILEeBmAGAJ6BMj/V6fLOiii3o0ed&#10;/vSPea36n/OevgKHF0YaH6uKOLZ/VuDv95eHyNaJ3rIofITMCRqOcXS4rC2JlilxjhLrMBji+wup&#10;YMfHwYUJch8i/2DzaHmwKRtf3hyGnsbweRad8TEMTxVL54ly6cHQuu+rBfLqzHzpOTET5/cZ7G3E&#10;NZJ59KefF9L7YL/humy52ZIml5axHbg2mgpWuBydwcqEaT6yD4vS3axO0I2869BcrQUQLYgXteSr&#10;H7fROGzBonQJ4sUZkbirhNpQlTOVWEy4PUd+LK5GH0sgptyhdsMlDKtUb9OBmHQPFU94SYj1IJka&#10;ad2xrSx83r4yg1y+3/f3PcXAP/trH66KCzwwJ+jmnun+P+ydGoiJm6NU+42QCpcBMp/HzUURsnpS&#10;uBSE20qCi5FEAJQpLOg8tDAOP+Ex8gyL0YcbUuVBW6I8XMvi0HUJiBGT5P6mdHm4OVue7hgvT7az&#10;M2QrXr27JshzzrMd+Zg95MnjjSh816RxUuXq8li5vCROzswLl4NTvAGHh+wopB8CQLazHHTLRDd6&#10;IYBEiTmVLC3tVmHsMAfL09IwG8nFpyvWwUgCLQeLE/zD3eRTCR1lLCF2IyTMzkiCSbt8+Z4HAPFk&#10;tUOQ5UDJcB0sjXnepw/OibHvH7z6Z6/K+/kENT84Xh1bsqci4OXnZTidAJIGbECXe5tIndswme88&#10;RKrDrKQF4+uF2T4yLthaIu0HGYAyi624O2eGybXV6fJgYzqLcxidbcNJsRXwtMTKnZUxbJsKkytL&#10;Q+RrZj8uYBp3EUvS84tD+ZizOEzOLQiRswuC5PR8PLloEh6cBjiKPGQrBhAbGdtdCyDW0O9oQYvV&#10;RLqlK+IWspF3RgRmdfhyTfDHQtXL1JAOhlsTJcw+hX/8XNxMP5UAmyES42oukU4mEmI/TMIcR0iA&#10;LX7CtsPEF7/hAFKuGNsBMivO5tXBeQmTdpZl/uX7eQv6f+v/11fg4KLYT48titj1ebnfb/aWB1Fi&#10;9ZPlQcZS7z5CmjC3XoG16Dyix0JM4Zbl+MpM+EmWPx69TsMlxPTnkuU8QFbjvnhiURTgyJD7a1Lk&#10;bgtuiqvjWewZJVeWhMulxUwUzvOT4/Q4Dk/zkIMYNGgKtV1lJROYNeesR5i4Lg8ZCRWqRiLEUmbS&#10;F8fbYx1kKRUAopxFPlOwExrrPkwynIdJsiO+wIAgGFd6j+EfiZvRz8Vl8D8SHQaTWg3DeNtM4jzN&#10;JcbdQsIdjSUIYPhZU9UiDQuyHS6htiMlDI4SZjNI8gJMvt8wJWxFfwe+Hyz/3SuwsSziz45WJcYc&#10;WxROpTbgh8+nBUgrq5mX+gISPHebXFgN7TQCoJgRUUbIolA7WZjsJVNiXGWMvzXv3kYSbvGRpDl8&#10;JpXsH9xXESHfrEiU29iNXgcgl5eGyxl0VocBh66J3kGXfHOBm2ygCqXRYRUkvCmblQe6RJS/t5qd&#10;hXOpWM2MscILGMdG3BvHexvLWC9jyWY/SeKogRJp9ZmEsYIhhCjgO/JTcR/xEcT854DjM1JBfIJ9&#10;rFnxYM9OEytDBAmCiwRYU82y1FRrCNEF4s7XggFICI9BgCTeceAPNaO99u4qjxnYf036X4H/5hXY&#10;OyvkH45VR688NC/w1/vLcV0s8ZUmvHLriCKN7iaAZIQ0u/DItqllnIUAZ2HIKJmf4El51RmgWOH8&#10;biphFh9LuNnPZbQb1aIka9la4i1fLYiUc1Vh8iWz6fuw7dEq1EpkJCsybOhz4KGFhqoqwUbmUVae&#10;BeEuC8GdkaZlYeBImYBL4zgcG7MARhrgjB8F8Tb/VAKNfylew34m3sN/IUEmvwQoH7FfcbAhBZya&#10;4CGT2IEyzteWP6P/piESajPMAIpAOEkAFa1APg9lSZC/NZUuIksoUUV5SpjdwB8LwyzurCryi+7f&#10;R9IPkv/mFTgwN9riZG3M6YPzAn7YPzOAsVYPWRZsLEs9SLW4/E2uxrLa3UxW0WtodDYGKCNlvpOR&#10;zMO8eiEbq6ZGa6OOvSOexhJmzSIe008kxupTyRr1scwKGUFjz1m2IbvfXhIsmycFy+p8T1nGRql6&#10;mn0NOa7SkOspy3PcZDHWo1XsUZxP6XYGvY0iJeEYY6cAkAiLAZzPJAiABI74mURafoKz/DApidKF&#10;pC6yAD1WVZavzCC6jXUzl1jjgRLOXpOQ4Z+J/0j+TUQLTbM0xVKQ6AkgHfOnshVEuhYCoQ+xGwzY&#10;h7xelOFYv6ci/L/0X5P+V8DwCgjlzoMLIuOOV0U+2DvL/8e9MwLZUOsmVZ6DZZmHEemWkazyBBye&#10;RrIal/fVPsbS5DBM6ln2OZ+NVHNZ+FkV7yGzdREPVa9cTK3D2HEYoCVWiHPA8J9JuMnPJI50LMdl&#10;GPtErKQ8xk7mJzsDDG8A4iurxwVy/Olv+EvDWD8EiJ70OFykOMRWMolkqrOKZRtvOhGlIMQSUBJ9&#10;0j2kYVyANE8IksbxfjIv3lEmeBhLChWr6MEfS8zgARI9aJCEDxmAUmCI+JgAFv5dQYAj2IZtWRyN&#10;InoMXwc8YfbDJcZ+0I9FIab31pX4x+6pHttvd9qPkw8+WFHm/5dfLI6beWReWM/emb6yd7qfNLOz&#10;o9priCzxGCwNPkbSEDBEVkYPZkw2WNbT6W6g876SvL/eaaRU8Q680MucXeguVIccpSRylGT7Wkgc&#10;HMbP7DPxMP5EPFjr5sW7uRJrr5GkSGYfkzZ9JHFUlGItP5XUUQCAhTxZVNAyXYdIiv0ASbD9TOLt&#10;BpAyDZV8VlSXs9u9JsdLmvL9pZXFQK35ATQS/aUq1lFKvUZKuvknEmf0kcQMYgPWZ/zcAYMldhCN&#10;z6GDJMxYUy44CX0RTbu0oRhM6mU4VLmCAYqWh4PhLGGso0tzM/rNsjHu6/bMDzcqK/vgT/rvyXv+&#10;Chyel/jZieq4XYfnhXy/v8Jf9rA7ZHmEqaygL7LE/TPZnGJJeTZYbq6OZNNtprSmEFW8h0uzh4m0&#10;ephJIyXVWruhsoCUaHGkgyxIcpUyLm5hhJ2kEWVC7Y3E1XiA2Bl9Io6kQM587EH329P4Y7rgn6Gd&#10;GmDgFBFc8liAkew0AD5hQr8DxW6ymywl0qyZECgbCgNlc3GItCGPWZ7oJOWUpovsh0oufz5j5CBJ&#10;MWLv++CBkkD0SBioHw8FMIMl0ogqF8tJQwCAEnR/Jew0E5W0B9kMZQej8pGhBl4SZuijDGPTr5GM&#10;9jGqPjo/fviJSr+/WdHvDfz+oqQMN/lDi2ICjiyKuHEIGcjecj/DzsAa3+FSTzWpwWewrIkfihl1&#10;tHx/vgCRYRRevPr14bKKStNKOEEz4Gh2pETM3vUFTqyPDrCAhDtIJWAphS+MVVk6UceZneyWQ34p&#10;o4Z9xJbdgUqSJdXLhKhjCvewlmlwkEpSsOosD2kc48euEoABODZz1sFZGpMdpUpLwN5mMhGSPcZ0&#10;sGSPJPIYD5OUoUSfIQCDCJI4gDOQA0ASjWh4DqECNnyABFsOhYfQSFRwEDn043D7kYZFpQqQIICu&#10;6VaYw3CJANjpbkbPioOMnbWxqPtc9oz1/vN+Mv8eYmUPOwGP1MTNPrQgtHfv7ACW7ARLW5az1PmQ&#10;SsFDGnxHkGYZyZXGMPn1V/k0CuNlb7ET6ZcRHAWg8JxVkHoFyUou2lJbI6mCr8zjXb6a1GspnKMq&#10;01MmRDuIt/VgsUIa4gZA8vl8/hgfWZbvy05FIgUDXWsnBsk60qhNpFFbx/nJhixPaYbA14ZQ9XIz&#10;llIagOO52GNZLJprPkwy2cabbTJSsoyHS9pwI0kkrUoCKClDBkvyoIGcIXxOE3Eo5WJWXIdaaRRB&#10;q0X/JMAAEpqKdOEj7GkwUvEKsyeKABJtNmr0i4YD5fuM6J2bYO/0h6tx9GjZn/YD5T0DyheL00ae&#10;qE04dHBB2O8+rwiW3WXBspJy7BLSqXre5RsDjWXHaAe504RrynJP9hD6yZWqcNnJINZySH0D/ZMm&#10;Lm8Tl2sVjyu4YMvgIos489xHyrJEDBfQe1VkeEsIRN8RMh9DtayhJELWTgmRdYgnNxWw+WocpeFs&#10;nN+TnKUhCiO5YEsKAsYylUZhIWXaPLbtjjEfKjnmRpJhNkyyzUYYHtMASqbZcMkgmqSNNJLkYUMk&#10;eehgSSWCJA0muvAYC3CiRsJFTIeKN6JGH9KuACXvBh7yVscVyjrsECJJCCXmMHoqofwuYaRy8fCk&#10;sV7DGyd4DvtFWZDxf/jD9dC+0nt2Vd7PX3dhvs1fHK9NnHh4QfjzPZVBP+6ky76xwEtWhJvJMq8R&#10;yFG4/CEjMX2Lwko0Qu4sD5BvFnnKzjFWRJKRspRUq4F+SQORowkC30TaVQ84GlwoHXPR6jxYtEOH&#10;fqoflz3eVYJpODpC4pO8TaVtSjiddS9Zgx9vY6yCwgpQmMosft4UuyFSDFfIQ84+1mKY5CJpH2Mx&#10;UnIAg4Ijk5NO9MgwBRgAJXeUieQ5mknKSNI3wJAyTKPKUEkzGgZYhkn8cCLD8MHiz3N92APvR1XL&#10;n0qWVrmCiEwhREAt/4aOUjJvJJHOZhJFCVk/j6R6F0PxINONCOY54mhxiFn6P7kt/SLIdxk66h6/&#10;a26cw/GauCOH5ob89sDcUNkzKxRXQw+pAwANCAQb6bY3Bo6QTfjmbkwzZceHM3sIY6UxYhhVr+Gy&#10;xJVGo0YF7cjzuBISX08fpR6QNPBxLTKWufRWxvNuPJFFoMFwEC+LTyXZkxSuwI/9Is4AY5iUjhos&#10;xZDlPDjDeFS64y0VGEMlC3BkmgIMc2PJtaShCDiyzEYCDoDCySCKZHHppwTaydKsAMmm15HGn0se&#10;MVQSjIZKOidj5HCJG8YMjDHRw0L7JFTcbCHtDnTgR42UQKJJhBMNR4eR/5W8q3QllMgYCTeJ5g0g&#10;FuBrpS7CcoAkOQz6zcRAkzNTQ81H/dP7sbHfQ/jdg8uyQveB+xYlrzq6OLHv4Jxw2Tc7THaSaunF&#10;raWq1ehrJit9zOAkJgaB41K/YbIq1lgusFq6kUiznO8to7qlZzm9iXp3Y1mOvmupRhZPMx6NpQay&#10;XgFoCunaF4U7SDbAm0AnPCfIzGAq0QIZn0mzciIpTy6p1Gguca7lcBltNZJjIlnmSEsASAbA0MdM&#10;CxPJ0EdLEz7mkd5HDtKUBTHWADzKsE8xjwiWagI44CqZ8JSMEUaSMBxCPgJtFwAJQKelIAmEsIfQ&#10;cY9gN3wkIIkAGOEUHkJIu8Jplkbo4eMY0q4YomQMPzdceyp0+xMoTuT6jGzP8xtRVOZvblhjvW9W&#10;uJWW0t+9m/J+/kYflsVZ/XxVceDsozXJz44uivnx4NwodhtGyLbSYFnKerVaH97pkZmsQrzY4Gcu&#10;9T70RVDYNgSZyEpk8csDiTJUrJr4/gpSpHqqTSto+C13N5WlnOVEkSWApIrLVcHnxTynEAlLKeXh&#10;kmhHyfWDq4z1xgLIV+ZSCcsn9RljPVJyrQEGAMmxQp+lQPgnAMni8wxSrlTz4ZJuQSThebmUbWex&#10;YHTP1GA5V5PAejcHGUeqlkI5WLlJOmlWGqlXLNWtSNKwEAi/EvcgABIIDwknmoRpdQughPC5giWS&#10;iBIGOPREaySBYxkiiTMgIdoFIKmP4O9IhIvlwtnyfU2vEVWK1hUHV20pC3fdMSlggO5/30Aqq9Ga&#10;K9afkv1LwlnZBx/8SWGo9cDKFPv5e+bFPTxRl/TDIXRVB+bFyN7KaNlSFCjLwgEGpHlloJU00Tlv&#10;AgwKlCZ/Cz43l0YudT1nNZ3wVYHWBpAsp8K1gnRrGYBYwqnTRyJInaelTOdxarCdjAtAqJjgKjOT&#10;3JiRN8aQATcTqleL+BnFXNZxNtj7WJJKKQA4hujBydE0iwiSZUlE4etpVLWyAFEmz53gSkRLdZfP&#10;WXe9u4gScaqzTKAqlTRsgKQSRVKHadVrhCQQTRQkEVSytPwbAiiCNZL8RNq1BGwAC5ElisdoBx4B&#10;SzzASHI1pQNP30QB5GjKqC+jAdpHoQiRQcTMJpLmeJIyhpq/4Hf6Zu1E3/gtpQE2GyZ7fLK9MPDf&#10;9adh/0IQUubk9KelcQ7/sDDDLWx5nl/btpmRz45XJ/z+WHWs7J8fJZ8TSfbMDGehjQt6LVIhpPAr&#10;AzFUwDRhFdN9zZRgVwKMJj8Lvm4NcGylkUjThPpXTwPd9QYfwONtKTVElCV032vdSNEQGJYijJwW&#10;6SIZpGdjANycTD+ZTPWqIhZf3hRXqeXnTIF4j7ccQQShnKsgMR9B2mVCCgYXASA5ChKiiIJIwaIn&#10;m1QsixRtosMgVrkhZUnEDDvFQyZ7oPMypgysqdZIoo+xCSAZJlEmpFEQdgVDCCf0DyDhwmuEiICf&#10;hNNIjNSIwqN+HEsKFk/aFQ9oYikMGISRcCZ9Tjwl7yTeAFLgXamUp9OQy+TAtSb4jbhWEjSyYHKU&#10;xS/+B9ejP7L834Ybcua/rBnj4dNSEt60bVb8jc0zwl/vnB3ywxc1cXJkcYzsXxgjn8+JlB1TAqU+&#10;xkIaAcjqcBsiBeAAEC1I4leHKBiIIggNm4gwq8LYWsv3VoXYQexxQSRKNPhaSqOftSz1tpClPqRs&#10;nhZS5WUlxdrfACRRiCF9LT6RvHAXOvGOMhWN12ou9VKAN4t36Yk2RIZRpjLWxoTUy1jGAJJxgGMs&#10;QNGPFTwZpFo5VqaG6JJNlBnN5/k0FZtzAmQmKeLCMHuZH+0lyaaDDKVhLf+mayQxQpoyfIhE2yK+&#10;1HLvTyAJ1ZRLu+z0drSZGALnUMBE0i+J4DlRPMZqRNFBLapgHqgDfFEURxKRkhngSuV3TCStTOZ3&#10;1JPEG0ImMy6jiSwTA4wfTwoeMbk80jzxn94JKSv7E9XK/d92T97Lf4/+j9iQ7/kft1TGJO6ZG39q&#10;75yEV+unhv2+MsHqx7bJgXKsJlEOMxx1cEGUHJgTjYEC6UoUU4forlrofreEWksrCtw1PDYFmMpq&#10;TcFIt1bzeTPfX4nIsBkANQXhmKhpFwBaSgSpY7hJAVLDmcOZSBpWHO0mweT4Fp/+vdgb/VKCECuW&#10;hI6SpmQqaXTb5yDBLyWaTLQzMQBlvC0lXfiJAmQcgBgNSc+i/JvFY/ZP6ddoADSaylcBEaAqxkvG&#10;WQ+Q0Qgbx1qbSjKpVfKwwZI5gvRs2DBJoBwcQ3UrEpBEOJFycfmVg2gjUUESwQlXHgI30igSQ5SI&#10;ARzRRJJoUjN/88HiwgiwlykKZKvBzKqYSDIRM4m0MoXHFIoVaaRdKZxUihcZpJ8ZFCRGo0rI9zN6&#10;k+83LK8k1HxIZaz937yXl/H/xl9a94vsmBM97Mii+LIvahOv7JsbybRdqMzBWmec7zBZXhAkh6pT&#10;5MiiGDlMunWgIlpWUeZtjrKRNlKh1nBAwpju6lALaePjZuY7WgBFm4JGI00o6Vgw6VegHu2ZWEo9&#10;JL6e1KuOkm8VKcpChrNmkHIVB9hKYYy7uJoOEJNPfiYmAMVh2D8yAQjQaDDWEaHm8PwSKk/FgGOi&#10;nankE0nGkV5pJBlnRZoGMHIUKIAmW9MvPh9jaUaZeAQgMpY8e1O67wMlm7Qqa4SxpI9E7DgCgk8E&#10;SaMMnASJj6a6FWmnM+4Qd7iIoduu1S2NJvRGFCQRVL1i4EfxAEl5iVa+vACIzWc/E8chH4snkUQt&#10;iZIAQjLVPAVK6k8nhc/16ymqQubox6lU9VIZe86k6ZrvO1JKgkx3VUTbxf/TO6PiSekXUP6fgVFE&#10;hNGfzR/j8UnL1ACPY8uSJp9anvT5l3Uxz44vivx+z+wIWZHni3OhtaSg3p0SM0q2z2YvOlzk0Nxo&#10;ZjwCDQNWbdG2sp6zjknANk4rJH415dqVAWaAhO9rdAEkLZxVgGQl0WUF0aUBsKzQSpefFfMnRBN3&#10;c1lEM66Esd4ppFpjQh3Fmghi9Iv/IiM+/TsxH/RfqHCR2mV6yxL+/Fwu5RTSrVLAUQgpH08pOI/L&#10;r5FktALDFP7BGQ1g/nBylK9Q5h1tBoknomTQbc8GGBlDGemFsGcSQTLpj2QAkEQ68FGIHyOQpahW&#10;SzVbIUQgJfFK2sMh+4bGIZElFnKu0SQMQDkP/1TMP/1HsR7wS3Ec+qn4kcZFAbK3UcRYEgFCIr2i&#10;JD06Lcnn+qgA0u8nE1mSUB0kulJAADjZKJXzA0zfQPKvlkZbWlQlOWkH/0ON+lo+7u/i/2/ESlmm&#10;/18uneQXuGtx/JZTq1KvXWhO7DrbEPPbL2oifjxKSrV5WghRxFHG0KdIJ4fOZD6kcWKg7KKidWBO&#10;FFopL2mOtpQ1TAVuYFx2GzZB66OsZR3RpA2y3QLnaIbINwOYNQqcMHNSLkrDWJ82AaoGntcAcJaQ&#10;ctWQm9dAZhcClEKHoVKe4CMpjNGaDPhHGf7ZP8qQX/5nMR/4t5JFH6aBmZF6lZ8g/5hKrl9qNUIK&#10;4RkFACQfHjKaSJGjADGhichRsLwFDF83RxhpzMcAw3BG8hwiSQaRI1O5CJqttMHI73lUeUoU+q0o&#10;gKicRIl7kN1b8h5BWhVD81N7IZEAJ4Kvh5P2OQMKy88+EutBn4j9kE/ElyalRpp4UrAEBs4SiJKJ&#10;gCWe8nASv3MCQDGABpAkAAp9THQfDkj4XL/GMQCGeZoM1AzjaNgWBBvvwFb2X+vV0JJx2yS/v1lb&#10;FviPP5WO/zfemPfoR6uCdweOg4eWJY8/vTrt9IXW1F9fbE384cKqeDmzPEq+wI1k3xy8fJkEnMaQ&#10;Ug7vZKP9LJnyGyKFwSayfmoEpd8Y2QOI2vDPXR1lLuuiLGRLnJWsw2hhHSnWegh8i5Z86UespvK1&#10;OtRUWqIY440zlu1FXnK0nA58JCkZ4FlFpFlB+rSMStd8D0sp9TRllNYLDjBMhnz0tzL4o7+XoR/9&#10;HWnXf8FAgu48Wq2VETgx0sSbRrd9Mr2SiTQT80mtxlC9yqHDrpWtTACRYUL6BAgUGKPNAAiRI5Nu&#10;evZI0jAiRxYEPYOeSAbRQ5uI6UQPBUkqsvmUwYMlDvFjNGXmaCdzAxcx8BGNGkhQIrVxCA/R7wXQ&#10;S7Ed+Aux/PRnYjHgF2LD8JYb1bJAQJzAKHACgHobQd5GkWQeE+iZ6NcUKEkefJ0oEq9fAyAp9FLi&#10;IfSxNCDjOAqWWKJ5gjulag+A7Dnk5sQwkxt5/kPMVBu2ocDjk9aJHiZtk+z/pn+H4/83MH+oL1xu&#10;hNFfrSoO+njf0tSwL1dlLb3Qmnb3Ulv8b66sjZdLa2LlfFOsnF4aJSdrIinxRmB4HSoVyU5SwEWf&#10;zhzGrFQXyfM3QspuJ1umh8t+vH534YyyEvugNqLJxkge4SGtPL8tBIAEmFDhsoDMm0lrhLGcmuaH&#10;dVCSPNtfKIdmhxj+XAuRpRUOsxpSXw+RL6eHMSPYXiZEuIgjBg1DPv57GfTRP8jAn/2tmH72d1wW&#10;IyxIPQCJnVTx7l5maSSTEC8WA5RCW3gIZeAciPhouIoKGA0iRkCSa0IKZkrqgnYry5joAmj066kK&#10;CkN6pSBBksJJQz6fzkkGLAnMlMQSIbTXocNVgTpcRVUtlMgQpiBxMRcfSsrWA38uVoN+KbaAw5Gx&#10;X3dVDxOBYgxlYCIJF17B8DZycBQYGiEMUQSuAmlPUk7C1/ToKEACfyYeXdvbCDMcgAxDv2YicZD7&#10;ROQ9yW7I/hlsG+MzeGtJpEW0Xo02FBEby4z6RZR/LE4UGJkR5v8+P8bBqjjOMbU6L6h6Q0XM7hMr&#10;Um+da07u+WZNwu+vYQL3TSsAaY6Sc40x8hWCxFN10diQRsvmGaFSN9pDFmVgII0sfducWGko8pdx&#10;Pp/JIubMd8yMwIQ6XLawBao1xoZUi0MZuA0vq3XhChhm2zHLVpCsiTCS/YU28vr0RHl9oVSOVwVL&#10;Y7yptNKpX0va1YxQsYa0axJEeGaUu2QGjBK7YR8TSf6BSPJzGfrxz2XEx38nMUwb1pFurYy0fwsS&#10;Luhk0i0FSR49k9Emgwzp2pwg5CyAJcOEqUWix2hAokBRcBjSLYCSMZLOOsQ8jYpWFl12QyTRPgm8&#10;JI10KxmgxGsJWM3piGohRK5QSHm4i5mEUakKJtVyZXDLauAvxfTTfwAcAyDpjB/TFwkFUFGcOMrA&#10;cYBJu+8aOZSY62CWIb3i4isglIOkAJIU5vyT+VyrXek0W/VRwZOCqjnFE+B4U1igQZtM7yiZ76ei&#10;WEjiZyhYUtwGvBoXMPxmrq+xyZRIK+M/9o68t89TcCQRgjO9Td2KYxxnz8sNuFA1xr+9sTDkV+um&#10;hP1u77zIH083JMqlVbgdromXb9bEybmVkXK2IVpO1YbLCSTth+aFyI5yf1lf+vbswN93P2XfHfCR&#10;uRhM5wUwx07593OUvodmRMqmHBbfAIw1AKRVUy54x4YIIgpf01SsJXKoHJnhLJ1Hx8irsxPl202Z&#10;0pxOGhZtzp+hd0J3fQH/44vhPrMSffG7shSTz/4BkPwMPvILMfr4FzKcqBKC924V3fLVOL3PZ768&#10;zGyolAKOCZD2Mah/xzBzUkkEa0pnFoW5jlxzhqtQ8uYCiBw4yFhSrhxDJCHKEEnS6KobuAnEPctI&#10;CTwg4eNUphOTScMSKAFHGXgIAAEUYaROkaSEofQ7nJHvWw/5SGzgIQ50610BSQDpn0pToogesUSB&#10;OH6fOACVCBdJ0SqWRhJU0HpSNXoAlj9UtQygUNBoJOF7Bj5CdEkDDKkooPWk8UaSTJRJBSip8LN4&#10;okqs61BJpCGpj+nwlvGBxt8Xh5jOLo+zGPxPQKA9lv4+Sz7bb7No7WYFmaeNC7NZOiPN++uFo4N6&#10;68YF/7h8fLCsmhgi6yeHy7bpoXKcfscFgPJ1M2BpjuPEyjlAcn5FrHxVGyXHF4VR5g2UIwvD5MDc&#10;EEEWL0eQohypipMtRJDJ8ItxvgNl5URf2T+b5iI/c30mQ1UhpnTcSbMCGdHF1mcdkWIjadW6pJFy&#10;pT5CHu9MlKe7k+ROa4IcA4Sro82kLcKGfomlVGrpl6ZiWZKv+FMNMqaEOvBnfy+Df/FzGfCzf5Ch&#10;v/xbKkuDZGGKu7TEukgdZddZEPZSqlQTTIfIBBxNSpwHyRrDrnU3qUBqr6DJ5ALnAIYcQyULlTAp&#10;VQ4AySRSZBE13nITAAIoNNVKgY+k8phIKTiS6lbMT+lWJKlVFF5c3hBxm2GfiOmAn4sFKZYdP9+R&#10;ipYPZV8d4Y1hlsUAELUyQqyZhPRfeyOG8q8h5SJ1MoBFP4ZvQMr1Y0MKpkAicihHSSayJAKCJB6T&#10;+FqCAgiAKF9J83l7Uki/UiisJPD9ePUvdiY142emwV0yPY3up7t8Zj4l0uS/RhYl/O8rZ/kwznvA&#10;X6f7mSSODzPfOSvD7eHCMX6vavNCf183PkTqJ4RLfT4cIB+1biEThJMCiRLYgzZiML0ySb5ZrWCJ&#10;lwuNsXJ2WaScgZd8CXk/VRcqZ5YBGOxEFTTHFupjBI3EGFlfFiYTAgfJxMAhsgbt1p5Z0bJ3Wrg0&#10;JVLOxfeq3h+QhJJKaeULYr8Dv6wry2Lk6ZYU6dqZLcdmecmOcc6yOpKKF0S/lnfLqcjLp4Y4yiSa&#10;fK4syhkGYR/8SypbH/1CBv3yZwby7m3+sczDAbIlFtUxzbw5gGQyTcBC0pzqMCfZWRQq56uS8OtK&#10;lkU4NmaZfUJaNUSySaOylKCTPmUAEv08B2DkUt3SErCS+QyiRirfTwIcSXw/FmBFMZQVRcMy0hni&#10;7mopXhB080G/kJGf/lxMIerWgz9i9h53F+2fQOKjEDcql4ijjJ2k0YPSdhyl6ngqWXGkW3EAItqJ&#10;JiUpVzxgiefzeNwkYx0h5QawkD4BEOUkyRD4ZNIsjRIKEgVLLHM28VQZU7woDzO3k0E00UhjqJhR&#10;DNDIoxFIP1YwJrNlbJyf0Xc5HoMrJ3oP+0zLxXoW5of/xXuRakVEfPCvlIxPjbO1nJk6albj5KDb&#10;Oxal/HZpvuePNbkesmJCiDQWhhtOPfY5qwupRk0KkxYu9Vq654eQl5xrSpaLrGy+CGlXkJxbriCJ&#10;lNNLSL9WwFPqow3nNFajp2rDSMUwi6uJweg6RlpK3vKTosBhspoR2r30UHZPDZUGJhRrA5gpCbKg&#10;u07qhQJ4PRulVscOkc/hJQ9bsqQt1YwmJLyF2fPVgKSKd8RJbJGqiPdGq+VsIMJGH/8DEeTvDCAZ&#10;+AtSLyKJG44pFXHO0oLosRaeMJ9Uq4zS7gTezUtsBkp9rK1sz8MZheJCBb2ULEvVYwGMnypYGTqy&#10;y8fpHE2zsgFJrpaIkaukQ/KTGMiKgaeEGel8+2DxwwgilKZjAB19uxGfihn/LpPPqGIN/kRsMajw&#10;JJ3z1xFeVf4SNTS90uiRACgMZV50Wkrc9R0+FhDEES1iucQxvNvHwycMX+N7CpC3PZO3IEmkmZjG&#10;a5JM+pREdTERsCQoaABPEtEl0w/JjT8iTgSkGVQFFSjKaVLwF9DoEgdI9O/Rv0NBlUxlMsNtyPNx&#10;fiOWTwi0MFVVRUuBx9++syPF+ovl+I34m6kpFk5LC71Kt1ZEHj5Yk/L8ZH3yDxzSoVDWQzvIcgwR&#10;eEWkngvcOBFjN0DSwjvtSjrnTRMxbigLlBN1cfL1qkS5zLkEWM43xFDhAiREk9NYjJ5eFiHnsRu9&#10;SKp0ZmkoxD6cdCxSji+Gi1QlyJLRrpLp+AspoTSsEWV3eZTsZnpwWTT9D5qJK5DHt4aRbrFRal3k&#10;SNmUYi5nKqLolQyHi1jIJgwfWqiIzSY9mMg77cwUX4mHjwyDpA/8hZZ+f0a69Y8c0i2aiq74cU1H&#10;Nt+CfquW0mglnGQSkSGP5t9YUiCdaGxOdJcZvIuW4uGbizgxmV5HpgEUpFr0TbSq9RY0pF8aSYgi&#10;6XCWJNK2SGZKwhjaCqA6FU4XP8rFWryoUo2inGsMQDQFtBz0kdiTXnkxGqzGEFoGjjVwDyIIAIkn&#10;rYoDHHr5taSraZeWdxO0kUhKFKfpljYQ/9BYVO5haCa+TbFSAIUeHTIzfGxIq0yJJG8JexrplYHE&#10;M9yWwWuc7schoqTia5bKHE8SgIrXPgs/T/9O/TdFYQYeT2UwzmmgZHkNf5PuNiiopSDkb/dUe//5&#10;O5d+raABWF3o7bRmelD1gbq4yycbE3rPNCV+f7Yp8ceLKxPkFDvKj9UlSDMz4FVsi12C+doSjNjq&#10;cBFZMjYAsh0k9QUhDC8FyZqJ/myjCoGHsNOjIU4uNL09Z+tj5HwjjysUIJGcMJ6Dmztg+YoU7GRd&#10;iHy5JEK+oAK2F/3WPLy2Mp0+QvZtIs0MRe2cESFbSelW0DepCcCMjgZYGxWuzfCTDZSJ18fbGMZ4&#10;11LR2oCOq5GuexlRpBgboUlIUbwtBsmQX9AfARhG/091/x2Vd5aneYLRu7MzO+7s9J6t7qwMKxcK&#10;ee8QIAES3gnvQXgnjAABQhJCQhKyyCEJIeEFwnsj771CYTIiIyNtVWVlZZns7Zrt7ZnZ6aq8+3nu&#10;DzJzzu6ZM7tnd8wf97yG1/G+97lf93yf7yfv49p8YhZ+8AMq7/8Kmsefm+pYRLEzfKjQ03cCSMrZ&#10;/EVs+F3LFphqj1XmGHFDHqd+Bhs9i5RwGnFFhmX3CihOAJ9NNkuxSTpWI2UpqV6AEU5mLISUsjS1&#10;ImDvhrqtIg1N9ZzYY9mcH5r1gNAdHTBfDfOZ6SeJJZCP49SWhRAQBJQ4QKCTPEFWA4KmQGLTvyoe&#10;KsWreIPHKmB3slkOOJxMFkE5Gz0FEAgIaWx8gSCN3hxls1KV9cL1SkfCNY3H4WKbNGIvXWZw3+xj&#10;lDGzqWZbjJQLBmCxTglQXZJx09J9l/3f8vxXvioIWL2mmnmXxpj/7Qf26iu/eWjHilv1CQV3LiY9&#10;fNKU9I+v2dDv2uKIKQi8W2LN11y+Jfh+Sgr37pk4c5ZA+nwum2lXIJeoG+YHmfO72LzFIViUCHOD&#10;1UfD1P3T0TxPgbysSiJL7lcstyOYIBVlvmiKNF9ci8TaELMAmmeXw82rRi6ppzzkuYOHItC6wmd2&#10;0cwRqui7g8iIIetDUH8pdp05G7gM5i/FRtQXh+hL71Y9BStykyJiGwXHs1TayzYtNNVhbmYXccVW&#10;+FSLPv6hWcTGXIbfv2TuR2bJHG3UPzebF/xrxiUw25ARDpfZUMdh+VZBSCxZBmcLsBzYst5mujJx&#10;l9KogaQg5pDO/RJ7kLVQ6ldZLV2mU2hMWY26CbSRGFymuC2rTaKvi4nz2Wzdq00I1q2l2r+e4uAm&#10;OFiePC5AelvqOiQQT8TiJfLZk9mQiTYG0BIQ5ObI5XIKh8ps2eszlBPFGelYA6V15SKlynqw0slY&#10;peEuZeJCydXSps+wm1+WAteK7yoLFzKTeC8DV0tAScXS6Dk7AVQytRM9V68z+/qKbeSeJWOVBBJ9&#10;tmSAl8Lz9L4Z3sv+61z/5RerIje4iuYiGaT/TVkWIfxyufeKgWMxeXcvpjQ+vZr86PW15L/8oj35&#10;v/myPfH3X7bFAg42cXMkcUUUG1ubPYrTnriBMdF9+0PMRWRHL+b5W2tyqTDYNJdHmu79cabnQKzp&#10;qYo13ZU7zFhtBMDCclyJZUJtrPkK8H15Pca8AxhaX6J48mVzjF1vAM1LXK8Xl3HFcMdUeLwL2bG1&#10;LIA5H2w8zHklcUYDHYRKENwo9DMXoKqcJ9vVQtGwjwr+UPxG3Ky1WBVAQt/JSciNpfj0h7AiKX4b&#10;zepPqYvAffpszr82SwDJsvmfkP59nxP9QztYp4R+lS5Af4VT9SSFxH1kqIoXUXEHKEXUQPJVUac4&#10;mMP9qolk4mKpEStT1BQu0wCHYo8EwBSNVUikep4Z4EaGyIVC4RrjisVYR9ZqBS7fBmognlgozUoM&#10;VQ8JyYV4LEISVi9epzXuky0GisnLfZZ3ZWMKgQQXyloLMlv2foebJXCk40JlQ/BMx0JkwUfLov6h&#10;lc0mzwQUOfwth7biXAqzuVB8BI4cYrw8DptcpgDnQefR4zIATzqAEigUxKdjXQQmgUrLiVGUHXOq&#10;+LJWKbrNiqHmpORBms/K/z7Hb+VvdgeuniiPXPNRY0HgRzqU/1etQBmJOEBdwbaPug9HpN2/kjz2&#10;qiXlL962JP/ju/ak/44C4D9/1c4mpvj3rpmTXpds4jdsXFmRN5zwCrBfILxwh83bWOCJJfE1F9DJ&#10;bcZydAOM3v3xrBim4yaZybqdpIVDzOQxnnMpluwWFqQRwJDl+oJA/l1zNCB03uMLBup8roIjAHmG&#10;y/WSyyfnwq3bNXk0ivhkOzI6sGdd55gKLMW13QGmq5wkAfKiDViQs3QWNlNc7MHa9DIzpJuailjA&#10;R6kj7OFEPhDrbblRK+cTh0BHWTTnX5nlxABrF8yB5jHXbCaTtAXCYx4/fhdWUU1bJ9m8+4lH9pDG&#10;LYJ/VahLLEsh1iIPsORIEAKQpCvu4LoNzulSTIL+nuEN5SbE3WSHbmHDbzTeyAatA6CrsB4CyKaF&#10;H1qyYhDSRBGiwEMtETCSoc0kseGTbJzggCNNsQJuUKZiA6VsrdVwUrmptALMXrcWgg0tMOSHbjJ5&#10;NKLlQSDNAwj5CIfnwnXLBwC7IILuAhD5dq0zu8gU7sLy6m9aBdSWsohHtAS4dLllFixOajgDwKUC&#10;hFnAZACyNFkmAJTK35QtS+LxSXxWuYVKPUOm/Oddgate5m1b9cMWGOFOuvh/ZXMgZe4ulEFUq41I&#10;un8lqRtw/PLztsT/9vO2pN9/0Y471BJDPSMaYGA1AIhjRWLYuMQNWJCXl0nZXgq3IFEK91E9nYN1&#10;keYS8wCvItx2Y1+k6dlHu+1+mqVqqG0cT4F+kmamEGkYPRxiHlJEfHOF4J1556/hcCmI/wK36901&#10;QMLSe7zB3VLWSwH9M+KT51Ton5yNpIYSbQZICx+DOp/qgbKJ+zxEqxF9yPc2neVBDBgNNddpkz2P&#10;tWmkV/0GBMUbMISv0GG4H82qvYEuZneYJ9JB80j7/pkFijapB6J025cRB5Di9SbG8Fz6CQqJS8yN&#10;PASv2VTnKN4doXtwP0CoxFKUApCyVfSXwM0qoLswR1kr0rjJNFMlE2+kkTbO81tvisO2mqIoL5MW&#10;6Er6dimpXKrmvOdaLNdGUrxb+Rw+a5BRheUbTTpX7lMyQEicjR8ASAprJ3FCOtmlDABr3RyKfRpQ&#10;tJPHChic0jb2yGDjZgHubGWkKHbmAoJCrGgRazcshWLaCIoBwW7aCopgIOzGyhbDaytiFUes5z5d&#10;bpi5BESARgDSpSxOjgAgsPCZMrBO+hxpKkDy/rPuWib8OFmXDF1ihRT7pHI7noDexkqWts+B4rP0&#10;HwqDV57fG7V6dV3mtv/TjZyAf/m/eMOX6Oplqat+2HV4h+e9S8kNL6+n/vSLjp3//h3geEec8SVV&#10;8XfEHNalAhifX48EGBH2dP9cGxfrIXC8bGAkWkOYeXZB9YxQTvlI8+hctOk9EGhaoZPcPEBADTim&#10;6pIBRwqDPdUbkmEe1KeZ26fiITViHS5RL8GSvAEIb0n9fk4QL6B8cY1Co6wVIHkFQFQ/EVBekBp+&#10;diHSMMTHTB+L4H38TDXuVKLrJyaR8QnlEBsvF/mZLsiSvQDlGqzis4CkiZPzGm7TaTI2ewDJvnBP&#10;NtpmswJK/HJOck/oJCGQFiMYmhPO2gEYAlE58WXozk7qDO24W21smrMUEI9SKzmAldgPubGKDsSy&#10;NTRgiavFykR/aydp2nTeoyLczRxAxb461d9UpgTYKVZuSz8yS8Uwxr1ah6Vys1mrhXZYTzS96vFs&#10;8AQFv5y8KUrJYimUYtX1NE7kdFylDMifmQBDQHEu5TpxHwASMHIhZeayiQtwlwqxCgWAoJCNXwgw&#10;dvM/lEHnqaANQas8hsVlKSAp1RAi6D7lrAos8R5c1fLYTaaUxwtEu7HIhbyWfT1ZGL7T7Bm3Tanh&#10;TK7Lcmnl0L+j+2RZsrFWqWJ2A5ZUWR6bKHCsShLgTlaxEitUELT67/dGbfK5vsv3zxz3q/p/fgHw&#10;5C0f/x/LYzatOlvkfXj4dPzTF81pv37XlvLffdWe/PuvO7AcqoQTd7xrweVpJUbg8q3iBAsO5gay&#10;aV+zUZ8DiucXyDidC+JUD4LFG4oLtMM8hh/17Hw4PCziD9psh2rjzHhdEivRTJ8GJPWppIBzyFTl&#10;mkcNOeb++TSCeNVKAAmW5PNG3hOQ2Etcuc/JbskNey2AkCZ+QUyi9YwYSO/34Axz22tCTFOxn9nL&#10;JkhynWviAUoh1uMSYtU3AMlNwNKS5WnOYmXqCCYPcTIXc1KXR/nYGYSr5v2ADBLq7vCj0r3Wk9vH&#10;d6diHUcvRxgbNxRBhSTXBQwF9TXtDAM9SSB9BCDsI3W7FxG5MgLxIvW0k61KJVuVTc/H/ggoLJmB&#10;5nh2oKlJDzAFkZ5WU3j9p7hVc35gq+YbF82x1sMPSdVoXL8EAJSoJYvASuJz7sRSyEVRhVtLbotc&#10;GJ3Q2nj51m1yNmsB460Lyd6V4BbtBgx7olxMWdQms4fmtLIYZ+0hkVFOz/7eRBezN8HF7Et0Y0Kx&#10;KwxoN7MXMOwFHJX061Ry6OxL3GyXHlfOfXsTABPAKSHeKyYGLIG1UMT7FGCh8wBjNp8pB1DkAooc&#10;Vi6fKw8RjjwsVzafKwsrbBfgkaVJI52sRIAOgWT9n+qS5DLDe8n/PctncWxJ2KqPm6itnEPX+H+u&#10;IuS/oAj4g9p0t5S26h2T9y+n/v3b9rR/xnLApRJNRMDAhWoBCC0EzjNAkQV5S6bpTaOC5h0WGErJ&#10;vmyQiwVIzgOO+iDz4HSIUyWvpw7CMM4njGweOxIGYRGK+ylcrDM7zW2sxwMA8vRKoXl6dbd5dr3c&#10;PGupMA/OZ1ADwWIRwL+7AjAAhC6/wKq8w/0SKAWgNwDHFhmt2yXXjrnpp5lIdWwH7lyoOZ/lBa1+&#10;DROm5qL4/okpQhu4AQ3fznIBJci0kFA4DlAO8gPto7kqP9SDYZ6fGBdcHUmHZrAxC/kBS/gh9+C7&#10;78KvT2TDx9INqNe8xOvfSPcCJEuxJGS4VlB1F0CwGqls9lTaZSsgSZ5M8zdnckLMiewgUxHvRVxB&#10;WnfRJ2b1Rz8wq8iYrV3wMZSSBcYPYbsQ9akrQ4Wb4oAB352NohpFKtdTVLBTzMFlBhYjU6eyACE3&#10;CVZyBYr4exDvLo/WBndDfXILSi9bYFB7mJpkD3MQUe9q1F4OJNGrDxD2J7py3Y37NptDqW6mZicL&#10;ce+aFO4DOAe5/wBCFQcoztrrrP2sfUkAirUX0MjS7AFQe3hPWSRZJrlv1rIErya2cWKcfD5jLiDO&#10;5XY2IMrVkCPU93NpacgB4Nm4bDbGoREuDYAJLDYTRmaMdLHJ9l36rDRy3Q8oQP7nKkP8/wUoMlWl&#10;AKMqecPWM7s8827UhIxNnY//qxfXUv7bt824VS2kb8lOyVp82UYmibjjK2IQpXc/J+7Q3543hNra&#10;xasruDm4VwqenwKMp1gOUUi0np7bQVqWXvQzgON8mHnM359RPX90TtYkwIzB5H10Jdc8btxlHjWV&#10;mWet+82rrqPmbe8p866v3rzqqDa3TyeYl2THPmfc87urXAKIz1V9pxr/OcB4y+3XqszzOZ4DUAsS&#10;3LsHTMC9UxcM6TEEIASSgt7KJudUxppErfvQZHgspMgJORFqTHdFiOmkyNkMK+AkKopSPXSBCu/L&#10;LJIU0qiluCVVnJJ10POPo/N7BKp+BRugQD6153xznvmIPfm+5jjp2AO4W+JuZWGBsuhZ30On4/Fk&#10;P3MiLdDUpgWY4ihP4oplxu2zH5rVkCbXEnu4kNLdsmSu8UZhPhigqUckFt2veILwJGspOFHFvlX6&#10;VVkku5wMUh6U/gJO5WKsQynF0IpYV1MVz8Zm89fQWnA03cPUAeBjaVtNHaJ9JzK9WNwHm1rrSNoW&#10;lvsfLo9luGHltphjjPU+nu1hjnJ5jPS9Lo/wt9p0V0DkYg5TIK7l/9blgRQXAOPCJdYnyRULtBmr&#10;s4nPgoUCLKWyLMQxim8K+N7yyCwWcF8BANqFxdnF/flYuULALRDlAhxlz7IASzbxUvpMoJ9IatnG&#10;YUpAeC76h92ha+uq0zb+n68U+fx5fWHIf/X/q0avf4E5/r+cyHILuV7hf7X7YNiPps4k/Jsnl5P+&#10;w8trieYVdJDX+PtvcKFey4WStVC8IbeqScGyslix5tVVBmxiQWYB8pzYYxYoznUyTQDiyTkC8NNB&#10;9mR/BHieXAREAtAlugkJroeO4H5dyTFPrpeY5x2HzPPuE+Yl4Hg31GDejTSZryeazNPWKsQeEs3r&#10;hgTzhuKkgnjFKK+JfXRdANFtZbdmLcnDM3pfeuCPB0B4DDRjuF0dpb6AYgsCc2sRkJ5PunWOyYaO&#10;cTIdgeuKMNNeHka8EmoFHzwWfWg2z/0zxj0zeAc34QRB/pl0xklDw7+U52Uu5Hqao2wKhBFMzvb5&#10;5gLDRG+gIF+LaEQJfKrUZXNMCZu8LtnbnMoKpHLvh3uD5YCmvpWC4Nr5f05LLdZDvfI81hu3LZTa&#10;SDxuXQIp6ARfrJ4o6KRe01RrwEpksmnStXHYMNmcsErHaoOV0PCl2AG5JVONdTiY7Mb7uQMMD3MC&#10;C3da074YUXeOy/MkTc7nbSMlrkU6nv/nNBJMJ2k1OIUK/xlG2p3bhfuZt9Wc5bFnWKe4fiIHF5F1&#10;PNvNXj/OaO1jGcyb53kCVW2agLPZ1FgL5A5AN2N9sDRc7lX8EoWFIW6RdSmlC7SMz1qEtSnifiUA&#10;dus6f9NtZcpkaZRWzuFwyrJg4XvAEmViKWVJxTtjkhdUm0//OW374vayiI2nj+z0qDuV7eNzSYE9&#10;LJD/r6yLBMYOpW8JbK4Mbp86Gfvz55cS//HZhdh/enEpnk1PmlXuCylVgeQ12aPXuFKvqW6/vBIK&#10;GJhZTlD+GmC8ATCyJgLRyyu4VxTzBJAXoon8yXregPvFyf4YN0tu16Ozop3IkvA4AuzHuF0TJ8LM&#10;/UsZ5llbpXk7cM58Ptpo3ow2mTcj182P7w+b756Mm2/vdpqHTRVYoRQAQbfiDIdLWS2tV4BE7z/L&#10;63p+SQkCYiDGSD84FWiBcvd4KFyucHMdOv0JgFLOCbaTvHzMxrkmCc2rA7gmJ9K3mQrUGdWYtJnN&#10;G8S8xHzM+wlcjpZiX9LHBPyVctF8zbViwJLP6cwmyPOZj+vGeAV0s8q2QVZkou7+qK3mWHogLo0v&#10;Ae9WSITLcKs+oFPwB2YdGatNxB0eCsoBh4aCRkElSZL2FW5cOq5TKqBIUdqUJTdKAW4em2cXnzuP&#10;k1WnsgLnSmKBg5zetfxPdZz6J1inoeacK+DzwRlzFnMcmdXSWOhlmoq8zPXd9L+UMDulmDmPRWQa&#10;+dulXWiVWdCQos9ncjCz5i8qXa/FANXz+VtMA4+9UOBBAXiLOcdjdP857j+T42bO5AIiAFOX6YZF&#10;cjVHsUy1AOYwLtshPt9BrMsBPiu8PlNFHKO4p4wBrKUK/omDyvlbGZanlFUCiIqJlQqJmXKVLbNW&#10;hdiGA0G3FW8pc6eaSrQ7TWhbKNB6L/l9js+yf797x4bfVMW4N9Xt3Oaq0sX/x0A5lOa+6MahqME7&#10;Z+P//uWVhP/w6krMPz88S9ygOgZB8HNlpURPByhvAMrLxnAHJFBAXgCU103QQbAsb3SJddHlK/4m&#10;EL28zGO0iE20XtnrWI3zynCF43aFOJaF289xy3T6i0ryhPrJ3Qs7zYuOfebz4Uvmi+l288XtLvPl&#10;3X7zzeNJ8+Pnd823AOWrySZz5zwWpyGF91RbrxODzJIeZ8HycuZ1n5EKflQfQioYkNQFmDvHGSsN&#10;vX6oJtQ08IPWQkXZw0bLpJAWAxFRowlSId3Fob4euHoBAGG0G+PcTnIqNrF5uvf4wgbwN/1VvqaX&#10;SbztJdtMU+E2U5+BckvAApq+aAQja3Yhm5M5ezsbxJtN7IlrsJaR058ADlmOHxqXRR9bcEiMIRym&#10;biwZqyQ4XUkU+NKh5duMlKyG3AxtDHz0XQS3xREupF83EhhvxJVy3JnDbMQ63rceUJxnUzfsZohq&#10;KfMXWdfKWADheqmPaaE9ubnMm9aE7TAbvCmq+gD07ZBAPZlX72laGLF9fbcXn18g2kZ6Xil6hqRy&#10;EDTxmk27dXsrfDsvKEQAi0tdbwRkjbs9KAq7w55wo/7F4KI8d0DjbgFzHAtzDNfsCGO6j+7kcudm&#10;rvO5d+KqAaBDctMAURUAquKw2SerA4DKiGls8E9WLZ/fyLpiqtuoRsNtW7gkQ5dpC5cUbIlndqN/&#10;lklWLJFMY4rHkn/cE+HSezJ9+5z/ySBRTrmucNui/mMxDU8vJf/ueUPM71+TVn1ORXvqRBCpVza1&#10;iIQCCSnVl/j2lliI+6LN/moGBK+IP17jZr1pCmOx0a+iXTtz+eJyEBsfQFwK4VIWJJg0MLcvhJhn&#10;nOjPFLBzqRjlGbGJgPOSzNTLy3Hm8cUU84hg/UeTWI/Hw+arx2PmR0+mzDdP75jvXz0yX3P9q0eD&#10;5lnPKTN9NhUwJ1Nlx/phRcTtetNEmy+g0ZIVeUHw/pS45CEZLkZVY0WCzYOToebhSfpQuByo1mbG&#10;NYCisps6QSbFq9gNaOPifkVuZF4hZjyXuSZ1nICdtAMLFEP7/c1AlY/p36vla3rK2WhsumbEJw4n&#10;0HMSi9pKcbDB3BMku9PzvdJ4L6d9dsGfE9v80GyhGcqHkQphCMgl4U6lkqnK8FGKVHUFMj1ke3ax&#10;VJsoBhRKpe5mo+zhVFXgrdO3JoXNxogHuU1yl2Qdmpgf36zPwaZt1cavBASVPhRpYRjwWbu4foP7&#10;uvnM3fwf3fobq4e/39y7nb9vg4G93XRWeBGbsXidtjKo/3uI1UqZTb8HYJXT6cnjOlhtFfyNy9Y9&#10;HqZtjyeXgIxZ9k2A6CqguVKIhcHKyMLU52Jhsl3NiYzN5gwW5gwu2inW8XSGseoyE9BwvRYwwRrH&#10;XXO1Lto+/tdKrEspSYAiirwFWA9l5nbhehXKmtr0MgId/K2WKcfHcSlriBX3kJwQ2TLGfdE/x7ov&#10;+jsmABypTfJ8/38SUCojVv5Zy77gk08ad/4KouA/vyWNKrdF7s4Y/vr4sSA2XozdXHKFZmMK0Txe&#10;2NsiECqWwGJgOV5fDWGDBrM5ccO4fH01mOcGARAuZ8DxihrJ8wtBNg38/IKyXMHWmiioF2CU/Xou&#10;ujvW5GkDDU+NeeZHY1fNT56MmW+wHl+/uGe+YX376r754ult89XzO+aLB4NmorHC3LkgoBCjwO16&#10;Leo8gH4hwIkpDFAsSEhDPz6rxiwHKA8J4h+dxOU7E4SyCgM9OUXrCT4PQJsvwcfPkK4UVIkcwFFB&#10;wewsfrpckgHAMbjP24wc9DXD1T5mcL/PDFi8zc09XqaTk/lSvgdgYywDKizpKIuErPnQeC3+18Zr&#10;0fsAZQ71FWaD0EmYTgdhARXt0kg3Alpcvmg3Us2bTCUnZiUp2CqC3GqsxCEyTbW4eEdTdRoTD7CJ&#10;ThNIy9W5jMsjV68VC9GOhZBFuFHhbPabVd5cbrcA6AXQPdzuZd3cuw1KkC9qM36mn8vBg1hELgcO&#10;cB//T98+PZbXAAA3AEQ3oOriNXW9k/9Rr9m1l+xdpafpqHBWW7m+ny0ACrDwXbbsphMUi9NUBFj4&#10;jJe5vGQBg2uGZTmX6UriZLMFUD3AqSe2OZPlSjykmAbwkwA4okQAQKkhY6Z0c4XcL0ioJdRnVNxU&#10;TacUa6pVTCaylpjwcgFzaBh/ITfzQDLjxcmQKV6Jcln0TwlbPvvx3miXsuPBLv/l/yhQqiMj/+OT&#10;udsSH15K+Yt311P+6S2FOLlVuFvm9slwThxvM8B8wScE0i9Irz7Ht38k10ibWdkpNrPcpKdsdIHl&#10;OSAQSASMt9dC7dLtl1eCsQohgASLwuVrWRFAo4Lii4sCTLBNCVtw2FQxrprd2Dr5483DS6nmGYH7&#10;d1iM798+Nt+8xoK8vGd+9Oah+fbtU/P9l2/ML7753Hz3dNSMnC8yDy5nAFiAArjlYilgfy7afIOY&#10;wU5R8cm5MJt+vgc47p0KMPfqfM39E764X0ykquJkxMU4kbyB+GG1KWF+SXU8Yg5kwJpL2GQUPAcO&#10;+BDw+0C39zdjh3wBijcbzNsMH9T99Njv57vbx+mMG3a5wNtSX3bCFYt3R55UlBBONbkJmH5ziLQr&#10;5t+cQjSiLo2MkrJOuHKnyDKdTOfUJbC+QEB9OX+7uYL71EhscA1L0cIwohZcuxa5RpzaHdq8FWx8&#10;rEJvlR8Lq8YGv1nlZfoOAOqDTNoSQAQM7h/gMw5hOQcOeAMIbnM5BOC1dHtQ92NR+jgIelk3+V60&#10;ugGGloDTWe5p77tRsRWLs4XPADAASksZfTT6TFiSDtywNpbAcrXQDbAw277IDRqSu7lSsMVcIY75&#10;wwLsl1gXcM9OA5hTrJNYmmO0YR8FMIdTNtl45gjfi1LNexlJUU5ArxqPxnoX0htUFLKU78sTC8c4&#10;cFxhJRsOI1pYxnetfpZYhMDjtyz+p/RtS35VGbspZpfv/0g95XDupo+7DkW0f96W+d98QWvsa7JT&#10;OnWfXUwwo8fCTEu5lxlBKeTRxSgsi9wUKOe4Q+JA/REkiiewAgDlGZtdbpVcrbfXdnCKy6pgRQSS&#10;S1w2BJpXM+vNZR7Lfa8B1vNzAPFcoC0uCiyW9EhhUetFA0zhS8iVXi4w39xuNd+9vG2+efXAfPvm&#10;kfkGgHz7+Svzsx99AUi+Mn/5zVvzgqzXaH027uJOPgvZOAXwVyJmuhgdQqVS0Q+wGndPELQTl9w5&#10;CUhO+Jv7xwHJUTb5gW2mFxfjQvYm3K4VpjyUTsLsrTY478NNGQUU44f9zFStv5mwy8/eHhZIDvk4&#10;l1iWIZ3M+9mYpLNFqqwny3WY7FIN9QcF0yc0t5HN31Sok5nH7GbeO4C6xH0XCfwv5DIDnqD5etF2&#10;kgMAF9epk83WhesjS9XLRp1d2vS9nPoCRt8+ByCyGLIGg9WyFGx4LmU1BgH4wL5tZoj77KWs4Mwa&#10;rnFA0wuwtASSfgDSYwHC+/4JSCxYsCJdWBGBpKvSg40JYK018QQkHqa9dCufm4VVaS3RIbOFGMed&#10;tQWrRwt1MVPAsCxNhVwv2gJ4uMTqyNooCXCWeKY+B7BkuQAa4iyAclzuGSA4kSVVHEZ3q/pPMF9M&#10;XJLtA0M7DgVOvs9uvge5mRf5Do/gepWTeMkktoulJSB843zExef9U07g6q6qJI95/2+tidBzrSKk&#10;9HFj+q++aE/9589bE52CG7HIA3hUPQeDbCA2ehz//SJtsayn1DCeIr7w9DyLE1/AsME27pYswNPz&#10;bPiLij+IRxpDoaMAFKzKqyuBnOYB3B8IMLjUuuhvXl30s9cFHAHlqYBiK/GASrEJ7/NcYFHj1MU0&#10;8/xGjfnp8xHzk7cPAMgz8/2PvjQ/Yf34q3dcfmV+8d2Pzc+/fG5utR4xt6jQv7icTOzD/4RrKHrK&#10;a6WBlVHj9e+fJmhX4H6KuEQLN+veMT9z57C3ucVGH+Uk7WAznk5jYm4EcxM59UY4eScPbjPTtdvN&#10;LR47edQX4qWPmWRNHNalAOOLZcEFq95uhvdvM6OcymM6ndmEPZzurWSPru/WnHZ0iQnuWwiI29kY&#10;Q/xteD8xjtwkgYHVRUCt1VOBK8QarJJ7x4Zn4w7sY/PyGfv4TP24RrrUiS8rcbNSG9yxAI4VAPQ8&#10;thfAWFeK68McBKPV+pxYwP1egJrLGaDMWhKBRc+376PXACQ9e7EcvL7eZ3bpdjf3d+11QHKDz6c4&#10;pRVwdGJNujlwOvdgZVjtZTShsVqKXQGJK9+FmwVNS6lctK30DpEEYDUCnosFruZCoSsZOAX8aJdl&#10;Y81xwc4qa0ZMcxIrIxdsH1mxEtzg3EBx3RYy2RjdgL1+1pVsJ266SJpa7mlFtKvJg3+XQOYyivkr&#10;4ZtoO3D97JcFQWvy/1/IkZlrYEymbd46fibp9eetWf+Pdy0ppG2pg+CzPz0fiasVZjr30V+BSRym&#10;Kv1QYguA5LEAYoNeAl3StnadCbRZKmcRY1yciT2wFG9wtd5iTQSU18wifHXJ34LizWXAchGgyKpw&#10;+eKCPyDjdQCKrNEzwPaC2OQlscNLLJjcJAaDkg7ONW/HLpnvX98xP/nqjfkJ1uP7774x3379BUD5&#10;yvzkx9+aX373lfn6/qAZOJFl7p8jiCeFrXhEhcRXM4xg8cVUK7mvWgkAuX080Nw+FmBus/nvsuHv&#10;HfEzE1iDTkBSl7TW7AMkzWzkaazFnSOAqNaL2MUH0qUvy4f0Mfcd80cELwDQeHOb+1mTWJwJnjNe&#10;441bRp+8jVuwLBW4QbgBXQICbl0P7tLUoSDeMwCwACYs+AC+v9bQXqwSwBjmeaNogY0AiBEswpDd&#10;1ACFS7lR/bx27z7cKgscrgOaXoAkgMjV6uHSsSQ8HvAO89wR7hdQtHR7FiizbpcDGsf1mgWJLvux&#10;Jn1YEK1u3KubWJCbMxZF8Y+SAp189nb+D7lbnViUjlJAUuaApK1EC6sCEFqwKLpsAyStLAX61wHX&#10;lSJXrAm1p2I3XC/AopWPe0ZMYzNlAEUxi2KVKtLFRTC2BZLCwE9x+7CGfF99AisgkUU+hGum2C6P&#10;ImsyLcKR9ATt2Ki14N/t9Fo6XRHmOvd/YE32J2wIv7438N7L5vT/XgCR9XjGRnyGW/WQavT4kWAy&#10;Ib6AZCvuFqC4EGseAZTH/P0RJ/t9HqP1sB4OlGglVM0VfD+zKVwtBepYFAXwAMSCBHB8zu2XM9bj&#10;dQMW5IIDELtwu17atDCWBIvyUvGJKvBsaFmuF/SQPG7YaR42V5hv7nWbn757aX767Y/M9z/5sfkJ&#10;QPnumx+Z77AmP/32a/OLL16YJz1nzcCxBGIoQNJAgdNmy5xkwBNYx6Kl3CN7Z2OSk4HmPusBsckD&#10;3K7HJwLNLSxDF5mcOuKSQ3ErcSe2sdl9zO2jfgACUACSOyf9cdm4bUHhR6+Ltxk7vM3+fRqwTGJR&#10;bh0JwC3D6hz2ZTNuNxO4M+Ns6iHivUG5MmyyQU7fO0dIGtQih6STm/caxBKM4hZpA49ba+QPOLQA&#10;DPcPsdGHeD3rOinIZg3wuD6d/nZxP7d7AM7NKk9rSRyrAyAAx7CsB3/T608c4rPzvw1xv0AgcMzG&#10;KX08pp/7+3m/AQFT13k9ZwFwACILI5Ao/lFC4AbAVnzUaYN9WWQsjMBCnNK5x7EuAkm7smV4K3LD&#10;WhW38JhWZcOwLE24ZVewIA2AxQHJZuo1xDM2U6Y6jeo+TjBfQft1LhOUd3rNI6ajWa4myMZbvcq2&#10;EbOdp8BZQ0dqBayIfOgsErCIdIG9wESvkPULfo/r9W9zA1Zcq4hb+0egXCzY8vTexaR//+Y67ghV&#10;amWSFG88oSbygM0/BlWjsyqAAGqrGT4CjQPax6OLsYwyiKK6TcALi1byPXdPEPiewL8ndfoASR8b&#10;eAOSZ1iFF1gJgUSu1mvikrdYEi1ZEV06bhYgkSXhsQrkX1N81PMFEsUmcrssfQVgPuf9n1FVv3cp&#10;y7yElvJLgvbvv3xrvvvuW/P9998BkK/Nd199YV2wn3391nzzaNiMXyw24yfkJkrITq8h1rGKifyf&#10;APvBKQGEuITNfp/LB6cDyHix8bEQk4fk7mxHyAFFyMil9oeVCzWFO3W7DmmiYwCDdee4P+6XNhoA&#10;OcREqlrcsaPbLUhuEd9MH/FlbryftUITPH+yhr9hYWRlxrFWE9U8Hktzn0zibZIkI5zCPViwETJn&#10;I2ScxgHVmJIDJAMEEsU5SgoMWpdJlklxj78TpHNb1kJLoJCVkRUZnAnEFYPIWuj/GGONyuViyaLo&#10;PiUfBI4/BYlcsYEDAgrLumXbAROAATyKZ7QELFkqxSc9WK8buDkduFgdWJJO0sUCir6/TsDSrY1r&#10;YxQBhACfuERuVrMyYNwnt0uW5CoW5ir3XQIk5wFJA66X7mvhMarrNJLePkWhEk4h6XCSIgxvTfWa&#10;S9o5gJhQmTrS12TZWgFUPSnlGg67yhhSxBQbU2g+07i7MDhzobRfh21Y+Pv4LZ/+dfGOVb5/sCb3&#10;zkX/h1dXk9l0Mdbff6LTGoCIHXuXk3X0EEIM5bhbFKFGj0Wb+6SDH56PNvfo4WAWurl1glUXwpKr&#10;gn9/SiBhc2NZnp7DopDeVU3kFanfP41J3szEJALKm5kYRSDSElDkaimuUQVedROlg1U7UQZNBcBn&#10;FBcfUzB8qCB+us388h2ZrW+/Mt/95BvzM1wtWZafcvsnX702P351B9fsihmg/+T2abJbxDivsSLK&#10;bgl0AslD4hJV3e8TwN/Hety3oCGQP86GJjbp5BQ6FrvKHAYkPeXOCazYYxrLcZsi5LhAccgLKwFA&#10;OIknDgMCXLZJQKM1xbqN+3ab59zBktzG5ZoGJHdljXQf7tndowCU+OYB8cxtpZJxV/pJHQ+SFRs9&#10;wG9xkD583DCJ740AFq3Z4LqfQL1fcQyxSh+XsibapP2yGAKJMlSAcJANLgDMulajBwEJywJErhdL&#10;ruBsKltgmgWUQKIlYPRXYfVmrs/eFkisJcGydBOTzFouBfk32KQ3rMvlXAoknbhcjiVRetgBRSsW&#10;pgVg2JgEIDQRp8iSXFI8otgEV/cyVqWFZEUbqWd5OZcpVJ4lsN+ftNG2B4e7zjP5gYs4EEI45Pk+&#10;DvJ+WOgmXLN6eGWHsCTlVPBFz5f4dyRTjMPQPg5BOTN4zTzcr7m/z/Kd9+/UvGVpK1+07GTDxXJi&#10;4z7VOyfrYzbOYy7vstnHcLGuwWVqACTD9F38ASRYkDtUpieJU6bqxKINAihBFiQPqTmI7q66hwMS&#10;WRG5XM56dQXLcZmYBEC8acS6cPvNVQGE+/8AErJbFBhnQfIE0CrD9dSyg0Vzx5pcSsSqUYVvrza/&#10;fDFmfv7Na1yur83PCdp/gev1/bcE81++MD95Qy0Fysq9q2VmBA7Yk7NYEl5LckOWWElMorrIozMq&#10;JgJ06iWO66VaiTJXvqSBt5naaOauA5JefNsxNpLAY/+OhdD18RovCw65LONcjmGBxgHAFHHNFJe3&#10;sDBKBtwRKHC77G2eK5DcAhi3uO8O73WP69Ns5BFO43420SAFvtH91KmqAQcWZQyQCBwKqhUnDJK6&#10;7ZPfDTiUELhJJucm7o6AYrNVbGrrjrGpbXqak99aDLu2ARJAY90uWRLeFyukJQv1R5AojnLiFd2n&#10;v/Xv98RyeFrQDPLcflkS3lcA+R+CRKBxgCJQWJeLjJfiEgsSLELrTOp6FiQWIEWbCdzdcKlQ0BFA&#10;SBlfYCk+Uba1ldWMZboCSGRJ9jApII4YI9xlDsXGDWb0aChA4fMcIL4hUaDs4CnYBweZIlAIgVV9&#10;9jEIeUTC0A5n7F0QDIqQDYhqbPiEWGXO76vpl7JCEy+peTxWk1M9VgS5nXsIuT2gY+8hgLmDZOg4&#10;IBGv5yQ+3xAgucP9CuYFjImjgKg2mO5AiIGHdZpKFRFqB4GrGL3a0ALKC+s+BZHhUjpYwbvAAkC4&#10;FDi0Xl725XF+NvMlS6JY5rlIjlgjJ8YBdFgAByhsdJvpirHSQvcbyF51HzG/+JzK+9dvAMfXBO7f&#10;EMwDEmKSb5+Omy+nm827/mPm3oV0Mw0PTMRJ1UheyKLYTJ0avgCJtSqiqZDlIk5RfHIHS9FR6m2O&#10;xjPKLXo5cQLZK1ye2wrQ5U4pVYybNAEoJrEQE7hPY1gLbUjdr2B9ms0/LYAAintkz27zPd3GctwG&#10;QBYwxCvTgOMOrtb9Y4jm6QQnRukn0B0iXhnHvVIsMlYDI5rve5SYRd/7MG7ZINalT8VMspC9gKhH&#10;hT8bn5CCxqoNs1EsOLSZ5VbNpKaH2NSj1HL+CBg+L+7JLEhmrYkuZV0EIutecam6yQCWaYj/TZd9&#10;WBZZEWXAFJM4KWLFJn+8foN08GzhUW6WQNOO9Wgn3lP1vhXwtAMe62bZtDBZL0Byjcc2En9cxopc&#10;tLGJG26W0svbzHWedwVKTB2bP58JZVGbF7LpPzaNe7C0xHb9fLYbe+WaYY2okZzJ8GJeDfQUqvOp&#10;klpFbC8GrWSNxQtFftYPmlHIurlkvD6A9jJ/iwWJTuXHWJEXxBoCyQPcqAe61HzBE5FmWFpY1AWU&#10;jx5hCM4dJEMFDq3Rw0GYfKkqMvuD2GWC29P8+HfJEGmzKTVsC4u4W6q026p7E1ZF1oP1lutvrpLZ&#10;mrn9EusikDwjJfyc+ETxjAMSJxU8CxIV/57JmuAePsWiPCG9ew8K/de3ms2vvn5uvv/mC/NTQPLz&#10;H//I/AyQfPOo37wbbzBfDx41b1p307wVYe5RZVcL70stm/Ei3uI9VCBVpu4+gbtcrrvEGYo7RL2o&#10;TVxvagBJL9maSQ4EG2MccdwqpXotILTpZAXYnNqMuj4h9wvXyloTWYxjJAOwutMA4zaguEV9ZZql&#10;2ETxyl1+3Ek2+gjFwEFcihFcqXGshd2svO8oB9KIAnu+bwWmQzXBWI1AujcD0STDoszEIsM1WBI+&#10;0wggGZarRcra2dhseKydzVz9SVZrlOfNrj8AxVoWZw1hgQaxHAMzQb1iE72elmIUJy2My2Uzacqw&#10;qVbDdVkXUsMqONqio2ISltwugUVBe6tiEqyJgKLLFlwwJwVMsZF4pLHQA4qNUr4uTC4jdlFgT4zT&#10;BJ/sYqE3LAQ4WXQmhq6bQxvvp6YL0fThoxwauJsduHDXeQ1lto7BAdsHY6EQ8mcGfK4EQBILqTQc&#10;a7KDRjjx5ELXzcfl+hA29pxBC5K7co/Ox5HKJdagJnKHU9bq59ZLmwrldbRyT0HOOwkdQCCZPhXJ&#10;YE5EqQHFMKnKIU6xMX4crSmsyjQ/ukiCj4gjZguLCsBt8C6XSxmua8563SRLoiAea8J63uBn1yxQ&#10;npFCFvXF6f1Q4VKWhdtYqGczQHlOJu4pqd3Hl2npvVZivn1w0/zsHXWTdy/MT6nI/+T5hPnR7Sbz&#10;1dAx8/XNfSjR74akmW4miZ8enaW3njS2lUfFkujzPhYoRYuBXCnio5jBSt22YEkQcjY1MSssz2lU&#10;1gFLIDdLS5msMV3OVNy1KXXq/sGayMoAJsUwShHrMLkNUG7LTeXHvIVFmOS0voUbdUcAJAgfBYyD&#10;ZIZUNxk5QPyBlRhV4A5AhnC5Bg8HI4sUYkEyUE3KGOumFLCYEcOyMoBKn3NsBqzWdZJ7xmMGlT5m&#10;jSr+UA3HBu0Cg2IUEgm81gTvNa5MHK9hnzuTJFDsYZMFM7GLrcbb2McBhWoS3TxGxUZ7W7UTrIiC&#10;5y4LltnYxOF7KYtl+WCWC7Yd1wvQcL1JHC9WQ5HHTJoXykoe1XnuawZI4qI1UGOqhZKTR1NWNOTT&#10;0PUf4WqtM0NMOxtgTyrL1oo7dgWayylV5hNcCdo3m2I4bzCCrf5wNEOVwtEE2AFfLpgu0x2wrcPW&#10;/dDsi1vogOQOrtNdNKjunkZUmqD23iluQ0O5AximjkdivndQ1qcIA6V6/BTA4W/jVN6H+XEElEFl&#10;WfgBxwgqJ/lhBJJ7xDIq0NnNxnpBgdFJ6wIIaiWv5WJhReR6yZp8LouibJetnwRYoMiaKHBXn8lj&#10;3KDnykip3VfER7lfAgvZqWeko583xMP6hT6DK/Wm76SlrHzzaMh8eaebynyb+WbsjPl2oJqW4kJ6&#10;XLIRocjgYOB/YZM/oclL6o4iUTqWz2kCU4r4MSB5QrwiV+g6bNcjWJJDBO89BMejWA6lcq314Pq4&#10;TfnKmmjzzdYatJHYdPZ+MldKF6tIqVqMACK3izVVS2pYG5pNNcaPekcHjuoh+NsDuHZDZBfHqoN4&#10;LYqMNhbhO5cFwZIMKtNlAQGQ9N78XYH9sHXNuE4cYUFiN7piE9VGAB6beozXG7PWA3fOWkEniB9T&#10;qpnXHQdso1gdC3Qsz7AApgTATKwiy+YAxEkXCyQWKFiSHu5TlusmAbOWLIwFCgCZDeCV1Wrnf1Qm&#10;S6udA6GVgFwWRCC4yua+QFZVdZC6zE0wmTcTe7iby1iVa9SUGnGzzsJKUKdjGkzfHS4IYKz/obkM&#10;l26UYU7ioHVhrVoAlXhzsiLV8N0q49BJo/s0jSxYPIzuaDdiEkASSgC/gzkuoawo4po9ETOW5DbZ&#10;qdsMvrl1IoLsVBg/GqMKeAO5WlNYjpv0mDfsgk4NUW4SIE2djMAfVkBE/pmMy/BBYhKu2wIXgJnG&#10;VbhHOljNU8pEOW26DkheiX6iFDBAsa4W1xW4K2C3ATyZLoHk5SWlfQELJ/sLxSIULJ8DFi0xhV8A&#10;lBfUN57gMinh8IQN/5T45MFZgHI+y7ztOQZTuMF8NXHR/GjkjPmqv9q8ay/gPdNJNcMmuAyXC1lV&#10;pa91kj8lSaGYxDZjwUl7RVVeYHkiCj2u1jhWoY3s1pHEteYwdZIeKriKOyYVoLMxtSwdRe4NG31Y&#10;PKgZ/10WZRSATJEGVtFRtRSBRNbWsSjENWRgRsWfwi0YYpPcJiszSQF3iCxaP0uBuy0isqmHdCjJ&#10;agCCYU76IT7HIBvcWhiuq6o/DkjGAZpcJsUcNgaR22VTu1yXBWDDj8k1FDgQAZ8SW4BkwzgumQWJ&#10;3DqAIpDYuIXH/2nGyyFxivMld0qxiNK/TtFSp7eq7jcJ4FVb6dN9AglWxHGxFLiL6+VYDss3EzNZ&#10;VoUlV6pFATkHkyrqAsYxSI+HIZoex/Wvp9bRAHjO08NSo+GxMKKjkYkNgp2dDhWlh8N7BEstq6qU&#10;81Ueq9TvUXheVbQOVNDIVUJ3Zib98bIkimOiaLEWUMKQfw3D9Yrc9NEfQSJLMn2cNC6Uk2ksxDgu&#10;1C24Wro9cSwSenSQBUkzaiLTpzl9AdUwMcgg4Ogj4zJUzQcCJGOcbALJraPBbABcmRmQzNZLnEDc&#10;yV4JKDYdDChUVJwN5BWbvKAS/1KP4/HPzhKXwOESOF5iVV4CmidU9R9Rx3gEW/cpPe02K2fBIj5Z&#10;HKnpeHrgM8znNw+Yr4aPmS8Gasy7GyVYrUwAkMTzibc4DJ6fp9WXWGbyiNK9KnoSlxGXiNsl6op1&#10;7wDnA4L228QRrdaSELjHr2QjcAKzceSGKdCV9ZBLYqkdbBq7/lC5Vr0EN+oYGS1Ik4p1FK8JKMqK&#10;Wc6XLADcpz6C016KtlP7g+waIb05iGvn0FRUOAQkBOhDHEhDykDNZLiGAOsIccooQB3RxsYFHifA&#10;V3yh2oo4ZeKT6TPLuozqebZIiEUhVhoVOEhhq+Cpeo1S2KN6TT1WtByeJ8tiYyLRamQ9AIYA4oBD&#10;tBSH/jJbHxG/S7SVXmIY1Sl6ue2wh9WrIgsi64E6v1K5xBYtWhwI13CzrhP/CSCXqWucylUr8CZz&#10;MHWjOUTPSS0B+mlmypzh/hMwnsuJLzQgKAzxvYB1H9MqgIggB/0QiZIeYqI2XLKLgOw04UItlkQ9&#10;+nvgd6mXXoowGiYUizZzDCuCTJcGroZCUYnc9AEFx3l/dLdu1YXzg4XxRXGC1e4gO4Vl4b5x7uuo&#10;CEBqFBOIRu8U7tYt3LDZQHHgAAEjhL0hUSQ43SYx/3eomcjdslki0qpyt55ROVcQLpDIlfpDvWSG&#10;q/UaYLwiYJ+tk4js+PIigDkvHpcq7rIeWJd6XDhe85lqMAhGPGYpiFd3oQUlYJFEkFzHp1exKDdK&#10;zeedxeYVAHlAC/AdsnPj1TtMHx2DAvXT8/FW42uUTfqAEQ1OjwkNZPTDiC38GJCIx6XKeAumvZZ+&#10;kMPMTlSq1ZIY5UrZE9fJZo2zSWU5tBlHlVZVVqnaSQuLrjJ9bBvW2ilATgE80VMm5AqpMMcG6ofM&#10;108AO853OrkPS0B344BoFdRJZE0EkEHee0DgIeMl6z2Mq6sUsGJDpYRHsSCqpygTNspmtsCwm1wF&#10;SyUQBBzFVGItyzopwwVQWBYgeqy1SrJUyohRF1H8oUSC3KsZd0t8sVlO2GxwbgmPttru8Lq05IrZ&#10;6zMgsdV3Yi0HHFpQTxSkE4eoMChgXILD1sA6S11DLpZ65g/SxViVvJG2480kkWBDQ/o8AhNbwneJ&#10;NKL5UjEPBCQnaC4bPhZq+gF5B4kPNYedp9X4BD36h7A6+xLcrPqLpJI0Ulvj7mLJbsXR1BaGfFMw&#10;qjMh0FQiNr1P9+mMuyXNqikq6aNYBPV3Cyx3UEW8gyUZAzBt6F6dJjBqghY+cYLMFn8bwpL0A5CB&#10;AzQmceINAxBVgOVqyYrYITpkhtQWq5hCtZLZyvsLVdZxp+ylquvibKmYyFJMYi9VncfKvBBQRFOx&#10;/C3iE7JPynQ9JU54aguMavkl8SD+GOyAx6SuH6PX9YA09T0SD29bckkQyIKkUMQL40QOwm0KgPRG&#10;epEvb5T7Hp5JYAOHcdrCPiZjZmVQ1URGm4BAIiuizNL1YiruSRvoV19DQIjVVIaIDSb3xbo5WAsn&#10;cHeKjJbkyH0K6m0xUaliQKK4RMVHCxJtVizOEBvLxh9slH5cjwmAMIH1GJqJSfr4sQcAifo5elWF&#10;h/g4gMs3hCUfwKoN8N0rNhmUK6V4BatjLcisK8iGUe1mQp9VgbmtsmM1BCJdBxwCkOIrfR7FHwKE&#10;/sfZivqQGMQzABFfq3eG1GhdLBusi9g4s4hBeikoOiARMVIumCj0TgOW5XEBltn6SDMHg6yHGsNg&#10;gNiuxXNQTc6Ssj1Kj8xBERfpCSmPW4c80Sb6SgAPLGq1JKtFN5zAezuCfMEbPjZXqbIPsD+VCm/l&#10;NS8r7QvDWkIWUnypQgmmFFcrD2UVie/Z2SvMkoxl/F0MugEa5x3C7PpwUsB7ZkGiivoY8wPHDxGD&#10;HJEFIbNFjHKXDNcE1xsJjGqRh0FlwkwwA32cDTVAEClXq581zHXHRXMUR9S4JC6UNLQe4SrZ/hLL&#10;4RLZMcgBCJbCAYoDkhcN/ja7NUt4FPlRwHkpS6PHKsulwuQMeVJxyXNe/4XSwFiSp1J9xBJoUM/D&#10;0+JiiSYDALASLxqSAVQCtYgoc7M8xORum2PSPOdY4YNzfNFdjF2YYqSCSHATbNxHNmsmsTsVG6kJ&#10;YR1G2QhXKUQdhpYid0tZPblathDHRlJgPEbmaoJ08BQ1E+vfCxiWESyQqDJPjYTqvQJ3AWSKDJVO&#10;dxvks8mGlcVS/IFPPqHPQuZpEBdsAHerl+7GXoDSwwncCzh6K/wtG1jV9V6sSw+bvEfpXVynQblP&#10;AFWJAsUXE6rfWMDKkqh46GkzWQLHBC6XMmrjYg9YIMktw03DKllOGI+TtVRdRO6d4hBbVRezWGwA&#10;wNiDRVPnYjegEU3e1kes5aDGYwuOatbi8wGUbgGFx4kVbJm+BOaKR64DkibcqytYkQb64W2vPIfY&#10;qTwPqCZwrRDXqCQrVQaVRFpeki9S45S6MiX2EMzJ77XyQ+STlpge9KH7OLQ75bbxmhdwy05jXUSP&#10;r8KKlBO0lzC3UtV2iX0nAhTNhUxA6SacuTFhKGUKJFGbP/qjJbkJ5aRv7w5MdjhZESroFA9lRQSS&#10;MWIT5Zb3Rq2kEMOXzgx0a0mwOL1kXPpZCtqnapXKhJYiijmulq1gs5Ftdmumt0QgUbOV+klszYQg&#10;3oJELth5PwJqgCJGsADCdS1bWARMimeezYDEppNFnlQgz0n/gjTuM9ysRwBDIHkAVeYeYg4SdLhN&#10;wfM+fK37J+LMFNpdN5jlXh6+yuT4o3mVsd3sh+R2itOlFVG6QSxpF6fcbfhnjxn4Y/ldpJofEGAL&#10;JI2kEGvjUENJWkMcE0Jdg9NeLovNbpHeFfuX6rsKi44FkUVxAGJjDwAjfpdzXa6pxkeIyas4BkvB&#10;6TqI+6EKuyzXpDJZsIBlRfoECPpXxBbuxVVUS3APLlcPVqRHhEYAOXICi3QMANRRTa/dYtdE7VaW&#10;BwvrpHXYAxDQ8sAMyNGD3G+pNAKTaClOLDKiegyVfcU9ltsFAC3LeKbKLpD02IyVXCro+3xuW/9Q&#10;ey/3W2uibBYgcdjCqvz7kACaBYmsiKyJaiKOy6UahoiKcrPOcxidJRNVjwWow+LX0PNehc5XeZwr&#10;3YeORpcAUgbVPQdts1jcJf91iPOt+QgQrTd9tcTRuKktvF6jrJH6TuB01STzGsQvJUgpSYxPUqoa&#10;MGQXSpfxmtrFa2lupCRiIzVpIHY+MQm0lB4U1NtKg+D/h5G2AwAHw3EJpLgeRYoxGAEDVPkiV5IG&#10;hruFpZFGrwpXffjM/VXyf1UbUT3B6cMQb0sgkSURZV6Vcqe3RClgcbicLJd6TMTnsoC4IJCon8QB&#10;yhsszltRWbAiNo7BXbPAULZLHYwz7tcLCxTFJ1BVYAqIDiNLdoeM1b3jykyRqWOw6DScs+kjMTQn&#10;hZjLeX6cLD50AGLGCeCOkOk4zUl1tUCdfIGWfnKbg0KW6RlZr/u81gib9So/3FHy7yeSVrPJg21R&#10;0PaTyLXCd59WnAEIdDkpmgqgECVFdQZlj5QidvpNlAnjMWIpzFS3lQ2T1ejj9BvAooxaS4IbxX22&#10;Tx5A3AQoPQClG2vTZ5uoZjoOee6rtgTz20fF5vvxVPOzyTR7+ZPxdPOzsQzz3dBO8/1wqvlxf7L5&#10;pivWri/akVZCk/nFVVLeEEnv1YvYSbMZ7ALJKikrpkSBbcSyhUMn/phtzOq1tHgtJxBXG6+yVg5Y&#10;AMoMG3g2LWzp+rxmF5bE9sArDYz1UX2kheKhekaU1r3AQaSg/DQyTArKj2Ppq+nXl1tVArW9GJCU&#10;SkESwEiseyeyTMpEea+cC4v3Ix4PJZ/RGRKm0JCmemKXOkkXAbIKNWIRv+yiBz5bmsdSqdfMecUl&#10;AMRO60JTOI7BQWHUW2LdPjGVEQrcAUlfFTMJmSqlKVKdaEr1HwjnxIGScjIGHzfUnORD7gldTiHG&#10;lQJVOL437hap314m2/YDFAX702S0/gAS6Bw2iLYBOy4X2SjbF8JGd2jzM4VFCULMNl1ZKyL6PNQV&#10;1UsAyNvLcqd47jlfLAVxiQAh0MmiUPB7osyXCJSkaS0QuXzEe1s2r+KiWZCQrh47RAYPkHSXBZkr&#10;OT5WaO4obbESjqtNxEJwMh3j/2zIxWLk8iMirXOXLN5DrJNEIcYx303I7ByOXwWg1mIdcC9FQmTz&#10;W9KigKGeESzJGCBQAC+AjLFs6lXBOUCagMSovznZJtF4cGt0SuOCCBx9MI37SIkKJOMKyBV/AAoB&#10;4yYuVhdWRBuym/u71UhEmrgbl+YxrdYPW8LM2eJl5nThKlO3a4U5VbTGXNiz0ZwvQ9x7r6vpoNg5&#10;SIZtAvr/BEznW7L2sL6fNCYhE+uwutUeIRFxtSwPkXJWHCLq/WzD1mwR0QGJ09cuZq8EIwQWgUS1&#10;ENsSbIEltrBD11eTVzcWWf0lDkDIbLGaqbhfw+USSCQ5dAqQSLfrBNoBRyliS/lRGsLF0tlCQ1iX&#10;UkdRRivRazXB+qdmO+J+MYhynGUCweVCX6wHjVWI4NXS+WmLhwCkRKIZUoLUGDpUNtOlsq+JWho/&#10;wZL+sRRodDtyC5Kxmz+gq1HFREDSu49Ra8wjbEAw7UpBIGaQzADzA8dwvbpoezwKiosDltFLwUw/&#10;hnqOQRDs28ewG7Jefbhb4wRJU6RRb0O1EDFQioiO4JsjpuBQStSK6zRi2QCegFwtu+oneXHB11qR&#10;N1iRzwHOWyyJXLAX1EleAq4XPOeFKCmsF2S5nus16Fi0/fCSIbJawo77pcyXuFYCyV3io3tyt8jS&#10;TWJNxmrCsRIBuE1YEkBSgxDaoQR3sw+zvZe1B3GGSpp16vh/6wkUe/ZKXgiGMGCZIFC/BkiUAj6Z&#10;sppDhFPXanSph0T0EuIMah7jAGWcuseIAnmlTsXfmlljat4CJKPqVlQ6Vlkx1TrU+yEqB5utx4IE&#10;tweAjHCSy9USQDq5X+3CnRQWlbGRnpdWF1bmJif9cyzJk45oc2Y3BMy8VaY6e4WpSltsShLmsuax&#10;uT5A6FrZmg9xMalIR32E0PcHZm/w+6bU7wemePufmcrAH5hzaYtsZusmm3eEjKXNpvFZZAkEFNsB&#10;aWsefC4AoWJgh4BCHGVFJrhPMYrNev1JeljNXnLDOlVtl+IK1qQdayIllevEJtcIsM8SrKsecgL3&#10;6BhiEMpo1dLXL5GHMpRgrBgdILFSQfCuMhD8jmRqly+Tg72Yy6KNfjxTWmnEjhx4B6TZxfMqIjeb&#10;3bhlBYj3ZSOynSkhbuIQjdyWcn0a4n65KFvmo0CTLVFxkR7R50ry0BiOjwat2HZPVSgFnB1kFDSG&#10;zQ9KfAD/8A6Qj4Up8cPFcDW7aag/gW84RIA/QqDfA0g6qJsoeB8hH2+pKGIAU0R8CM3lkQiCmO+H&#10;UM9lSWxGyma5ZqjzoqjgUr2k0eollfU3WBKB43PildnYRHUSuVgv1ZUIsdGJQ1Q/AVxKCXP7lQqV&#10;AolApPiHSrwsyX1cPn2e28QNal66A1N5DB2tGwTu5/gij6FzW41/WkWWoxJFksoIgkKEGMpQ/qui&#10;9fMoFdwzaD4Nkb27g1DdJIH6ddpr61LWo6+1GmugPnhxu4jDAMkkhSsVE8dkQQQSioNKx4o7ZWsX&#10;crn0GEAyhhUZmalez9Y8BthYshgCSS8ul0Aid6eXrkW17nZwv3raO6SFheslwHTjd99U5yIgeYgW&#10;2heDCF4wY/5Zb655MbjLPO3LNQ+6s829G1nmVlumud2aZe410ajWmGKeX0s3z69mkOrOhBmRgBsY&#10;hVwUqpfXs7GK0eYGAbWyleqctJZETUsz9BIbqKuffYaHJYEHxRfqF5FyigAkoYhegn1R5VVMVErY&#10;xiq2vwSwqJVWLb08p4n0r5RdpMF1yio+YgUAiPS2apBbraKuoVikCCHzfKrkkjiVLrBco3BA4sl0&#10;MZ+V86l5rEfgAWuPMuUByQ3hkpWhsVWMAHg+7lUWavMZACBdg4gI2J3BQwwVwv1iLLrV45LKSoa/&#10;rAuj8Nw/Qohw4ZAxgKQfMLSjmn65IAR+lj/+OkBBSb0D1+v67kCUB91NUcASc5zTdYQs0Ahp05vE&#10;IjdQn+hVMRG/WoGomq4eKC6A5qHT/CGbVZtWIJkFyixIrDVhCQivCczV4/7Gdic6AbzThKUi4kws&#10;ImqLiok2NlH9RGRHADQDEluVn7Uktg/EKdbdxbrdhRclEE8d2YG/HEKMRV8IiiSKR/aFk1YMRThg&#10;B1VYJGb2MHeknLWPL6yWyux5zP0IMdpkbbjNtx9LIdBPXQO5U0Akzc26y5pk8+s7sG6WUruAxKld&#10;OP0eAo3AIqCM8zjdJzqP0rfqUx/QxsJK3MTV6sVtGcW90/09uFg3CNa1Osukg6VsEuAAPF1cyn25&#10;CZg6OelrUhn8E/IBAm3zkAFdaHZFfYrUJ8qS0YtMXvQSUxDFmIjYxeZ40grTkMEQouyNpqvAzXTk&#10;bDbdbNIeahTDJC+6Ofw6CHql7iJZJNsvb6kmjrKKQGID9hlLMlvvUO2jSxk4uYISpVBPvUiP+2AH&#10;Y0kU2FsLQrzSAVA6eEwbB8N1KCTn6Ts/jdRPnZULclYN9ZCD1DUEkhJAks8QV4nP5fL7SNdY4+s0&#10;pMiLMduBaxhnHSqhbgS++W33E2dWcAAWyb3SOAkGBWWy0pCB0spD+rUYYBRLVcVqlkmPWFT7zVgV&#10;DS5agmWah4cxd8hqBo8Sf2jzXNsdCkACEEv2McfToAQUBkEkC6aA5mZHENSSnx5m5rkaWW4QRHZT&#10;cxgQJYWTWr0k9wGIltp4RQwU3+oJLtdDOvwe0OEnwYWnaqSyNRNV1WVJFLjjXp2Xy8V9gESWRcB5&#10;qcfYYiKBO4XEFzzXBvA2HSy1RwnbiYovGSI1eSEcIYlU9atLAJuTXksZt2nAMgn5cpgN31jgxzhp&#10;uVlYkkhcrQjSgmEEhKhrlHGSFKOtJbBUUXDaxxd4IUenNwF/kS/SPhvN6fR1nLxYKSyGFFamcbMk&#10;+iD+ldwwWRlVtAWSYazs8EyleozHaI1iSYYBzQDWYoCYwtY5sAgCyE0sRS8bZ1zfKy6egvUO6ECq&#10;Ggskcre6ue8GrtYN0r83Oel7RVQkbuogtVyePN+UxM03+ZGfAJAPUHdE7DvkI3SBP0L+9CMYzAtM&#10;Q/IK05S80jQmLjFNsYvMlXDEEkI/NfWRi8zpqCWmhhn37SWqbTh6WwMkEByQ4EJZgMiKKKvFJreq&#10;jg45USJ1NohnydKoLqI++x41X9n6yYybhcvViVVSP0gzz7kiCdRc2m8VZFMcPMxhLKV6R4mejYv7&#10;W4i4XC76Wbn8Rlmc/BonEYvcawDDjTwR8pNeWUGI9MioqCNDW46LJYDIguRqlIPGTDDENIv5MnlM&#10;VS7AtS7RfBV+4yrkofYTt0gxX7claJeO1ZG7VRW7YOTBAyZmTZLJGjpI/LE3nOxCACYGIeUET6yK&#10;L4oUvtRItjLzfDnqg5vJP8OsPECqtBKJFqyJqCnqK1FX4j0ySw+wIg80ysA2L2FBoGDMguThGYp1&#10;EocgcH9qe9lVVWfTc10WRPGJAGKFIM6rgKj7lQpWilhkR6mnSGjCSQQ4rcFKIzu98ArorY6wXC7R&#10;PgQQ1pQq5uotJyMljd+uvVhMcubVmONKLMZe9JcqWKV8OcUaVkPfcwknTQUnTQV/L2LaruRIzxDU&#10;1yK/eSZzI+6VY6luszFvYUUEEocGIsqHw3lyAEKKl+s2/gAcWiPEI4PcL5Cok1Anr5UCUv0DF6qf&#10;6voY3+sQadhuxSEsicu1cdJ3kPqVm6V1Q8VFnt/HRn7GiO6/flpuvp3KMl+OpJnPh1LNq37cqu5E&#10;87gz3txFr/mWlPxxTT9HI+AVh9ozEgpPOeEf4CrdIi6YYKOPUszsZNMqSaDP51gRPpelvKs+4rhZ&#10;AoLtSSeWaLEdhfCtYAvotuInm1wggJ8lN1oWsMChdl0F/BwKlqMFSBpQnpGmlloxjpKqlSSriodV&#10;aABX4DbtJq4oJFWfHcp4BX6fnbhJGmkXTv+HN+O3JQUbDEjyg5Gj5feq4ODbjeRrgeauEKSraKgh&#10;RLtxo6WJXIYYd4UE/rAc+1B/rEE69RAxTJVmpiBml48rpxHamX6fMR1g7ujbxsz/w3viZ42R+Rk4&#10;yJBN3K7DZHv2x2GyAEtt6jZA48bYgBW4IIxlZuLUQHUoG40fUFQJConqK1H7rkByDxnU+wBEJ+w9&#10;gtr7LLXE3jtJSyogechp/4hM1ZNzAoJcJwElAKo88YUq8ATxAopEIZwl0PjaNLAFCY9/KmChISyr&#10;5FDwRZ5UodHJqN3HclkNLWtF2MACCTWcKTa2LMDQYaZWEWsdkt9qrQlAiUKEeQcpQsmHEpuUsioA&#10;TQVfWgGNPHkkLjSaoBaRuDOZLrhM6jMhDYwVmRATWEG6ZUOrExCA4GbJkugU1nWBRm6plqWpA5J+&#10;AmNxwHqU4sV9UZq3C0vSzVJaXVamE3p+OxZEINHqshkuR370pjJfPFdM16doMv/V/Xzzq+md5i9u&#10;J5lfTseZX92KN9+PRZufDEWbH/dGMz8m3HzTEmK+Iwv2Y+Rlv+b7/Aqy5Vdku77gMHvH7/QGl/mO&#10;qtUiVgIOFQLFf5IwoSjuAshNCwA+lyjtuErNED/FyL3OpYp30gvuIK66YeWDnHUTN8tmw0RuFIkR&#10;cIjEeA1wXsx3JR5BdV7qjBYkToXdAYkraV/mkTB+IZNOwnSm9yYRfEejlRUCU9dj6TwLkjD6QDKZ&#10;w1LA71bMTJj8INwyxRu08irtq/SvNJEPkvav4XevwYWrwXIcpkZ2mMLk/ng9huDezkShhoLFSfGa&#10;wx5ZNP7TScTqRkjrjtXGEkzGYLrDSaExVYnSfRk+eqk9ZaWGvoKsyEZMfBgnF8NsiEeU/RmEIzRF&#10;i+RtQHKHlOsdvmRtTNuvzbpPBsgKvZFy1AlvezX4cazckI0xnDjDITI68YgsiizLazJgn0tfmNhE&#10;7tlTNWFxXeB4JivC0kCgV8xbFEisRCounRqmbG+6iIm4WYoRJjg5p7QI5scBSx9Av1zkjzXB1FJc&#10;quL/lMulwTuFiFDvxlTL5SoDNJWY7kxmiBdgXaoYdHOaH3P8CNaTOGcSqyDynyUL2h5zqBuqVrPR&#10;hvhutNGGRWnnunWvZla/rAi1JlHuHXVFbXrRutVL72npQQKJTvROxQhyryqJEyn8dljFeunzEi/M&#10;PP8WadsnjOe+j97y4xYOjfYw8+4ms2L64s3XA4nmbTtjujtjzXedMea7tmjzI3Sav4Gb9iXx1Jck&#10;Hr6gp/8d118A/Du1FIpV+SfeVGarh5hHILHiczbtizWw7bYiKEJIpCZxHV6b1lWskG4LKHpcF1ZK&#10;S4C5AajkjrVJG1iuFmnfJhIElyF1SgtYqoyHJZQNfaSK4T+airVbqV/iEankpzHcNYWhPLHIzMYw&#10;YSyAvg93slpbGUcRAkg0b15KmHnMeMkCMLlks6QLvJcZLNW4UwLEUTSb6yA5Kj18zApz0+/OffvJ&#10;hMnKyNXS6IZk4pbk7XPNgfgFk6PVDP4ZIa07fBDSIi6XCond+8JsOrgUBGZRlczhDTPJJ+/B3HUw&#10;wKYfgmA3P1i/WKpshmlAcgeXS8RG9UhMS9gA9+aeUsKARFkuBe5PVNuQu4SFsGRHG4CrDkKjleIO&#10;uVhYDRUUlemSBpeAYomOxC2PiVseU5mXNRFAZt0tXb608qhyu8isqauQXharXKLqNp9H2ScV8XQ5&#10;qo3N5+7epxiMYhVulwJ1gWSPVNkZcqOceT5gKWPuegnZkdKwzSbBDb8X830Sd2BURFDiCts7ogDc&#10;KiOKQ8XpC0jU7CMuVb+C9xnXapBg3HGxnH50Cw6AYS0Ip2sX8cYNpXpZysQN427NgkTaUV0CibJd&#10;PP6GRKyliCIJU8iQbbzO3iSm0AZ/ZDJDP8F3n0u6dAGbi0vikOKYT5lJssicTFxkLiYuNpfiFpnm&#10;lBWmhefcyFhvOtM3mnZWH5t+kv3Qx2cZFFXfWjpVyzU7UpZMSvMOOVF0kmbcq2sUX6/OqMpfgbp+&#10;hSp3E4G/436pA5HCIZalE1C1z3Qeir9l6Sg8/xINVfXURo5K31cBuw3WsexQUAqICfPYh5q3kozL&#10;n7ANWvvWpWS1ljLEaIFxYVbkVoYnBWFVoqGUpGxjQCkFxnTGUggkpfyuB4g/axOpumMxjgOKE7zP&#10;cciSdVzKzZLwtqxIEWlljcdLkZA22a0E1FYqY+beenot+L98b7SaNkdAMkBz1SBriHpCJxbjSKoX&#10;4waYakqAFO+yyOzC5WrZs4MfHmtCClgFxXFOnTvqPcHlmsbnF0jUJ3GHusldtfFSZJO79cdaieIJ&#10;QMKGf8Gl6Chyr3SpWETXrbuF66WMl4J3BfGyJNaaYHWsJbFKKkorC2ykjfG3leF6quQALtcDQClp&#10;INFERAOZFl1EHYYAdwwAT9gecWX1gvjituJ2EX8ou8WSqfZb/kNYoEyeYl5ICaDZjSuWQ4oxgXki&#10;BxBmHrZ8N0faRzI+CmwlutAPYPrUby4ZG3UIEsCLkqFM1ghp5GHAI76TLEefBBvY9DcFDk5ZCacJ&#10;JDdxp8boNBRpVDFJF/UoJUpuKD4RQAQquSoPj60AAFqySURBVGgK+G1MQnqaOKsCqdRwv6UmVCMi&#10;2CBZiR4mB48gC2u5M4wRcf6fmqM0jLWwQTpJb3eShLiZusm00W15NWK1Oc8g1cNBZL9ilhOgk9lS&#10;4K7PyHWpz+s9HZAQT7Dx5TK1zIxtuEag30j2r2FmTslljWWAYnIVIezrNDzJ/ZJl0bLZMEkBYUUc&#10;mSAq4zMgOYyyYjXTwSr5zEW4WDkE2BrzlkTqNnILiiZUwmU1/Bmdt2XJPOO6eB4j8TRtWH0gSyko&#10;LmO2PVkslPgLqH1I7rSaxJNAot/5BCA8DjiO0pdyCB1hzWth9qelzWeQ/dJY7gjeJwoxiditc0gl&#10;L7z35FLAv3xvpEa8LQ3WxJJUQw7jhO2R21XMFx/jZuIgfIWjSZRKU8vV3ViSA2E2cOzjpBFIbkNL&#10;1hI5TkVF9UfcUW1C2lH47Hch9d2DHv4Qv1dVcoHDVtGxIArOX+BaPTvnzWZXhkv1Eyc+cQJ5xwWz&#10;wLL6XTPxxwxQpO6omslsrUQpYYFExMp7ZNQUVKtNVtVw0UWUgh0VSFi2BRa35hojEQ6RlFCQXo7l&#10;KAzZaNtA4z2WYIK9cL9msiSMh07lFCv0XQQYEO3jf1dLrWoJ6qOWCyUxhl4A0S8rQkGxT9pVuGJW&#10;oX02RlE8otSqrIHGG8xU1O1JrVoJl7PcKQuSmaXsloCi2zexKjrh7QwUWA9XYL4WEYCGkJUJ9Flr&#10;vBFc82NIUND2hSYmeKkpUVoVTeFWmATj6BCPQPnoByCDyetNf9wa0xOz1nTis59CyPssmlT9/B9W&#10;81dWRAVLjWOYsSQdfMY2AO20z+JqacgPcq1NrEvUki7aoT7bSAIp3qBtFrp7MzGLxB4Elj+052p2&#10;iXR+AZIq7XVktxyQMD5PPeic7FkBoo5Qt4A6Eg1bN4IReoFM+fJc/qkFyKZFcy1IvJlurBglGpDE&#10;I4CdzYFWQnp/L4G542rBrtAAI9LKNcxsrMad2wdRsoK+eM1m3MnBot873IU+EigqYQAljtF9Ncmf&#10;Pfm6K+hfvzdItmoY69FP5b2Lant7WTAB1g76R3bQ8BKA+VpnEZpEqf5SEWlJhm/qhxmC2DiBqyUL&#10;Ih6SJeyRAlUq9BYb8BaAuUM9QVpS9wCLtHUfs3FV+3hyxo/Ml+gmcqtUeZ+xIFx/JTV6OFsChwAk&#10;K/OU6rs6G52eFIcHZq2Jekx4DRUTbUHRqjyKfSzha9w+MlBK/04TvNssFCBRdmlMaVpRQ6CF9HNi&#10;n6HKu1eDb/BH0YLlSyaLQrEqkzHU6QzszEDArCiALxSg7AIkraWikiOEwXcgkMiKiEs1COj6ZS04&#10;MPr5Lvr1+nZ8gYJ4BfPEcbNuFy6SJS4qW2WBAkgI2m9y3XZ6EpA7VkbgUbBO0K64RZlFLJDEKBz6&#10;fKC5VOpvigUS8vt+cJDC+R8KMrxNDinUxNClpooNeIGaVwdDhsboCe9nDkhP8jrTixUZiF1r+gFJ&#10;Nxq6p8PXmHOcsGp/sKonopKQVBCYpU4vINtNjiUQc/c6sYdikGu0EciSXNAIOd5Do+LOQCvR2ITz&#10;6knHBbuGxWjm8QKXROWuqz13ZrjPOSRLNfnK0lAY0KMq+y7SvZmaqCvLyAEdBh0+iPZav7WLzNal&#10;85lf/4nZxOXmpZ8wmpvpxlDcJTKneS+FuMh7xKTQECNeq4aA/RAxSbWd0ajZjBqxzawX1UQEQDoT&#10;dyAlFI7HFK5WXhIDMVvn8pzPXr+47PPJewMUE8Xf6oD8d604iEKiH01WvvyDlPizfEmtbaL8D4o3&#10;zGVSklKPDN8kszVAdkZyQrYXGhdjGjLkJG2jk2wOCRuIJXtHzGAJHsBxEkgeEsQ/UZbrpA/xyjau&#10;YyXY0DYmIeuluogKjFY0W+4YYLBA4PoTWR/dJ+q8Ange+5jnPpb+MHSUJ7ZwqR4WjbomHuJ9lAK+&#10;jfsna6KCokDiVL6VFnYU4CfgYXXjPh7kyytR9RV3K0vTagHHTvclJh3CWyoCZhkUr/IBSQFm+VDs&#10;eli2xHJs+GHFJFZ/F0vC7V4sRZ+shS75XgQSxSDKdM0CRSe13C2b9uW7tAVCG5uogKiGLeI9624p&#10;2FXQ7AzWsTQUZbQ44YcsAVJsYH9zgV6ffD5/CD574LbF5iAH3Bks/sDVPNN2Ns2UUnfI8Ftk6nG3&#10;+hhK9ABg3uM9HwKwW7hF/UnrTBeB8umw1aYBd0xunC1mCiC2OKgBP5px4mS12nCzrmMFrCVRTMJr&#10;XMGKnGeuogByGv6b5i+eoHLOzE0rbH2OqWGX1JuubJidhKUedTF/UTEBRHV2QA8xAgF1Bf+LUrHi&#10;UkVJF4vfwW/tXOOHR+OF1XBhsOpaQLKWIaubyW55Q00RSJIYC67x1mViUpBkkcK8HZ3NqtIoOdK/&#10;JZodj1JKvqb1kpCKs6ryaG2tR70RBnD0VhEcPyM5MI9SyGevnp7znffeAIF6FzPKrxUhZQqv6VTm&#10;Nv45HwIb1EGSPUmhbWbCLGZu1SeYHwIxaPW99L0r/WtVUtgg0rOdYlNMcFtAmSaonYJ6IXkcLYmw&#10;CSQqLj4+JbD4WKui9ZTN/IKN/YIN/4S/vSTWeKVAXORFWQZuPz5L0F7Pc7h8ZgN5xSQOSKxmr2RJ&#10;RYMhYFeS4B5W6v5pXD0bl8jtIoiXJVG2C5CoqDeBhZuU2oksCtmqq4w6KGP4pwpQGeozIFBPou85&#10;BRO/k661ZMx4JoHhLhIZu7wXc4pK3ocAGyBo2E0v7lSPvQQc1uWasSSS+JnR6HViEidGsZQPy42S&#10;+8XztCmxRnKhJD4nfa2eGeKggCJKilwdpX1FYx8nY6ZuRVmb83yWHE5Mf8+Fxt9rgTlVE2vOAPwL&#10;eAjlsLcDuS+akXUXKQjfTN1A2jfGvKIv6AFx0gMAeTNlrbnB3+pCVprzxCuqvyjW0mex065EpOR6&#10;p6Z2YdmUbWulwNnKZ1JccpXgW5ZEw0jrAccpZqgcpzB4DMugiVtK7Wq0hEa/nSX+kBqoQKUZjJrP&#10;qPkhx9OZVAwNpRq3qBKrVsjE3QwC6TgOpx2bPzMBdAx6rSIGWTHfrFv4kVm14COzlhn2rlgT33WL&#10;TAQbXLFIIVlJqaEoq7WH9H4J9S7NIikiPbwLy5FHHSxX3gIFxgRijyjmYEbx+np+BB5TBAmAKCsz&#10;NNccS13e9aol8gfv9VbCaaLxqI1eC9FRTkD+OxjvYfbFULnEr9slS8IYZu9lH9lgSNNnlQJWs5Xa&#10;RFVEU8OOmogUEOvHm8bNuA1QFLzf4m+38c/vsyEfs5GfqMBIjHKP/gtdPqLv+zGu0eOTvhYkz1UQ&#10;JH//iA1uq+hYmcekhx+dVlwj0Tu5XE4B8VG9EgPKoAEM1WZm0s3S773La2oOotPo5EiRTpLpsvwp&#10;Ff8EENU5bAYMMh8b/jgnbgH8rRxm6qUgya+MVrL7SmIRzPIWSHE05+TgghVS0DoQvRpAkOioVpdm&#10;AERDTlyxZmdSv/2a7SG3ixTxAFkwCVar+u5wunQp9wsrNKPAqJjFBvWkWsfUZ8LB0y3ioAJ6Gw84&#10;hcUerICyTqMAa5gNPEAa+ApE1Hwa4/y3f2Z8vBaa47XJpvVyoQkLouBG+nobfdwRpE4bAILcrIlM&#10;4o50iJpYg7cnYwHOetOeQMcf1ehzjFtTMsAWElUfoVJux8bJmukzqGZDFkwgUe3GDh6VNZmJSc5h&#10;TU5CMREHSyrvB+koPIgLpUGhB4kHJMZwGgCd5zFXAHAj81guosZzIt2TOpRAwlgEgSTCGTsdT2Y1&#10;DEuyffVcug8XAIq5Zj0j81bO+8ACxXUZIOH+eAL2PPZqKQ1Vqpyroq4iYh4zE/NJZORCiBSBMYff&#10;Lkutu6STU7yJYfheNKMkDgsSxUEYxXtFEFrEec4zR5KXdD246P+D9/roI+nG1WojFrmKu1Wf40vk&#10;v43qpbvZRc45TYLCbsupbs6hJ5jsSGUk6UdVhLEkqgzzY8llEUA0B32SzTbFjzxrTW4BlnviOrER&#10;H3CqP1Qgz6a17hcZJ91+SLpWYBE4BKSHbOhH5O4l+CAhiMdYhSfS6p2xFqrePyYJoFjlUT0Awnoo&#10;1SygWIAwAkGXqs/o8jYUcdsRCCjExrUB/AwZUSCxmr7EViqSVkZy2vAl7sQPTnQTUNBmUkzGd5DE&#10;YZGONcmDD1QSvJLK/WarSyaipzaTlBOdUWqicUhs2qm6Kw1s22tFUeG70pKQ3KB0yyT/I5E5ltpw&#10;pemrWEmaWH3qRJzla2mTcoL3cSnlFCnOj1thCOjhqBUWsvm2e3xqARFKfcfHZ6lxIz5xxQXxkmib&#10;x3xzhaLZAHHIMNph/THLiElWmXHisd6k9aYFidBaahHnrLvlxET9vI8KnnLzBBRV+XWpyv8sC6C1&#10;DKuC/sE1Jm0pcL+AaMhJ0UyISTSFSgFyJTWICjauKt37yVwdIUCX4ns9732Opj6JHx7jPhX2DhBH&#10;lRIziIqSQSE3HqseikX3Qcx66wpZkk9xtT4yK+d/YNYwmdht2TykhBbbYauFKghjOZStEllRdJQs&#10;UrrZ/rwW9PgsgCJio2bbp2vsAiBJkddAoiMZ6nw8cWgs6imxxHZxHnPJhC3ve9Tg/aG1JGpr7SRo&#10;b8WXbSgM4J/YbkrDXU0Ggy3j2SBhLsvMNsxcJIHN1T3hZL/wd0VuVMFJ+fQZJQ+ppsy281o3TFI7&#10;LLleAouUCrVsnMJpLkq7mLpqbHoAYB4AGK2HFLgeEHTf57rijKeyLliRB1J8Z1TbQxUniWcEEFXv&#10;72OBrNv1JzSYB8Q9AouAIvAo06YWVlkTAUUgsRbFTqlSskFMXjhaBJ5lpB+z+FKTKFrF8wMpBZ6o&#10;9CKxWRKgSSdGKcanLeGkbiZoVnFSU6Ps7EHNHFHMIXdKILFAcECi2EWXVjhOwAAg0guQyJz6siWw&#10;McjmlBKmBQnFuwHcHPG7lJaV+6W0rEY1qJNw1IrF+ZuL8LsKObV9iEc8OBG34B660WXn4rnSuACS&#10;LfzwIe7zzKVo+vMT1pthrOAwusYDrB66Tru53czGPEJV+yzp0V7iHJsU0MBRFRCxblrOQB7YyLMV&#10;d2ISWRRV3a8rDUxSQNmt04DkOLGJYgypl4gfVcbJXor7sxsmbyWxwSEyTZq2e5zuQ81BPAw4xdfS&#10;hN0yQFVIjSSbuCSOjRtKhlVs360AZBNZrbXUR1bN/9CsWeDUSSII6vPwcixfSy4VCRgF/RkAJAP3&#10;WCuTg825vQqSI2liXfKYdP0N8Oj6Tqr5yVDpE5iJmbRtPsBd6oCkn6C9lzijq1LBeyi+ZSA8JX/+&#10;ESbD8gVHwrQM3bgUtuV8iGSMWM5lE5AqHqdNcpIGLKmrTMqCsMHUgDXGEjlPfSayLgKLncMhITR+&#10;+HEJTdt+agdACvSn2DhTFkwaioMFUNMUNZd70qYifaui5AM2uuaF3KfmYcGE1bmnuYbEN/fsddwr&#10;OzbBcckeApz73Cfg3NOMEen2WtdKMYjD1lVhUbyqCatWqLkh4lyF2DHS2WRVFLzHkjGJBxiJWJGE&#10;zahqaCouMVoe8/Z2M9l1X+RqK/GvBijVLhSs92ARJERgx63JrbIWRIAQWMiMYUl0XWCRVOkw350K&#10;kLbwiCVRW++Y6iuaW8JtW83XaDfqK4pHBnWpv2kGCIH/GUbEFQCS7R4LzTaPVcYTQYOtnqvMRguU&#10;FcaT/yPUdb65zOncSyZrMAawRGFNWD2RKFIyC/Ia7s0hiKynUSS5gXVQi7AoMioediiBMAMUXVe9&#10;pk3xiLhbylhpdDVLQg5XCOIvAJRTsg5s/gMovZdF812JwUtKt4ATvIiYoJJKeg2p2UPUdw5JWVED&#10;eHDHbC+7JH8AlGokCYAkhO9828qFxm3JfIL2+Wbtp59gReaYDZ/NsyzgOFLz+cpM4l4p1kjDcqbg&#10;pqktN4tpVloCSZYsiCjzSAlpdHWWKPT8jup3z9HMd56bwWdLIxZKBiSnMpf3vW4O+ZDORKrPe4lL&#10;aOOVNWkpkc6WiI5bSH2uMNFkDQJJsXkCksC1C8hwwdvaR4Uef3yUk29EcQmn5TTB79QMUCZwuZxm&#10;LBUZpYBIPcUu7mMDCByzm1L1FclqSr1DWrgSfJvgtgTbpLerS/3NyZaxANFdNrlGFtwntauWYQ3T&#10;uYOFuatl3S2JWZMssMBRXIKlUOCuATpqu+W1JlUr0cAa+/5qgHJAPMn/1LM3iJTwOgQjMMccFFGY&#10;80TcrTiXpYAE64KAWboXAbwf1Ad4Pvs5kTthRfdANbFZLgXqqovMWI4hyfOox4T3E0hG4X6NSUsZ&#10;isyYrgMg/d3yurAO09yWav0sSOSCWVYuq09tvrhhdmmKFHHCKfz6HDajN/HINkDh473eeNG154Kf&#10;7gZYPLbiDbiRwud/ugmoewFGb+Ry0xOxzHSHU3WnmHgNAB0KpAOVjdoOt01AsQVM0s0dxB6WfWxT&#10;wAINpEuWSJd2mOnsAjSaqKuqewM1krNQ4I9LDggLsQfLUMApn8tpnUPtYxcbthTg7AcoB2mUOkA1&#10;vIo+9EqKf2rPLcDyCCTxNFMJJF4rITOu+Mxsooi4hszWqgWfmPUL5xrfVRxi/H95xB2ipexEBDuF&#10;fZvE89RQpQxZup+6DolHFJ/wmhKzUw/JLoL8HKyInqs4JQuACChJaASnIXJ3ImMWJPvoIQAk3ViU&#10;LgXx5cGcEMGwgL2JSzabaD6geDLbVn0KNRl00ZglxnA/9RIFrZI6FU1DQbx0oNRyOsypqkKbgk8B&#10;5xYttHcAiYSgNcXJpoYBzB3qLPdRrlcviijtEpK+zca5JU1hLR6jxIDaZ8c0xIYGI40kmAI0t9l4&#10;d6yrBqES6yC19ju00t7RvBCptWM5NBbBITo6qokCipUUlVIJFsyCRI1RM1NmFTBPAZIJ2pav7vLm&#10;h8SaAJJ49xUmhmJVHOCQJUngcif3pbMh82jSKQpahC/uid5TFFaBarkEra3iu7SrAIX6SbjPAYrq&#10;KcQVgHRE/eT6HLrO5xrh/aVKIusqyyuLMWip9E71W/HfbOpYvC0F05ooe4L+/GyC4+1enwGUFcQl&#10;WBLWBj7jRhIOXtwXsnm+aQAkXRErTR/AGIhAPywcsESsMjfCV5smuv72EcccYghOK7JLXfT7d8HP&#10;s5ksS7JU4kAZLsDB9XaSBR3EQh2AqR0ipprw2nH7NAVY8kuqnVyhqHiezNVplGkOAQYpuSveywQk&#10;Gd5LSbUvswG2ekaqoaNUozWwl+sVkGrzGTWtFl25W+FY7u1rPjVboMVvoni4ilhkw5JPzebF800A&#10;1fYkj5V0Ha4lVU/hEauSxO+SxP+seCMdC5LJe6poWAQ4ink/9ZGoyaoA96wQRkUeFKQ8WSEuM7Au&#10;KVib1O0YhOxVjiW5CUhuApCbpIK7q6DB8+W0lwfRhBVIlmurSca/9SX15rES07byY7rGOFkqIqyL&#10;NrAfNwF/XBpc+tH0Q/aTfx8gAzPIDztM1geCGD847hcn7KT0aaX3xAZQfUVA0IZ16hhYCSj3ApAF&#10;jkiT3L6Peokap+6pj54C5T3xwnjOXTahvVSFHybuHazLbU2eAiyyJBr/oLFss5OoLPFSxUXeR0CR&#10;VpZ6P9QpaPWllHVSHMXnnODz9kIHOQGlPokx0on8SPEuBHUbsCKbl5toLEsMfnCS5yKquhtM37Ek&#10;08X3N3I01mbJBuUu8dnHcBmHsVwjfI7RmYTBn8ZDTjMWj+V/G+VAsNQVKaUQq0xo5JsyWBKjU6Fy&#10;piCpTFqPpdirsEh2CZDUIfuUxQm8jdhjG5bD01NWZKVZ5wpIcL+2EFvtcONHp3GpDfpJD+AQUPrC&#10;cLegrHSE0l/CpizzWGTK/JbRokwRkOzT6QwXvoON5hhV+GPQWE7C7zojPd50pt9C9DxDm+0Zrp+l&#10;OKl1hnjmHGlfTSc+S3brHHHJOVLCFiToCVThRomZm0l9IpkKdwpVdDVDaePupeC3V/0j1DRKoJMU&#10;krZNAyQxuIo7SMv6cFBvxbXagCVZTaV95fyPjMtnc00QIInn/0uliJhItTwRq5LMc1IAlyyIOg+L&#10;YXkXa6Y7BUStAuokAkwRXL0C/p6L25yLhcnGoqRjWVKwdukMJT2ft9oBiYqD3TNKKZp1fYOKbgc+&#10;9nXEIc7lBWMiN1m+jBtsS89VNKIkEaiVR3GKKRUsy0MxDoWKGxqQSY9JD8/vI0vUx/UhwCOy3piE&#10;7/hxVXSUSPOErIPiAPnkuDjOfQrqRYyUJXHilEk27W1AIQDc49S9ywn7AH2v+1ijB2ysB1ieR8Qv&#10;D+20XKeyLzfsHmBQPCP3TJezwtSOtXLcLgXsVspTl4BMCuwShLYjB2gwUqGuGcpKCWnRBCRm4nGz&#10;klxX2QA+iR94J7SPMzSm3WrIR8YmkQ3kZSp3rLD6ZKomD8o6AJIRrNqw+tpnmq6UelafuxIHw9Lu&#10;sqMU1GeitK9E/gQSJ05SFkuuVi/xh9KxVpDBzh+h0GizTLBwpXaPqkg6p68nhU8vr7XGE1dw05bl&#10;ZoPbSrMe7t1WNlHgxrnmArWHDmKPXmSVesJmQbLKdOxYZZroHa/mxD1MFqoRJnhjsT8FP9LLxb72&#10;8jKXDuUE2R/qIaKeqKNQ02zPodNbn77JnAJIJyTgh9JlTdxquj/XWDkqZQx3a9gnLQdp25fiwi41&#10;iXyHce5kD6lJpAIaxQk5nPa5StuKXEuGLo0NG0PyYQeBu9/6JcQkAISgfQlB+0qC9o2sIAqJcRQc&#10;pemr+YcWHBBzd1F1LyDbVYQ3JNcqH2CI6iKhbIEkH2Co4r6L98vhNxaYMpX5ohi5k9gpG++gPpvs&#10;VjOB+xU69VohLnZV0ZBEv7uV1UG1sZnYpLE4lLTdVvj7S81WLMnmJR9QgFlCDYUTBT7QRQKzpgIf&#10;WlvZGBTjWsj0dOCudQKcDsxxN759n6wNqx/gDJFalEyn4hg780+9F6rck0oeJ9gXWDQcZ4ogdpxT&#10;dJzTc5KNO417cpdgd1oqkdIbBjzT1B9Uf7nDRpOAnKyIBZNo+oBBfe7KnklRUv0eikVmxx1IHG4C&#10;q6TBQ9qgGhkmwWkHJJpwS/sqmRxVwM9mb8OtWgJQtASUhRQc8eVrd5rJ87mQC8Ot4IBOxnj3z2z2&#10;ppHvTpNjB5Wl4n1G1GxlG64oBPJZZqfkOrUTFSUlGiH3VG6qkhliMage4ogvqOHJgoRLxTq9uLK9&#10;KvBhTa4DksOAJIUqs0DiDjg8t60xLhRBXbeuMi7cdtdoAfeF5iJZpW4Imv24WNbV2oH4N4DpxKpc&#10;g5JS7b/MHCLL1bhb4HC4WFc5KK5Dw9G6RtGyiUtn+XIfv72lpcwsioPXiI+aeJ6yhBcQl1MRUcJw&#10;+xVrUOQrofUgDwDIDdpJJimazyUt3mgAE08MGK8ULBZNK4JCXxjZRX9iYf91S/BmFuJqfWyWUh9Z&#10;Pu9D44ol8SctLKueDNsgGQAqc5XPhpeV2EUBMZvYR2nfLFsj0VTelXaphTeHwqKKizmqjXFb4hKy&#10;XmnEJlmBn0GzWe2A5EiqRmn5Y7Zh/yIAcQNmbBuBWwt+6VVAUkPNJCdkEz4hxZzVKG9QgT+TH8gX&#10;AJmN6ukFUnhnSN/JtJ7h+jm+lIsyseTBL/ElSUziMpcNkOoaCeYkL9qhvu2ZPm2J3CkvLw2vAenf&#10;qkgpC2SXrA+AwA2Z4v5bxEC3xBnjNLXgYZNN2wm20ruVGzeTblZMMjP7Q3q3mhgrayFi423cIBUP&#10;beVdvr9AYk9zxSdytzQCWjMBUSJE2OAi6cwyeESx6+dRff8M35rJUyczaZlNN024nTl84RFwfzyW&#10;fWhCSRVHwR5W30kbiZAbbOIRYrJhAD4MSPrQBe5DFfGmCnWqus/0wM+OdRPFRTI+GofgxCTIAAES&#10;O+rADhElIWD7zsXOVfOTr02/1lDRTiUbpHhkK0DZShzl4bXKuHsQuJMS9oSPFAVp7ypNTF1ktnqj&#10;AAmxyc1wFpddkatsdquGinsNAm+yGleIKRq02bEYV9j4Ak0Tq5FM2lX+1qT+EcAhUbkmbl/lcQKI&#10;VGWukeG6zG/dgJU5I3kgteWKAk/mag+V8N308OSwgTM4sXfadOtSLslKsUnTg7EguD2pnOhJuEtx&#10;1KUikSAVNd6D4F3xyJK575vVZLjciUmCYQTHcYinkI1MI8aR+5ZDbKH6SAZBvCyXAJTC9QzcqGzY&#10;7PkCBY/JUZFRsQjZrEzFInyGVPsZdN8iWM3rHHdLH/rATh/oBCFkJkII0IKxAtCvSwJhaAZRNfXG&#10;P9xM4LeID/oJMi8EcPtjbRq476Co8/QfwCLuFTsYBrEatzTTRCMbum0HYyBZEB+qqwITJDp815M7&#10;oUDAQK3Hpz2f5cpG3IIPzCw81PuaCfzaOaluwFbtxf1Tb8MwQBom1Tmi1lYVujhFRxXIAxKbXlZ8&#10;wZKSpDoEtezoNJ265UwNVuZK6u1YkFsz1uUW1sa23Wrojj3NpX07425pci1ZJPWdX4B4V8UGUuPZ&#10;6Rys4Oks014dx+nI4aFMTZi7id6+Hh7RD6kGf8ggmE9JG881Z/K8yRIyglmi12T6Bnj9AaRHHbE3&#10;jY92NHw1eEdgUQV+VC2/monIdYFE8qcjAo3EsC1NxMlyiWqvpbhEdYtrHCj5CRvMDjaAHwHxdijf&#10;2whiPXFrPEkD+2BVonFrzuABNMM766Je0k3atwercpPrnVFryG5tMAfJbu0nbrkA98oByXZYGKKd&#10;OFR4VcevkCS4hLt1GTBIZ/cy9PjLZLMu879e5b4mANJI89UlfssL/OanKRaq+l6XBZh30vHKIVNJ&#10;92sRoJbqieoVKcQTKuIlSDCOk3+nXB5WAn+LI0MVQZzly0zDrQLJAlwtrMlqXC2P5RotvdBmsjIA&#10;lOSCNOIthdeyKWAsk7hZsRxuCVh6cbUyAGUucZFqKTnUVnKwaiou2joJ75Us/S1AkhXwGd+BiwOS&#10;XTQb7Y72RG0bagBCENf2hJlWaiZNpSEoe4eQ6/bFr3OloPMZZm+eOU2c0rUvBmBEQbkIJ1PjyKNq&#10;DTGCawzN3QmmDE2h4H4LtUetSY10QK9r7CjZn2MEt7XRUDrC6XcOsN1tV0V0K3THvDE4MpdpRgSH&#10;5wBQAwDSxNRmfoQ2vnytG5h4yeyIriFtXCnaiz8laSNLDIRSYa2RNiCZoeb8jXa+uWIQ1UfUzisX&#10;TOom0vOdBYkTuDtz0TW8c9CydP2REtpujtOcs5+8fueBRL6TQCyFi4naMN9EkB7fjrnfzg+4YsEH&#10;ZsX8P4djhEQmliUNftcFCrNn4St1yc0kGBdANK7AEhyVtRIzWE1aIkJqnIKCc9yqMQFdt3H5hlQT&#10;IS5ROliPsUxiPc4+n5SzetXbM0xJPH0QXu9TWZ9jgjwWmB2cnsGkhAOgWARB2It2XWAO4pOfBRiX&#10;SQNfxc1qpn5xnUr75ah1pp6YpI5Gp9O4RkfjuQ9wnCfDpw7OK4hgKNZqIEFwCff6IvdrSdXzkkCD&#10;xbmCVbnMZQPAETdLs9XrNR4Bb+M4SYBj2V5IBJHqpV9EotV7EG1QKjZjpmc9AYsRA5ATyXyp8SmJ&#10;FY/rFEM6VyBRtX0r6d6V8943K6CkrFs4B5o8rbsc3kr5ZgKSNLJZ8byGYpRoKCbh1LZEWoxk76pz&#10;UdmuTB1suF3KaKl2ogya6Pj6W5JASnExBVpSXshS6j0zliRL/cA7mH8ds42WSS8oy37mQlEwAxxp&#10;SMryJse9jYyAO5wWNFfXzGGykHrcownSHQsyKIAcFkikNq8xcVJoR6lefSbHd5COdfpNVDMRa3hY&#10;A1boMx9mSQ1yAhCNMzBojDXCZK1BFO5HAJLWML33Q7y2JIyaMest6oATaGyLKEt9CnCHOklDipls&#10;RaRFI6daLMKgeEYXs6B+a9OpBqMaySwj2FLlFcAr9aoTXT0fKtY5WblhOv76SUK0Emtd4Ec+Qs/1&#10;6KlsKwqRunUBRVZ6GKBt+61ZYrauXmyWzPvILJ7758Z1+RwTR3uBehOKaQc+haTqaVzNHqvCL3UU&#10;FQaJKcQAtv0gorKonVfZQawFwFfALpBIC3gQt8ou26jlBPKyNuo5ETlyGB3iH/VlmEctcaaPTGA7&#10;/UHnsMYnsc5HYfxWQ2g8qBoEsUYlSihHIxejirLInEUd5VTIfKgoc7AgNJMFUEchjriOu10R/Jk5&#10;Tm3jqNppNTgHkqIGdx6G/HiM68cZzlkH1+oogBKR8RQUlFNYjDOA5hQSpWIAn+T6CYiOhxGYk37W&#10;QR6/P9XTVFjRagqGrBL6lWRNUrEAsdrciutwvVT1TpFskFi6bN4wOHNbUWkU+1eV9tVkttZjTbzQ&#10;24qAXyfJUmW3xMESYzhg/QKzjdBAyxteV6QaB3E75ZKpuUq1EhUfBRLFRTu5T5KnybhbiawU1Uyw&#10;JJeKNgy9bA+a814iT0zxp0US/amiGA8KOSjgISt0LIse8BQyNvFeIN4dagoz5VwWmMtlEWgm0eZL&#10;CrgHmn0/3KUhMlgjqCSqY2+EmokEF8S4vYXUjR0tx3SsSYqNGkQ6BmiGRb8gWBeg9NxhwDKG0uIE&#10;avaTyKuOM2FrHAX7W6fi6UtHx/c4E7awTBNYoyH6OPr3QypkqUOyh+xcKwFlC7QIEe80kUpDKVUN&#10;vkA8cZDJVN1sOAFBurwTmoJLMK0+Exu8y0UDKA7xUMxc+f5k6NisPQTucv0aOS1rkP1vptjauT8a&#10;Sgo9DpuZ+Q11230pTFTcgM8AySICylWffmD8RdumoBezcQFNXGs5PV14Lu24SpGrk3Em6O6xve2S&#10;3xHXSyIPCCbQayF3UgJ1VlUeWohA0k82S8VDgUxJD9V0FMP0Vm0hvtrKLMg484yRFd/c3MmEZLKA&#10;EEBvnfIxb1riEZ6DRgTwbmtMH7pkbxujGVbE9yrFfOK5HtQU+wDt9JlE4pHtFFKXwdYlxgTcp7GE&#10;J0jratyB+j2qKTZWwTiuIAlQRn2lhDRyGcXJ3eE0d0Us53KFKSLLV0SquYAYZxfM6l1YKa18mrpy&#10;aQO3aow8v0BCG2TcVDRMISMVI5dLwMBdTFIvCW5QLG5TFHHWlhWfGFdSwKsAiFyttVhuL5JJ4S40&#10;yFEbiWVpkI83rBDX5RQaF5MiXvaJ8QQoQRvVREfLA6+teKSAGFNMYCUPJE+UjCWRAksimbEkWn+T&#10;AU1e8GISGBt+9KY9fMN7qZifBCjG8fQGpwa58OE9TGmsJwWebaYqxQdXbCuFHXcTuH4+putT01wV&#10;gx9MzEH6t49GLfXFa7NraTScHQQEF+kutY57KLxrDqNGzU1YS6LKsgpn6pV3xjfc5LTupfFrQDMY&#10;AdAEFkXjHbQmkQCa1lhsVO7vYHFuS7KU504haD2tIacAaYo1yfUJgDSOgvyQZFihlqhH5BS5/NLQ&#10;xaZbOla8v0AhkuMtuGICyRS1mHHqE0oFy4pYS2J71vlM6hxk47Rhpa7gk9dA1CvfscwMHk22Kpdp&#10;sEdDaALypL9hDazUJfM/Nov58eQOuC/6gDQxgSKnoKq82hjn8/2pP0lAw+kJ6cFS2c5ECSzYS1W1&#10;Yd0CEvWLjGqargSzEU1wLApWhL+rdqJhoH8sgqotFuLiQXdzn9aBN9ewyoddGXcnqdpNXN/EocC8&#10;kNJ1lhXdXric73ArhxeZsyo3O1pBE5U1A1O9HqXBC2h3XWeLlN2WIi/5KLKVZCpbyXxe49C4ilzs&#10;lWI6InHFGrG0ml3TSBbsEt+TCI5nZU1o9DoGP+tA/HqARWs0cc9ukgSFAGgXKx8QFQKaTNLCGfSv&#10;K7iWcmIC5MJ4XRdDl6A7hqaoHbiLKj+4UIZYTbV9JcH7pkUfm+0IZWuMWwLuWDjWwoN63tpFkB8X&#10;fmhWQIJcv+QT4wVogjmslJUtgPgoNUjpCdu2YFXmsRwJxDGJlsaiAiTZLWK7PLJbVwo3/OzZpeBV&#10;76XbBnvmX5MujPfZaFKDUewOdzeFUcx/iGQeHa5WdqirlbcPR5S480Ac7pZAgqoGp/gAwfoIbtYo&#10;yw4BwqKoyn6XkWv3NLSUEQ5TAGZMPebI/YzBpRpkU6pBqYsvvp0AXWnnPmopw6gsyqKMowav4prm&#10;lNsxB7ZFmGlcAGeKnvoJHjeNazYN+KZYt9DrvQUgx6ihDPFjD2pkM6/XSJZmP7n6Xn0+GxfNqKeQ&#10;/ZoWL4zxDLJ6dmqVrbqLSuLEC2pdFQ2jhRiokdEMUiYvIuPRCSVn6lQaaoib7AxwFbnUCLQKP1mc&#10;IrfF5O7Xzmcz0CqaFmCzNhGwicuI667Qs9PJoeD0jDsiEGq2su2xYtmqF5yOvz5N9wUkikcGkONx&#10;4pIZ9q/cMKyRUsXSKJbontRabuxxx+q5wBTezEEg+o3mM6qvBpbCka0UZbGKRassRWei1svcgzgq&#10;UXD1rd9EAedMxkbAsdIciFxGu6369imo8p6SUlXRUo1Wrbi3LaqmA4YrBO/XyHS1YsFvqKtS2Uor&#10;WOHohEndpY2KvAUVGc4rclt5fIPqLXyf51n1iFsfxzU7jgt7iCxrNcXE8th1ZjcxU24wmSpS7fHe&#10;ixBmWGa8+U43A5IVnxK4A4CNgMSf7z4K0mm4CJAAZNXC982qRZ+Y5fx9uaryy+YaT/btDrf5vB4S&#10;tig7ViFxK4GJFOoyCZpNIuuBNYmD9a0EQLLEJLAkhcQkF/PWfPnictiC94owg8mwfSPcGYZCVTl6&#10;23qTErTZZBGnZIe6UdRxRQHQxfhvoHFnyyJz42C8VTTsqqBZhyLiEO7WmGSJRJFnStYtTvLbbGaB&#10;5C7u1m3WHVQdvxnKNr96WGT+8kGxeY2YWifjils5WZsY+9BcyuYhC3aT03WE544BhFGsish/imOm&#10;0PIVMEY1K56/38ZiaPCp+E8iC95iYM8UG17AGmTjyJ3phUlQFb6Mms4qWmmxdDxfckJWanSml2RK&#10;yo6SJ50hOlpaiO1BR85Hogv88Nfx7y/mewM2VFNClyHtz0FwMpHhlbG4FGsw9zQEUdAKWK01n4zK&#10;Sgh9XpxYXgSMzlgA0bw1bqwi1t008r92EJPcIIZSnUPgUFushCA6sSICST/vPYI1szQfS2R0lgWK&#10;jZk0MVccN3WAYrkBuoqQ6n7skWVinMEN5p93ARpZj3dXY9ARcMZSaOydLGgHbtxh5E/L/OaY8hBS&#10;2/F0JTL6QK7rAJnJPhEcZwQcNDGqGfJiq6SDSGQopa91hRTvtV1biAuRSdVICLGGsXx2eKi0tehX&#10;uUrnofhcTs+J0/OuzJcjGqGxbwT9YhCr9gK1pVGZUKx3QxkSuwgC7oZanxXmYkLhzm3GtV2F1V42&#10;74dYkjkc3Is5gJYbP5qu1gGaleozoVtxOS7vGsAidyuAECGdYuF+NIJrAKJ4Yelkt+KwUPGadAUw&#10;lAFLwpIoAZBOhks0lsLQJSQi1r14edX3g/fExMyCBBYNczRwI+lCMjURnvhlAQxsDHKDEenK9U38&#10;0PMsSDoASUelei+otEOOlA7XMMHiOJvQzl4UVwuwaBb8XX6QUTblY3Se/vbZHvPvf3zQ/O51mfmy&#10;PYETPwhhuKVMUEV7uIgsFD0J3RrpIJ0qAv8RloQa1P0nCzVBoD8GSCxocMOmGDAkUAgoE1iJCW4r&#10;ISCgqQ+8mVR2+taPzX6xXgVigQRLo9ZddSSKDWwpKhYkMzMC1QyltlvbWktRlR/rOqfgBdK5B+Jw&#10;t6hSy+UYQdBvqj7JXKOQmKyil1o/V82ltWA5k5kCMOuuxm/VfGonLDIyHvDevOEeRVAwKyW71ERW&#10;r4PPKHLibGuuug/t0E3iqVkxCCs0YcEhDpc4cZqR6IyMVm1oStw43FcVH8X3kuUVA1vFWiUguhhr&#10;0LuHQT7Qbgb3uWM9QqlR0XNeyEDO0IXoin2G5Os6pFwVw6HxJfUWTdaS60eLbTdJkVY2eTObXKC4&#10;yOMuEqvUk9I9q5oYGchLZLCaAEor+lmdFFBv8H43OABvoLfVyf8j6aCmoi0sqaNIbggCpCZZkVg4&#10;R+ZLGTCNoBZoLvO3RgB3FRLlRQ6nYwT+5Sid5FKbCyRruHkx7habfxWWYgOVd19AEgIzWy28um+Z&#10;0sOi0X8mbtfHds8mkyE7kAZtnxT0XqgxqurH4XrF8VupfySGPZ1AvKIxDDulMk+WLIdK/G4O2MtF&#10;6x+9u+77Z+9doBZSTAdi0vbV+H40V6FG4Q1QIj3WYY42EMSgOeW7CRbwHF5wsWnH3ZJvLfrKTYLn&#10;XrhbAsmkBQnWxIpDABK5QlBM+vmBHqMY+G9fVtpBMz8bTbdCdX08twi/7yC6R01lIVRvOV2JIxRP&#10;DBDMjzJTxAEIpz8xxYQSAjo1sSrTUnpnjSoZwBrDJRtVnMPJKvlVkTXrYTLHu8+lyWejdb1GAZd0&#10;iyesBpdA4lgRTd+d4H47fvlPQNKNEFwnzINruAWXAPJBOvcq8Klb2OADEDaH5L6dTILT5GmSNs8l&#10;k7XZ1GaEEByuReXcSU+6LV3AD7jAuEHMc1k812xBtCCWCvMpfjA1eM1qWSn26QGYAkkHm0q97ZYS&#10;DzBsfYTgXmuAuonYygKJAm5tfjvCbXY+omguthiqPnlV7EkMsGEvZi3lJF9rXrTsZObjYtTz55uK&#10;sMVoiG2yFfM2WQ1ZNuR+etjcWt1s+HY27TVmGF5QnzoZqjOsczAQzojXJZCwyRvIajWR7m0FAA5I&#10;AAhAkXLjDazJVUS5G3cBJNL3siZW+5cC40nYGhqwo+zZMWbfnIQtLNZwA+/ZQCZT4+AOE1NWoGST&#10;B1s3FKssMKylyr4Kl2sjYNlOIdEbidMNgEcWZgOH0kaoK+slWsdvoIzZwRQAku5h9pLhy4Mjlqg0&#10;MbFHLC6cxlpH8Xso8E/B5Uoj06UBPyI77oFOc7Vk490vWkL+q/e0QWt2biNfjSqKijabSLfhOvhv&#10;Ij+9ZS2n32rUI9ZwKs6hQ3ERhbRYJwCFatIHW/amlDXsWDhtZEkK4Y6wke8CEs0Tl0DbLTIqP+5N&#10;Z7oS022vkMWCm9XGSZ8N03I/mZLGYm4r+4OLZFOlAglCC1aRROTIGdqKE7QDRuotEwBRwBAL2Va1&#10;sSKiqreJ3r0PqgjgiydVuw83qRs26wjJBIHEdiSKr8XGUqVdn1GVdo1jVhehevdF1pSkaFsZgWmh&#10;D5ZEsY2EIpaZDtjPA1I51Fw+ip3HJVWTRHoz0Q9y3SrjhR+s5iAXfiyXZTQJLVlIuyk/Lj7yuvk/&#10;hGs011bk2wGg7fbDPRJYJLhwg+xWB9Kfku9RM5XcLUdxHgaAgCK6jMZKCyjSHAYsw9RdbFHVTvzV&#10;kFAlH3DPDhLw7/cEWJv5XteYuxe2m5etFHqZJ384aQkFQTfL6rWcO9tgpVEPqMbv2UIR1cMmENpQ&#10;M9EM9NNpm1n0qNP7oV6behEYyRzWIwWkqvpVQHIda2G1teQyAha7JD1EHCNlRxUatVSxP49Vkv7V&#10;Iajxar6qRfzhGKyB4wBHDVtniHdOU285JJDwO6r3Ixi3Vsooaz+bg2s1x8Yk3pAbvdir6wHJOvpM&#10;1pMi3gRAXHic/7pPiEHcGQi0zVTzuQuJIZOIvwWOcPZxDNYjCisSs5UaCq6XKC2WP0YVvoCuxnIO&#10;xGulrtMPLm75L97r5NQ9i1C2rEkK6a9QtxVmCylNt2XMfVi3DHO2moadNTbVGU3Gpu1AlB1bPYgF&#10;GYQmopSsiIziZYmDpWBSqo63GYCjTa2UsIAyTdzw+EIsAXOYpVlXU7jK9VlEepGJR8Q43fjBNssF&#10;QIaUTmYpGTBJPCGgqFCoJcBMY2UU/6hIKRXJQXVEkkbu5XMIJE0oTabSD5AK9buak0iAltSoSITD&#10;pIEtsZGNpiE6tjIvC6JWWIkyzATU6qW4vtspnJ1HIGM/BMIyMWYBsjJxfdQpJDuqk7UUwlzAqo+M&#10;Fz/OVr43V9ZmqsEuy/CVF39Kg9Bcs4ZCox8uVxIU9iQoIlKkaZe2r8QWrCKJdKkomu5mkwIe2/WJ&#10;ddEgH6V/+5UGFvESSzGk1l8J3mmuOoBQl6Ksiqbn6vYYU63unPJGwyzQfNsRYv5iNNz85la0+fV0&#10;tPnlZIp50RZlpmlK01gEO5nKzmUUQLhdugWAICiH29em3hA2q2agn+J3OqlUMKzg44xuOF+4kVhi&#10;Exkxd+pV0taSCJ10gKWxhXjdzH3NuG1SVNHrNErhEaBoLqI4XZIYrWEd4pSXeqNGLhxGhlQCEsfV&#10;/ksNpoyYRHwqxcRueDPqJVmt7NZiMlfs0+2rPzUbub4eK7OZ7sUtHOZ+6xleBJP4DOo+tXzuIg7K&#10;ncQlast1QMJcRJjc0RQdE8lSSrYoXY1YpJzzoMtIOPsAUkut5VsmnvdE/KfvKb13BcbnQSqhuYEb&#10;yBQwPWjtUsiM80HlfLON6/6bVhp3gqBIzFcb2Z1OgvZB3CUBYxSwjLAs4xe3ZooN5BQPnXTwMJte&#10;Q3+u4LfWJa82NbErTUngYpO25RMbLwik/bhrvQBBQfcwJ/so7owKjaqljFvpHqwAYBwmZrHvweM1&#10;11A99QKJYpcBHqN5KV2A7RS8sgTPuRSZlnBKUcjjcw7x2urjGLS0eNVDHFdG1XVV58XAFUjUQ66+&#10;clmSVixJA0G73CORGGVJOjWWG/CrA1H9FrKCOSgn+qzGB8b0e6+FPrFqodWEWkPn3HLqJ6vnfkAv&#10;DqQ9ejuy/PnBJHJHcNgoLSzNIFGGSUNxCHg72aDqQFRBU6loKc9rHLVYybIutuquIT9YTTuv3XLX&#10;nC5PMQg00PTza+HmJzcj0f71M385HGB+dy/U/O5+mPntnWDzFxNakeYXI4yAQwSwvZw5JVB3ejUM&#10;lNVVtoUsGxtekqRsbtFRxMnTqsOi1KWtNU2Vrla1/m1fgnmIXvM4rmtzEQNa7aBQ5E0BW4tGvRFf&#10;WBE7uhZlkRoJ2q9wqQm7J7BGmqteDUV+P5nDA7IqFCcPs2qYqqYR1GrGKiXZkUpzWxB9PJspKK6i&#10;0Wq99ibAEFUlkM3uQS3EnaSJB1Z6B81lmqt4Ms+H9/A2lcQh6bhPccQmsViLSEIGlTNCN2FFaIFI&#10;lHQUGUjrZnHYKT1cidWpgcncXu4+9k1v5H/8nlJ3TaT0TlJFlWx9KkF7yHpcrhWL+DDi7883ngBl&#10;w6IPkX9caporoi3Tt09uh3hUbN4RFQSJHaSxO8GGncT1kRsjLpI2cR+PaQeMR1MQgAtaCBdqGYEa&#10;vCSq6reZjGuBIBBIJke9Jtr8uHLa/ErpDgGWQciPYwIk1kaundqG7eN4fee5uGqS5aTAqZ7qaLeP&#10;LQX6eCaDZADQMO6WOgTVGaiOQVXhVWDTRrMgseRC0r9KyeKjy5LIJbpKLeB01nZmXtBvQeDeKSlY&#10;4qFeQCJ3SVbxHIF9Av5tCKlIL6rvajGV6V9BddgN1ytgA1I1UO0TqPqmk27P94FMR6V4H8zdqwIK&#10;bo9GUAsoHbgpqqxLrslqBytTx2ca4tLqfAnMaoW2TGqBRDJOIoLS0YjgxVetUeanPTvMz3p8zd8A&#10;iH+4E2r+9law+e1kiPntVID564kA81fjweaXIyHmF6NRKNILKOsBqjsawwq2NbZbCQQsgDJPuEdn&#10;iTvO0Tx1CvbCxUIX87o3xfz9F8XmLx6mmQcXaIKjf0fW4ziHoJgQiq1aSRo0Y02uY2G0WqASWZCw&#10;xPeqF1WFJispvUtpcQ/1i0opLpJIOsz9mrleSbp2l/pKEHLwo97hRj/7+sULiDsWGPflNFxRtI1D&#10;qCQMtylMGSpiikoO+zoC/hMkGPYzCSAP6n88hclIgvQwiJ4hFB9DKIyH0aOi+opAks7fRZUvImbZ&#10;A0D2IaB9hKlmHZVuzuiFNoKka4XemFS4NfhwBXygxK2rORGXGpeVi8xKGlzW4V9vxNeL5gXboKRo&#10;XJxqG8oADWBRLFi0oUV3VwZKsYRae+Xvi4qCZRhgvvZNpFS7IUIOMzFr+gyV4DMJxC8UsrSJVSex&#10;FsMZVjqOqyV3TjUPW53nBB8CaMO8nwJ6UV8ckDhA1WOlk9uBZcrwE8VhAf/0OigT0MylrWuFFyQd&#10;5KjhS6TB+v1sRIFEl4PEIn3y0cnzS1ZULQPX2MQnAZoqzCWkBbsgdY5Q2OzlNeQqOdKdASgFupAO&#10;llgB6oL4zWsJLrdCmwhzFUsY/5csTCx8ohTJEpFyzyYfH7fxE/otNhA8O7rAdsQaG0zAkDso7St9&#10;Jh0QjkaXU8vROIdxq3nmWBPFeJNYkFeM0/vlIOMWOr3Mb0YCzd9PBwOQQPNbQPK30yHm724HAxyA&#10;Mhls/pL1F2PB5qcjEeZ+g2jv63B7NdcQZXtiC9VExNjWhm5QDwlxRD28umtlbuZnU9nmH9/tMr+Y&#10;TmByLzPoa6jY89uXBc2DJo8V4vkaD3cd17FZ89pxuZr5npTZkkbXJbyKc7hTJ4gVDuNuHUnzgkYv&#10;ZXfU/VnSA1a3YhkublG0GzrGa40/7IYNZK02CiQs9ZaE8p2m4oqlE7PkQY2vAFSH0O+SCEUNrlsx&#10;1Pyd0E9iqOaH8N0HYD2CWEoCROBqxSAbpYA9CxbwLuIQFRorOWCr6fI8gvRSR4X7MH3O//v3GkVj&#10;h/V5jtPyqMSK8ceUEg7lh3Ujfblm2UL4+6TVoFxIi7W9KoovUmxfuhNh/A7URLMgPNZopHUkm5EY&#10;QnUJtfRyek8rPcsaUzZKLhLp00mq6KqoW5cK6yBXScOBJMI9okwUMYYEJayFAgCi0GujDOO2DZLi&#10;FUBuqbgI+FTJV/3E0jqwbg3UXaJQ30vcTgEPtfALzJ/vm1Us0cZjgw1wAqtQJmtieVCaIwJIFAf0&#10;carfhN7SScVZCYomXNF6pl1VYobLSQt26fPV8b+zOa26oUYMSNGQxqRj6UqArMe1QlPWc53lDMVp&#10;kcuPnRFzTqG/IwMKu4QkUsRVcpnHVK11nLBkhWZU5ZU4kLWwGS2Ar/9dDIA+ZbssvV6JEsf6yVpL&#10;YG/qiJf5/ma4+b7Lx/xFn6/5W6zF304GApIA8zdTAOV2iPnbu6Hm1xP+5jcA5i8nAs1f85hfjTKz&#10;ZCCGWGsT35WLFZzrkEojFqHJ1jdI21InuUwWTHKkVwpczPOmMPOryUTqXToEsRyVW0looEfsP9dm&#10;sTqlpqIhPXb8tIAiBXkAMiOSrcq+Ur7nqMwfUeDOiX+QeSGSJS1nY+9BwFyKKXYUNZmtFL4r7zUq&#10;Js4jk4UYBBlDF4J1pYXziKVLYbLvZ+8eZmxDHUTKQ1wKYBlw56Kog4TSrxKElffn8bL2kjIVmVKx&#10;SCr97DblCz1G2sCSNDpAJrOWIbJtpZudcXAi750mRXYmA7YrxZZDfNgS1NVj+DG91i4xa5dTTV66&#10;EJbrx7w4luRAAqcpaWBik6tkxpRCPrOL0zbHx1ymN76DNtZRzTuhNiGgyC1yguwIO7lXHC9lrjT+&#10;WsDoV0MWlmiAmEbWZIzipGSJRA8RGMbELOaxNg2sir7UWQDHLVLOU4BQ8jujnKpKo8qKiGkauhmN&#10;MKgF+oevIJrWJyUScZ3skioJ/StW4FrMX2cCrqR8BgBgL8F4twBCM5MqxtcZa32WolY5Vkl1km5Z&#10;NAXuM+MTVCWX/66Rbc2wB87T9lyOH52gfmsKi1I5T8GsJwOMFK5n0BCVituVjZuQF7ABoY35tEh/&#10;SjrUnaAd0FEf0EGgwFz8MV2XAF2/CJdKLGgqLlZQ4htSeXSydJJP2m5+PRRjvu/0MX/Z72/+ZizI&#10;/PWoP0DwNb+Z9AckoeavsSS/Bhx/Ne5vfjXmB3h2YHmCzfcDUeY2qv21O5dben+bhgdR4FNmSpq/&#10;VzX8E4/jCsXExkI3mA2+5m2L6mDqa4ERcDSaWEUzXRYRi6gfXoN6JKotJRUAolQymbJrGskgGSIs&#10;taj2trXXJgQI0gnYpd5YATD2kEnco+ItViUflnocvTHeVNc3KnuF+6pslgsxSSBWQR2MFfFYJDyh&#10;owDkKINj9zI3MY8CZAKJqB3s2UBNxYJS7yflH1jBUdJTs1pb/A4ARJ2LZRroRL+LrEg1In5Hktaq&#10;pjRkNH33GIS1YyjnHUshLce4BQ07kURkJkF8EH60C1maVZ/NN6txITxgVJYm+dIUs5bswDz0WT+m&#10;fvIRHBoqmzCEY6FjFyBwpjHBN6HSD8IMFmVlyMYXuE8K0DkV7bBMfPkeyRntxxqpJ4XNJ8X6QcZj&#10;K+4Yxr0Q0VDu1SSAG+e5U1geWY9bZM8kLiEVlmlV3dlQUlpvqXSaoII2EI/QIagvvoWN3qPNZYXi&#10;sEYSi5OQ9eysEPWPi4krOSBS2V36bPqhKSQ24maIp3SO7JZAsgcyn2IeJSPkrkn6UxI7bQBFQasq&#10;zBI/OIlVLkZoIA0zL8UOaQmn4qpm8WNnApwMmqIypPABXy7HFyLkpgV0O64mUwb9Aw6UdK8GsaoC&#10;raybtAN0XVy3XgXzsnq8v2IS/e8jNHI9QsDv14OR5iftXoAlyPzdrTDzN7fDza9lTW77m7+7h0W5&#10;F0iGy8/81ZSf+eW4t/nZiL/56WCg+fkoU4w7Q9ikzDCBOaxmqnaKuy0E7i1WoVGuE5eqvMu9rOD3&#10;VWaMus1VAHAoYbXZG05aGavdzvdnvwsF/lglSQ3Z1C/fZRPxjeoyeo7qJZeJS2VNTonnBbt4vySF&#10;cPnL2X8Sgyii716aWLF8b54UZDdTb7JAUSaLYmEwblMeINpLf8oR5HmPkGncR5NgPtMBErzFIFHN&#10;bxHZ2vkkU8jWovrjZLWQsAUg6VioHJq81C1ZQVr+IPGQRLVrIKQeR9Wys8LVGVF9ECGDaszcIfy5&#10;w8xHlCWpZraF1PDiCeLVMrlx6aeQyubYYHQzzMu1i+HzL1af8Q+5Tvmf+4MoQsZjfRIozmSQahO3&#10;qaOKOARL0QsAetj8qjuIVduzP9L0oFfbtjcGaxRJKjHCXCpBGA96/mV6MMQwHoaGP6aCIgDThlFG&#10;R0XEacBhBSTUrYglUUOSeitUHb/EcNQ4TuVwRA8kSVOHnlMzbabSxBJI9BqyULaHgw1mh+CoRiC9&#10;2xmFdjsvnQ2izNYFimUX833QGvMhqbEed2u5reUodpJubzebtx0XSa5Jq2UfS2Xd2wbyksrJJ52o&#10;ttEMKrmp9DNIfDubom02UqlZACWPwmO+GNjcjoXEp4mxlylcdivFrowcoNVBodjJimoLyDbDJVq/&#10;UtdKZIjS72GF+H7ZE2K+7/A0fzMaZP7rJ7Hm371KNb/BgvzDgyDzb5+GmP/rs3Dzb56Gm9893WF+&#10;+yDY/GTU1/wcy/I3j6LNz+8mmsqUeehgMZmX30hxVivfXTP/jzoN1Z6gDd+KK9VK7HSNeOMiMcqJ&#10;9PVQ6TdaS9OqsQw6MGzalwKj5pcoQwZAxFyQSyoANuLGCSyNdlQDiQG+L8kOSU1+d6RUGJE5JZDe&#10;hZpJmkSz1V1JPWQjSinrKSJKC3gLQfwO+kXymI+4D8txGFd3P4XdomisOGqO/jB/PWA9bJXKCrQh&#10;Dy79UbwRSBKhn6QQ5GuqVaEGNQGSfYDzMMZCaemDyDMJJG17XAaNee9fvKcTslIj0ZCqlwawxqMd&#10;TNjK9B93AuB1vChlf6rFawiWlpCj1lqGuVtCYLoCnsxSqADrCe79cc0SttDdxSaQbGSq1yJrlbrp&#10;YFR/9EWyI00lwTR1RdDrEMgXssU+bgfNS/6rPzJ+K0mTrvqARqaPGZqzFsuGn4uQ96B1v0jviibO&#10;BtHpaYuWYvUCFAX5SpV2kEioxWUM2zzPsjpL+D9OMsmqXe6T6g1Kpco6AZbZcWx9nM4aeXCTOMTO&#10;RWcj3uDxAvI1moxUA6njcxxlVaKyUYVWlVixcgeViu2idmFV1i1ItDFwLThx1ZxUC0A1jCZfPdRQ&#10;HbJgl2YBikxOuGzcgAyyXAKMxjnk8Lc44r0Y+ucP0G/RAr9LIzHU+DXA/y2VzH6siICuz6+AXhm6&#10;EdxPxW99nOwj1e7mVz1h5udd3uZvyWr9lqD911ME6LhWv8V6WEtyJ8D85m4AAPE3//AkxPyb51Hm&#10;75+Hm394FWV++TAZkHxKLLDC1HMwNEobukCZTxaJHXG62kVi1Jg6PouKkK1YDdGJrstiUK3v4ODQ&#10;Y67jeqpT8SKUkzMorpyisl9HN+oJ2rylunKc1m7dPonHccz2pMCyptOzEOubz3wY0dgl95NHTKEe&#10;j0hA4k76dwMg2URcsplLV4ikYXxnuwCULEk1z9+Nm5tEUdwbcW3xtjZjQVQ72UotZTv8uUCCf+k1&#10;qHckUzJCWKpisl+VTMPS9N1awo0jfKYaXK66nRtwHd2wJO/9797TxNliPlApiKwEVfvJJhzgzSoB&#10;zS4+cDwfRJOEVi+ab5YummeWkvtfiuu1AqAshtO/FNAsJ17xRDgs2o3uMF+1RW60jfa76btQv3S3&#10;rMaBWHMqnzZTdI5EXfakJ9xj+UdU8j+y4mNB/APB/HN+a5g3AWAiNs6BtoL6yC5Vg+VSQc1XY5W0&#10;cOViSENXLgexSh9Zr3YKkvJl/dZ8yBe7zPZSnybXLkGKLjU5CSSinyv1K39fdHipjkgEelY7CsBI&#10;cK1VzF868M7j/tTRbnqUttM9kBmrY1dzmus1nEE8aqFVxVyTm+zMDfxvBaXqBz9JZXq/Zv9pNjg5&#10;+EwAkY7erEAiPWGlguV27eL72oU1ySAtHEV6UvHJGSR4RNBUc5bcTqu5RYbO1nr4zKrnSBVSgBnV&#10;ZC25P2XrAYhA4mN+Oy53K4iMFsH7lK4HELTjdrH+Hgvydw8CWX7m7x/7m9+9DDK/eRJuvru9E3bs&#10;PLr2lkCxWcOYgnXMMV/H1OVNtFkrI0VAD2dPLQgS1JZ1F+9Mrdn6v2Vd2vm8Tdyuh3ZyTM1ayJhK&#10;yVEz2k8RL5xR7ULyQlTY95NF2kscsBfLoQlj6hhMl/SohOS4biV+cIUS+c7CsBhS61nLntuAq7UJ&#10;z8UdZkMoadx84gm1A+/hYM9m/wZSKNxAP8k6it96/EaoKmr7VXYsSkqcuL16j1wNkVU2ixqN6jG1&#10;NIWpD/8IPC/NM6ljyFFzyWYnJtlDClICw0UAopSB8WUEPOX0tO+RXD3g0fw5aQG7rSDLBRV8CSDR&#10;UoPRUlkSijsryTi4krdOpCMvDymXinhmEe6ktqBxwHzZJxCaqKBlU0Mhty77IURKmveRvolEPC2K&#10;Jv+dnKSZAWTVCGTzEJ2QukUMspyBK36AYPV8UrCS1nRcMLkdEkBQGlcbXgFtG5v6OqIM8ch8Kk7K&#10;IBjbSxBWTyqwTTGGxKbVCShLosGfgEVaxvLxuyWhxGnYzkkp2rcmyipwlUpIPT+oEhpHsCQV9D7U&#10;xDGiQHJJKvRJ/woXTdQLjThroibQBEAkknCNAPwS1uQUQKnmhJJsTRanVzpmPk3g2I4qB7I/ecQj&#10;Akg+k5l2BW5EtGC1FZLIRyBB/Ro31YqgDakuRDuHUdfVcCZxbdWHJMnE/yRRiN2bzGuGHv20k6zV&#10;sMCh+kiozWz9ZlJBOhmuaRag+c00Ga57fubfAJDfvcaifJlhng2kkGr9BHWRlfCdoK7QRaiJw3tj&#10;VluKRlUU/z+6vhIAaeZ70vepJjJR/iV72qlhQrhPdXRC1kMtuUzq/FIJSv05fuYIc272p9DMlezF&#10;htxuarldlxdg6ovCzIncYLMP9z6LllnJkiaS8BBlXd2KCqzjOVCCCbZdiEHWadNjRVR7cgMkOzjA&#10;82hBKGVSdC4ACSJrtQGLsxwrs4owQJZHVsebWCSYTtIYirhptOdKX6tQMzI5SJVqruUQlKJ9jRXs&#10;1rAfqv8MH71a5OJkt1Tl3EMbZSGWRKPQdtMHoeGaJYBFt9Pxl2MYP7BttSgW881iC5K5ZjGA+QxZ&#10;l8ULuI7kpBuxSyxZHJnLfYnKMvjjJ243JaROd6p5hlgllA0gKf3yeLSi0kP5wOsADvqwEQRprHJ6&#10;WCpx8+Ry7MdHzOZkCV8/x4Ste5/7ETAgllEnpBq1NLlWbb0KMNWzUE8/fuC6OdAUPjG78DH3Mt5M&#10;6d8WLIN6G27gTmlqrWj0NmPERtNrqJCn/gnViq5TVL2Or9zMJr+KBTxPVusUIJElKacL7zCK7F1Y&#10;LYFLgb6KfGLvOiBRutMJTJUGlYqhhBPqKWxpeGU+2TbJpqYRuKfxPWWS5ZJ1ySV4zKc2VcghUQBQ&#10;JKyWCgmvDJXBpt3SNHMycRprLRV6NasJJP2AxwneVd9BXKJ8C9pknkzXDTO/6BZQsBYA5W8mggAG&#10;9REC+N8o/YuV+SuyXb/BkvzudRAAiTJ/867QNB7ywgIjxMdBppnoexM8zdlCspcwCupzt1PPYJ+g&#10;n1WF2soZaCPXOUSsThu/gQabXmSs20mIkGrhPQ/AawBZZgCSq2veR8f3A8ietDYv/SF1JOe2JI4U&#10;G1QkY10Kw0nb+lihuFgoO/F8B1J5Tyce0XySENLn4mTJOqzDimy0LtcnJhjLkMGhmgNAInDdXSE1&#10;rgQcK9TmywGu52zDC/LD1Yqg7yRRw5hwxwo4yMuiKGKyx/YDksP8vlINOghIqlTcxModhB19PnfN&#10;yIMHW/6j984TLKtNtwjLUcyb5QdpAi0NRszDVooynR8yHpCEuqBQDipXouq9nBhlGWsRwfzC+XPM&#10;MlwxN1ork3xQxWOzH0j2ptXTz5zIC7L/fCGA28kXsgsgHuF+9dGfzILgyOaIItOg+zXuoS7dm5OI&#10;yi1kuqOkbw9Bk65kTkoCdPSAlf+KYG6FaaZ1uIeMmCQ22wguz8IebbWERi+oIZwudKoVcEpo7PDF&#10;fLlBmrEhl8uZaCUXQTM+lGUT87UTWkgzIGshsFTQrU3erE47QHOezVFPj7q1JBFky/jieklEDKp2&#10;IwoLIOvEH5d4tKyI1aCy2lMOX0kxijI759g4+1AvlLxnOodCCieaJFJzOCSyyX7l4ILtRtS5lGRJ&#10;JYIcCfyYO6B5V6I8qIq8uhj7sBp2zVhAjbhWLDagJizNZYRSMr7fw853+Z4R1X/VG2x+MxRsrcpv&#10;xnewQs1fUmD8KwqIv6Ve8rsXIeYfPg8zf/su2dy9EWUKo0mLMt8kXsxYOlCjXOiNEUGUw+Z0HrWi&#10;gmBzGtG648R5xxDGOEHmUJOIG2icOiGlRwByluvHsn3x+VFsWfGBlaFat+h9ugU/tKe6KOzr2eDi&#10;Wakw6Mqmd1n8PtX0T+BX4eIU7DAlxKoxHpo0tYgkDOOo4QsG4o67E1soSbRewbssxIq5JpCNH0uc&#10;F0q13R0ln5Wfyf3/yMbKsjpbKOx60cIQRhYsjmxiGkooTjaL75ns2V6asPZhNQ6S2a2GvrJP8xq5&#10;3MN8lIqYlSQVNjgV94bCYExeEKf7VktyLKDBSiufky2bDyDXINljDWmz1fh1y8xaqehB4FvCB5FV&#10;WbqI61gVBUcp+NfFWIKaNL44AHK6ADEJzO1hNv9+/Maj6Aufp65Sj6k9g5nNBSQxmMg9xEEXObU0&#10;Gvs8Mcg5fNeTVE7PZGi8mK8d7ZVOO2cgQMmgSNh1QD0tO9iAjKxjRkgbEj8SRvamO038siKEmA8B&#10;sgZAIp9ZnXK2I9CCwpn/12PljoKwMNBCWC0SYFNtgIyM3AmB5AIdcyIiCiR7sCRH4RRJKsme5mxc&#10;uX42gOU9NJ/jDyAh1SmrYtOfVJgvY1FqoVrsxjqk4lLsxKJkAIwMrLQ0bDM5QEoJUqs5vfOw4qH8&#10;+L6kPKP5cXXKiZ7fLVCqtqMgXjUTpYK5rkYrFR4ljzpAlXsEra7XDDn6xY0I8+uBMPPXI+HUSiIh&#10;OVIAHNlhfj0eTiHRz/z6Pu7W50nm54/TTU0uoKVtQfPLd9IHLpdEbo+EFWJRW8miSamEbj5l7M6R&#10;fbxAQH+C2kY1wN+PhT9Ii+5ZsnKH+J0lDbSNVls/JGG3w1dTutaVQaDuuOt2xiGukpYbbI41iDm4&#10;kJrdsOQjLMxHdhbJwZwQU0p8EbVlgWXpan5hEBkpxSRKAa8hHtbazKHsiRsVQNV9K1ks23RFL8lS&#10;qEBiiMj9V7di0CZUZKiupygeZI/swlppXJwAIuWWan5bpX51WyGBgv8CkjSl9O2fzl47/tPJXf/J&#10;e+cL/E0dA0Qr8AuLmRJUEEbAjsslSXpZkTTcgiRoKnHQ5YMkNakqPNyZZQvnWQuyDNdLQbwXX0ga&#10;lqckllwzIKlDo+o07GIxjI8TtNUTCF/RoCDGO9TnA4T8EICIthJ6sPsA0IVdQbgpwdQZ6E6TxKak&#10;bJjfeIXPp/rBEaxdBiS1aMZEZ/ksMdeIQboOxmBFIs2F0gh8zk8hZnIC8sWWoel0CiqJUo7tsjgE&#10;5iIStouTpQzNzOjnTiyRQCK3QVZJsYQ2ulyJq3zeBirt9bhbddAmlAI+hLZVt3poJAFkVRSdOYaa&#10;r36ddKlGNWv8QKO0p1RAsylhx5pcgChZw6lVABjSAYjGOijDlcWPVx6BcBtqNbH8mAEUvTw5cLaR&#10;LdwGaS8CoeuTHBQtqJjMJh+ktCKAWFUX4hUNeVVQr1T4kPhr0N01kuL7Lli/vdHmZzcjzLddIean&#10;fQT2gxHmr2/Fml/fSzJP2iLNoUw68nznUNVehGoOOrn4+FlMHE7FLUkimRADoMsTfdCn2mh1sRKV&#10;OSQZcYLaUT2/jSzLaVoJqtg/oUipqs3Wj1Ed3jREeQMUVck3EzxvXw+vDXWZ7ewhT1ygLXADtwKU&#10;zRy4ctXVE+ICWIKoGVWiA7d3p7etZ2iAjy+1Djc2vcSyN6r9gOdupH7nukoxCADBvVoDfV4gEd9w&#10;MyULJZICIECGE88kU7jNYD8XIHZSgku/B1drP593P6njA8RJlVivEqx2UaQb2TLEuuVRMavldM6m&#10;ybeNgf/ZeyeoAejU38uTynBtCnlQHpYkB7crjZMuhUJOEvWSaDfiA7Rwt/ADugCUVZwKK1nL+edW&#10;sraRg06lAFlK9fMgWl3HUXmsp/qsivy5QjY6qcTrnP7XkFQ9zeY7h2nNwv1IJcVXw9Cgi7uCrf7w&#10;dQBic+oU8Zrxh6/xvEvQZs4AlL0JHlYGRkF9yraFpvVgkmlFbrQAYqZOL9/1Cs6WIMy8BbUPrAIg&#10;UXarnZqHUsQdNjbRbW1s+kGgnYjuLsV0kRn1vk0ARPGJ0p5XSIWeQ1apDp1fCxIqsZ24bP1k1lRx&#10;l8qJptO2o/TYzGtelaohQLn8pyCZnd1BvFPPYVFJRidnpnaSzam9DxmnskgPwI8oNNpSnhoxQDOR&#10;Dp1tsIp9+L8Um8nKyv9XsGxBYoutDp1GqW3LRVM1HjdMmbseLMp47XY70/7ZpTDzqgmFlOYo8/Ja&#10;tLnNaO+2/fRY7JiP5eC7pGUhF1G6Mnz0KnqLKpJQyCGuk6JiCqr5h9BjKwQ8cRRHowF1FO5vGkJ2&#10;taTIzxUHc8gGW48gAOpIEORBuUciH3oTLLuThvWAFS3LEkgCyH/jEn4nxrvxP26n9rGdw0D9SwLT&#10;JoQbJKUr96sqI8DsTmDeI2J/PryOK9+N0rly2zZimTat/MysxzqtB4DqVrSZL8DiipVS/OwHSMOI&#10;ZTTebSefOY/9XESHYylzdypj4YaxT3U4C9x7Yuh7x0XPJVGVy97P4iCTZvDJzPXT3/Tm/hfviUym&#10;7MI+aiS7iUskNJyjwSe4Qur3TSbQTN62ltTZOhNBXOLDPyhTt5YPu5wPt1K+Jv+cNyX/dMS1paV0&#10;WCABfOfY8I2I3F1l5HUjVuQ6Y+e0TuHGXCgKxycnHUoWoxYzfQlANQtIuCaKD7S0uduUdaJr8VIh&#10;czjwdw/wj2XgW0ZR3Y9wnQv1WRvrfXo4PrCnWDzujOo853OUmoXuzgmv57cCllbAIGEH3SfrIQAJ&#10;JK24Sq3o3zbj/zeS6mwiMyUZocvM8ruE1asjLVhBcXIfYm431P9tB4SK4EnyAICoTbWZjJhcLikf&#10;NgosxCZWApRqtQ3q1ZpK9kf9MyWIxJXa5MI2MnnrTSjUbR+KtNvYTB788Fs5HUWj8ERGJ4SqsYSl&#10;K+GhNdAA1sbnvUmtxtZNNIVXNRPx0CxYqAfZ/n4VZKXrxUEARaQ+Q67iMroR56GGMo/azDw8hDmk&#10;XCluQu4rxf3Yp0IyqdCjZPSOccBU8z+XkFIvIFg/hJtcgnXOI1UrHaxIXLGIrcyIZ9Z5Pi5kkhRN&#10;2MihjKQIRSwumI3tiyys3yZGdsBjUxEvmNku/lLcgcumSngIh0IwWU5ZCbUYqA7iytpIScBtJXWz&#10;DXNsQB4lEQh0tNwB4PqlH9lYxIXHbSLecMECrSU434zL5gYYLSABnC9umEYYxgggZBWVTCrCjS3F&#10;gpTh2lcRWuyjNrKf/7mcWKiI+oxqJkonZ0n+lBg5k3aO41lr7n19I+BfvrcXMtlezGc5PmcZJC9N&#10;KM0hE5ONYkQalfOdZDsS8fOTKOjEkq/2h5riydqECNtaMgyrPpMPSCGQLyQdE12JX3eEWKI+X8oY&#10;pGZp6Jer0Aa9vo0+FBXKTrJRzheG2sp8Fj9UHZSCq4CglQJeK/68Zly02Y3rFOmU4pWmcCN/P4tV&#10;2Rfnbge2xGyhtxxJ0e2r3ocA9yFNOD/gB6OISYbiMpkt1TtU92gjA9bMpdwiqX60aTgmS6PMpEvc&#10;xqZug4nbAlCuAZCrFD6vMiDzMgH3RcB2Cm5blWRA1f9CEkBKL9qkfUoAwK9Su60tJgIEh+mKuwVh&#10;8SqMWHGVrsF9ulZMRoh6ghQOD1OsElBS2VyhGwDH8vf5XundITvjRWORrIc3daRosjfZQdBbiMfS&#10;mKB7lGC5EYt0A9fxJvWdPgDaB3O3X0LamogldRWrQk/cRW+8OhzV9diQh+o7XYRHKOAdhnJRSVre&#10;FpEhEe4jSFXxTLT1M3CpzpC+lcBcnfo9YOlqRNsJsnzS2iqnrpDOaIYExs4l0KujQH+njyR98PsJ&#10;9iNwhcMI+EMp6Ia5LzDJpHXDKJCGo6Aosb5w7o/CCwgjy6nHhXPQ7eB5gesYP81ypzzgTkF5M5mw&#10;bRx8IZt0SHyMVZqLdf2IvyGSvezPAdT7WCeq7tChPMhmelCM3salF/d5Mh4kAvZCHH0lO5EmysIS&#10;Fovhy/ddRqxaQbb1AOWBvbGUJ1BmKbbSRnQkhnBgaAXT8xOE0mPgPIreKx4/u7TjX/0/AeYFt1Mj&#10;PC9fAAAAAElFTkSuQmCCUEsBAi0AFAAGAAgAAAAhALGCZ7YKAQAAEwIAABMAAAAAAAAAAAAAAAAA&#10;AAAAAFtDb250ZW50X1R5cGVzXS54bWxQSwECLQAUAAYACAAAACEAOP0h/9YAAACUAQAACwAAAAAA&#10;AAAAAAAAAAA7AQAAX3JlbHMvLnJlbHNQSwECLQAUAAYACAAAACEAs49CzZQJAABGLgAADgAAAAAA&#10;AAAAAAAAAAA6AgAAZHJzL2Uyb0RvYy54bWxQSwECLQAUAAYACAAAACEAqiYOvrwAAAAhAQAAGQAA&#10;AAAAAAAAAAAAAAD6CwAAZHJzL19yZWxzL2Uyb0RvYy54bWwucmVsc1BLAQItABQABgAIAAAAIQDH&#10;ZjCE4gAAAAoBAAAPAAAAAAAAAAAAAAAAAO0MAABkcnMvZG93bnJldi54bWxQSwECLQAKAAAAAAAA&#10;ACEAKpMKL85aAQDOWgEAFAAAAAAAAAAAAAAAAAD8DQAAZHJzL21lZGlhL2ltYWdlMS5wbmdQSwUG&#10;AAAAAAYABgB8AQAA/G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alt="kazmkarabek" style="position:absolute;top:9715;width:8382;height:1047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oqUbGAAAA3gAAAA8AAABkcnMvZG93bnJldi54bWxEj81qwkAUhfeFvsNwC93VSZUGjY4iQqBF&#10;LBoFt5fMNQnN3AmZMYk+vbMQujycP77FajC16Kh1lWUFn6MIBHFudcWFgtMx/ZiCcB5ZY22ZFNzI&#10;wWr5+rLARNueD9RlvhBhhF2CCkrvm0RKl5dk0I1sQxy8i20N+iDbQuoW+zBuajmOolgarDg8lNjQ&#10;pqT8L7saBd198nOrU97N1v15n9lt+htvU6Xe34b1HISnwf+Hn+1vrWA8+YoDQMAJKCCX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uipRsYAAADeAAAADwAAAAAAAAAAAAAA&#10;AACfAgAAZHJzL2Rvd25yZXYueG1sUEsFBgAAAAAEAAQA9wAAAJIDAAAAAA==&#10;">
              <v:imagedata r:id="rId5" o:title=""/>
              <v:path arrowok="t"/>
            </v:shape>
            <v:shape id="_x0000_s1028" style="position:absolute;left:4667;width:31147;height:12573;visibility:visible" coordsize="3114675,10876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91MQA&#10;AADbAAAADwAAAGRycy9kb3ducmV2LnhtbESPQWvCQBSE70L/w/IK3nRTEdvGbERbCj3Yg4nt+ZF9&#10;ZlOzb0N21fTfdwXB4zAz3zDZarCtOFPvG8cKnqYJCOLK6YZrBfvyY/ICwgdkja1jUvBHHlb5wyjD&#10;VLsL7+hchFpECPsUFZgQulRKXxmy6KeuI47ewfUWQ5R9LXWPlwi3rZwlyUJabDguGOzozVB1LE5W&#10;gZ+bo9WnMtC2/drMvvfvrz+/pVLjx2G9BBFoCPfwrf2pFSye4f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PdTEAAAA2wAAAA8AAAAAAAAAAAAAAAAAmAIAAGRycy9k&#10;b3ducmV2LnhtbFBLBQYAAAAABAAEAPUAAACJAwAAAAA=&#10;" adj="-11796480,,5400" path="m,157166c,70366,70366,,157166,l519113,r,l1297781,,2957509,v86800,,157166,70366,157166,157166l3114675,550069r,l3114675,785813r,-4c3114675,872609,3044309,942975,2957509,942975r-2269328,l209218,1087612,519113,942975r-361947,c70366,942975,,872609,,785809r,4l,550069r,l,157166xe" fillcolor="#fbd4b4" strokecolor="#4a7ebb">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81687;157166,0;519113,0;519113,0;1297781,0;2957509,0;3114675,181687;3114675,635890;3114675,635890;3114675,908415;3114675,908410;2957509,1090097;688181,1090097;209218,1257300;519113,1090097;157166,1090097;0,908410;0,908415;0,635890;0,635890;0,181687" o:connectangles="0,0,0,0,0,0,0,0,0,0,0,0,0,0,0,0,0,0,0,0,0" textboxrect="0,0,3114675,1087612"/>
              <v:handles>
                <v:h position="@3,#0" polar="10800,10800"/>
                <v:h position="#2,#1" polar="10800,10800" radiusrange="0,10800"/>
              </v:handles>
              <v:textbox>
                <w:txbxContent>
                  <w:p w:rsidR="00151245" w:rsidRPr="003F5173" w:rsidRDefault="00151245" w:rsidP="00570DED">
                    <w:pPr>
                      <w:spacing w:after="0" w:line="240" w:lineRule="exact"/>
                      <w:ind w:left="-113"/>
                      <w:jc w:val="both"/>
                      <w:rPr>
                        <w:rFonts w:ascii="Trebuchet MS" w:hAnsi="Trebuchet MS"/>
                        <w:sz w:val="18"/>
                        <w:szCs w:val="18"/>
                      </w:rPr>
                    </w:pPr>
                    <w:r>
                      <w:rPr>
                        <w:rFonts w:ascii="Trebuchet MS" w:hAnsi="Trebuchet MS"/>
                        <w:b/>
                        <w:sz w:val="18"/>
                        <w:szCs w:val="18"/>
                      </w:rPr>
                      <w:t xml:space="preserve">  </w:t>
                    </w:r>
                    <w:r>
                      <w:rPr>
                        <w:rFonts w:ascii="Trebuchet MS" w:hAnsi="Trebuchet MS"/>
                        <w:b/>
                        <w:sz w:val="18"/>
                        <w:szCs w:val="18"/>
                      </w:rPr>
                      <w:tab/>
                    </w:r>
                    <w:r>
                      <w:rPr>
                        <w:rFonts w:ascii="Trebuchet MS" w:hAnsi="Trebuchet MS"/>
                        <w:b/>
                        <w:sz w:val="18"/>
                        <w:szCs w:val="18"/>
                      </w:rPr>
                      <w:tab/>
                      <w:t>Ben Kazım Karabekir, Mondros Ateşkes Antlaşması’nda “Osmanlı askerleri terhis edilecek” maddesi bulunmasına rağmen bana bağlı olan 15. Kolordu’yu terhis etmedim. Kurtuluş Savaşı sırasında Doğu Cephesi’nde bu birlikler sayesinde Ermeniler yurttan çıkarılmıştır.</w:t>
                    </w:r>
                  </w:p>
                </w:txbxContent>
              </v:textbox>
            </v:shape>
          </v:group>
        </w:pict>
      </w:r>
    </w:p>
    <w:p w:rsidR="00151245" w:rsidRPr="00B43BEF" w:rsidRDefault="00151245" w:rsidP="00570DED">
      <w:pPr>
        <w:spacing w:after="0" w:line="240" w:lineRule="auto"/>
        <w:ind w:left="340" w:hanging="340"/>
        <w:jc w:val="both"/>
        <w:rPr>
          <w:rFonts w:cs="Calibri"/>
          <w:b/>
          <w:sz w:val="20"/>
          <w:szCs w:val="20"/>
        </w:rPr>
      </w:pPr>
      <w:r w:rsidRPr="00B43BEF">
        <w:rPr>
          <w:rFonts w:cs="Calibri"/>
          <w:b/>
          <w:sz w:val="20"/>
          <w:szCs w:val="20"/>
        </w:rPr>
        <w:t>3-)</w:t>
      </w: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b/>
          <w:sz w:val="20"/>
          <w:szCs w:val="20"/>
        </w:rPr>
      </w:pPr>
      <w:r w:rsidRPr="00570DED">
        <w:rPr>
          <w:rFonts w:ascii="Constantia" w:hAnsi="Constantia"/>
          <w:b/>
          <w:sz w:val="20"/>
          <w:szCs w:val="20"/>
        </w:rPr>
        <w:tab/>
      </w:r>
      <w:r w:rsidRPr="00570DED">
        <w:rPr>
          <w:rFonts w:ascii="Constantia" w:hAnsi="Constantia"/>
          <w:b/>
          <w:sz w:val="20"/>
          <w:szCs w:val="20"/>
        </w:rPr>
        <w:tab/>
      </w:r>
      <w:r w:rsidRPr="00570DED">
        <w:rPr>
          <w:rFonts w:ascii="Constantia" w:hAnsi="Constantia"/>
          <w:b/>
          <w:sz w:val="20"/>
          <w:szCs w:val="20"/>
        </w:rPr>
        <w:tab/>
        <w:t xml:space="preserve">Kazım Karabekir’in bu anlatımına </w:t>
      </w:r>
      <w:r w:rsidRPr="00570DED">
        <w:rPr>
          <w:rFonts w:ascii="Constantia" w:hAnsi="Constantia"/>
          <w:b/>
          <w:sz w:val="20"/>
          <w:szCs w:val="20"/>
        </w:rPr>
        <w:tab/>
      </w:r>
      <w:r w:rsidRPr="00570DED">
        <w:rPr>
          <w:rFonts w:ascii="Constantia" w:hAnsi="Constantia"/>
          <w:b/>
          <w:sz w:val="20"/>
          <w:szCs w:val="20"/>
        </w:rPr>
        <w:tab/>
      </w:r>
      <w:r w:rsidRPr="00570DED">
        <w:rPr>
          <w:rFonts w:ascii="Constantia" w:hAnsi="Constantia"/>
          <w:b/>
          <w:sz w:val="20"/>
          <w:szCs w:val="20"/>
        </w:rPr>
        <w:tab/>
        <w:t xml:space="preserve">göre, aşağıdaki yargılardan hangisine </w:t>
      </w:r>
      <w:r w:rsidRPr="00570DED">
        <w:rPr>
          <w:rFonts w:ascii="Constantia" w:hAnsi="Constantia"/>
          <w:b/>
          <w:sz w:val="20"/>
          <w:szCs w:val="20"/>
        </w:rPr>
        <w:tab/>
      </w:r>
      <w:r w:rsidRPr="00570DED">
        <w:rPr>
          <w:rFonts w:ascii="Constantia" w:hAnsi="Constantia"/>
          <w:b/>
          <w:sz w:val="20"/>
          <w:szCs w:val="20"/>
        </w:rPr>
        <w:tab/>
        <w:t>ulaşılamaz?</w:t>
      </w:r>
    </w:p>
    <w:p w:rsidR="00151245" w:rsidRPr="00570DED" w:rsidRDefault="00151245" w:rsidP="00570DED">
      <w:pPr>
        <w:spacing w:after="0" w:line="240" w:lineRule="auto"/>
        <w:ind w:left="340" w:hanging="340"/>
        <w:jc w:val="both"/>
        <w:rPr>
          <w:rFonts w:ascii="Constantia" w:hAnsi="Constantia"/>
          <w:b/>
          <w:sz w:val="20"/>
          <w:szCs w:val="20"/>
        </w:rPr>
      </w:pPr>
    </w:p>
    <w:p w:rsidR="00151245" w:rsidRPr="00570DED" w:rsidRDefault="00151245" w:rsidP="00570DED">
      <w:pPr>
        <w:numPr>
          <w:ilvl w:val="0"/>
          <w:numId w:val="34"/>
        </w:numPr>
        <w:spacing w:after="0" w:line="240" w:lineRule="auto"/>
        <w:jc w:val="both"/>
        <w:rPr>
          <w:rFonts w:ascii="Constantia" w:hAnsi="Constantia"/>
          <w:sz w:val="20"/>
          <w:szCs w:val="20"/>
        </w:rPr>
      </w:pPr>
      <w:r w:rsidRPr="00570DED">
        <w:rPr>
          <w:rFonts w:ascii="Constantia" w:hAnsi="Constantia"/>
          <w:sz w:val="20"/>
          <w:szCs w:val="20"/>
        </w:rPr>
        <w:t>Milli Mücadele 15. Kolordu ile başarıya ulaşmıştır.</w:t>
      </w:r>
    </w:p>
    <w:p w:rsidR="00151245" w:rsidRPr="00570DED" w:rsidRDefault="00151245" w:rsidP="00570DED">
      <w:pPr>
        <w:numPr>
          <w:ilvl w:val="0"/>
          <w:numId w:val="34"/>
        </w:numPr>
        <w:spacing w:after="0" w:line="240" w:lineRule="auto"/>
        <w:jc w:val="both"/>
        <w:rPr>
          <w:rFonts w:ascii="Constantia" w:hAnsi="Constantia"/>
          <w:sz w:val="20"/>
          <w:szCs w:val="20"/>
        </w:rPr>
      </w:pPr>
      <w:r w:rsidRPr="00570DED">
        <w:rPr>
          <w:rFonts w:ascii="Constantia" w:hAnsi="Constantia"/>
          <w:sz w:val="20"/>
          <w:szCs w:val="20"/>
        </w:rPr>
        <w:t>Kazım Karabekir, Mondros Ateşkes Antlaşması kararlarına uymamıştır.</w:t>
      </w:r>
    </w:p>
    <w:p w:rsidR="00151245" w:rsidRPr="00570DED" w:rsidRDefault="00151245" w:rsidP="00570DED">
      <w:pPr>
        <w:numPr>
          <w:ilvl w:val="0"/>
          <w:numId w:val="34"/>
        </w:numPr>
        <w:spacing w:after="0" w:line="240" w:lineRule="auto"/>
        <w:jc w:val="both"/>
        <w:rPr>
          <w:rFonts w:ascii="Constantia" w:hAnsi="Constantia"/>
          <w:sz w:val="20"/>
          <w:szCs w:val="20"/>
        </w:rPr>
      </w:pPr>
      <w:r w:rsidRPr="00570DED">
        <w:rPr>
          <w:rFonts w:ascii="Constantia" w:hAnsi="Constantia"/>
          <w:sz w:val="20"/>
          <w:szCs w:val="20"/>
        </w:rPr>
        <w:t>Ermenilere karşı başarılı olunmuştur.</w:t>
      </w:r>
    </w:p>
    <w:p w:rsidR="00151245" w:rsidRPr="00570DED" w:rsidRDefault="00151245" w:rsidP="00570DED">
      <w:pPr>
        <w:numPr>
          <w:ilvl w:val="0"/>
          <w:numId w:val="34"/>
        </w:numPr>
        <w:spacing w:after="0" w:line="240" w:lineRule="auto"/>
        <w:jc w:val="both"/>
        <w:rPr>
          <w:rFonts w:ascii="Constantia" w:hAnsi="Constantia"/>
          <w:sz w:val="20"/>
          <w:szCs w:val="20"/>
        </w:rPr>
      </w:pPr>
      <w:r w:rsidRPr="00570DED">
        <w:rPr>
          <w:rFonts w:ascii="Constantia" w:hAnsi="Constantia"/>
          <w:sz w:val="20"/>
          <w:szCs w:val="20"/>
        </w:rPr>
        <w:t>Milli Mücadele’de Osmanlı’dan kalan birliklerden de yararlanılmıştır.</w:t>
      </w:r>
    </w:p>
    <w:p w:rsidR="00151245" w:rsidRDefault="00151245" w:rsidP="009521E0">
      <w:pPr>
        <w:spacing w:after="0" w:line="240" w:lineRule="auto"/>
        <w:ind w:left="340" w:hanging="340"/>
        <w:jc w:val="both"/>
        <w:rPr>
          <w:rFonts w:ascii="Constantia" w:hAnsi="Constantia"/>
          <w:sz w:val="20"/>
          <w:szCs w:val="20"/>
        </w:rPr>
      </w:pPr>
    </w:p>
    <w:p w:rsidR="00151245" w:rsidRDefault="00151245" w:rsidP="00862933">
      <w:pPr>
        <w:spacing w:after="0" w:line="240" w:lineRule="auto"/>
        <w:ind w:left="340" w:hanging="340"/>
        <w:jc w:val="both"/>
        <w:rPr>
          <w:rFonts w:ascii="Constantia" w:hAnsi="Constantia"/>
          <w:sz w:val="20"/>
          <w:szCs w:val="20"/>
        </w:rPr>
      </w:pPr>
      <w:r w:rsidRPr="00B43BEF">
        <w:rPr>
          <w:rFonts w:cs="Calibri"/>
          <w:b/>
          <w:sz w:val="20"/>
          <w:szCs w:val="20"/>
        </w:rPr>
        <w:t>4-)</w:t>
      </w:r>
      <w:r>
        <w:rPr>
          <w:rFonts w:ascii="Constantia" w:hAnsi="Constantia"/>
          <w:sz w:val="20"/>
          <w:szCs w:val="20"/>
        </w:rPr>
        <w:t xml:space="preserve"> I. TBMM’nin önemli bir özelliği “Kurucu” bir meclis olmasıdır. Ancak TBMM içinde farklı görüşlere sahip olan milletvekilleri arasında birliği bozmamak için “Olağanüstü Yetkilere Sahip Meclis” nitelemesi yapılmıştır.</w:t>
      </w:r>
    </w:p>
    <w:p w:rsidR="00151245" w:rsidRDefault="00151245" w:rsidP="00862933">
      <w:pPr>
        <w:spacing w:after="0" w:line="240" w:lineRule="auto"/>
        <w:ind w:left="340" w:hanging="340"/>
        <w:jc w:val="both"/>
        <w:rPr>
          <w:rFonts w:ascii="Constantia" w:hAnsi="Constantia"/>
          <w:b/>
          <w:sz w:val="20"/>
          <w:szCs w:val="20"/>
        </w:rPr>
      </w:pPr>
      <w:r>
        <w:rPr>
          <w:rFonts w:ascii="Constantia" w:hAnsi="Constantia"/>
          <w:b/>
          <w:sz w:val="20"/>
          <w:szCs w:val="20"/>
        </w:rPr>
        <w:tab/>
      </w:r>
      <w:r w:rsidRPr="00321A9A">
        <w:rPr>
          <w:rFonts w:ascii="Constantia" w:hAnsi="Constantia"/>
          <w:b/>
          <w:sz w:val="20"/>
          <w:szCs w:val="20"/>
        </w:rPr>
        <w:t>Aşağıdakilerden hangisi I. TBMM’nin kurucu bir meclis olduğunu gösterir niteliktedir?</w:t>
      </w:r>
    </w:p>
    <w:p w:rsidR="00151245" w:rsidRPr="00675E77" w:rsidRDefault="00151245" w:rsidP="00862933">
      <w:pPr>
        <w:spacing w:after="0" w:line="240" w:lineRule="auto"/>
        <w:ind w:left="340" w:hanging="340"/>
        <w:jc w:val="both"/>
        <w:rPr>
          <w:rFonts w:ascii="Constantia" w:hAnsi="Constantia"/>
          <w:b/>
          <w:sz w:val="10"/>
          <w:szCs w:val="20"/>
        </w:rPr>
      </w:pPr>
    </w:p>
    <w:p w:rsidR="00151245" w:rsidRDefault="00151245" w:rsidP="00862933">
      <w:pPr>
        <w:pStyle w:val="ListParagraph"/>
        <w:numPr>
          <w:ilvl w:val="0"/>
          <w:numId w:val="27"/>
        </w:numPr>
        <w:spacing w:after="0" w:line="240" w:lineRule="auto"/>
        <w:jc w:val="both"/>
        <w:rPr>
          <w:rFonts w:ascii="Constantia" w:hAnsi="Constantia"/>
          <w:sz w:val="20"/>
          <w:szCs w:val="20"/>
        </w:rPr>
      </w:pPr>
      <w:r>
        <w:rPr>
          <w:rFonts w:ascii="Constantia" w:hAnsi="Constantia"/>
          <w:sz w:val="20"/>
          <w:szCs w:val="20"/>
        </w:rPr>
        <w:t>Kurtuluş Savaşı’nın kazanılmasını sağlaması</w:t>
      </w:r>
    </w:p>
    <w:p w:rsidR="00151245" w:rsidRDefault="00151245" w:rsidP="00862933">
      <w:pPr>
        <w:pStyle w:val="ListParagraph"/>
        <w:numPr>
          <w:ilvl w:val="0"/>
          <w:numId w:val="27"/>
        </w:numPr>
        <w:spacing w:after="0" w:line="240" w:lineRule="auto"/>
        <w:jc w:val="both"/>
        <w:rPr>
          <w:rFonts w:ascii="Constantia" w:hAnsi="Constantia"/>
          <w:sz w:val="20"/>
          <w:szCs w:val="20"/>
        </w:rPr>
      </w:pPr>
      <w:r>
        <w:rPr>
          <w:rFonts w:ascii="Constantia" w:hAnsi="Constantia"/>
          <w:sz w:val="20"/>
          <w:szCs w:val="20"/>
        </w:rPr>
        <w:t>Üyelerinin seçimle belirlenmesi</w:t>
      </w:r>
    </w:p>
    <w:p w:rsidR="00151245" w:rsidRDefault="00151245" w:rsidP="00862933">
      <w:pPr>
        <w:pStyle w:val="ListParagraph"/>
        <w:numPr>
          <w:ilvl w:val="0"/>
          <w:numId w:val="27"/>
        </w:numPr>
        <w:spacing w:after="0" w:line="240" w:lineRule="auto"/>
        <w:jc w:val="both"/>
        <w:rPr>
          <w:rFonts w:ascii="Constantia" w:hAnsi="Constantia"/>
          <w:sz w:val="20"/>
          <w:szCs w:val="20"/>
        </w:rPr>
      </w:pPr>
      <w:r>
        <w:rPr>
          <w:rFonts w:ascii="Constantia" w:hAnsi="Constantia"/>
          <w:sz w:val="20"/>
          <w:szCs w:val="20"/>
        </w:rPr>
        <w:t>Güçler birliği ilkesini kabul etmesi</w:t>
      </w:r>
    </w:p>
    <w:p w:rsidR="00151245" w:rsidRPr="009F52D6" w:rsidRDefault="00151245" w:rsidP="00862933">
      <w:pPr>
        <w:pStyle w:val="ListParagraph"/>
        <w:numPr>
          <w:ilvl w:val="0"/>
          <w:numId w:val="27"/>
        </w:numPr>
        <w:spacing w:after="0" w:line="240" w:lineRule="auto"/>
        <w:jc w:val="both"/>
        <w:rPr>
          <w:rFonts w:ascii="Constantia" w:hAnsi="Constantia"/>
          <w:sz w:val="20"/>
          <w:szCs w:val="20"/>
        </w:rPr>
      </w:pPr>
      <w:r>
        <w:rPr>
          <w:rFonts w:ascii="Constantia" w:hAnsi="Constantia"/>
          <w:sz w:val="20"/>
          <w:szCs w:val="20"/>
        </w:rPr>
        <w:t>Yeni bir anayasa yapması</w:t>
      </w:r>
    </w:p>
    <w:p w:rsidR="00151245" w:rsidRDefault="00151245" w:rsidP="00570DED">
      <w:pPr>
        <w:spacing w:after="0" w:line="240" w:lineRule="auto"/>
        <w:ind w:left="340" w:hanging="340"/>
        <w:jc w:val="both"/>
        <w:rPr>
          <w:rFonts w:ascii="Constantia" w:hAnsi="Constantia"/>
          <w:sz w:val="20"/>
          <w:szCs w:val="20"/>
        </w:rPr>
      </w:pPr>
    </w:p>
    <w:p w:rsidR="00151245" w:rsidRDefault="00151245" w:rsidP="00862933">
      <w:pPr>
        <w:spacing w:after="0" w:line="240" w:lineRule="auto"/>
        <w:ind w:left="340" w:hanging="340"/>
        <w:jc w:val="both"/>
        <w:rPr>
          <w:rFonts w:ascii="Constantia" w:hAnsi="Constantia"/>
          <w:sz w:val="20"/>
          <w:szCs w:val="20"/>
        </w:rPr>
      </w:pPr>
      <w:r w:rsidRPr="00B43BEF">
        <w:rPr>
          <w:rFonts w:cs="Calibri"/>
          <w:b/>
          <w:sz w:val="20"/>
          <w:szCs w:val="20"/>
        </w:rPr>
        <w:t>5-)</w:t>
      </w:r>
      <w:r>
        <w:rPr>
          <w:rFonts w:ascii="Constantia" w:hAnsi="Constantia"/>
          <w:sz w:val="20"/>
          <w:szCs w:val="20"/>
        </w:rPr>
        <w:t xml:space="preserve"> Amasya Görüşmeleri’nde, İstanbul Hükümeti temsilcisi, Erzurum ve Sivas Kongrelerinde alınan kararları kabul etmiş oluyordu. Ayrıca İstanbul Hükümeti, bir bakanını Amasya’ya göndermekle Temsil Heyeti’nin hukuki varlığını da tanımış oluyordu. Bu olay, Temsil Heyeti’nin hem nüfuzunu hem de güvenirliğini artırmıştır.</w:t>
      </w:r>
    </w:p>
    <w:p w:rsidR="00151245" w:rsidRDefault="00151245" w:rsidP="00862933">
      <w:pPr>
        <w:spacing w:after="0" w:line="240" w:lineRule="auto"/>
        <w:ind w:left="340" w:hanging="340"/>
        <w:jc w:val="both"/>
        <w:rPr>
          <w:rFonts w:ascii="Constantia" w:hAnsi="Constantia"/>
          <w:b/>
          <w:sz w:val="20"/>
          <w:szCs w:val="20"/>
        </w:rPr>
      </w:pPr>
      <w:r>
        <w:rPr>
          <w:rFonts w:ascii="Constantia" w:hAnsi="Constantia"/>
          <w:sz w:val="20"/>
          <w:szCs w:val="20"/>
        </w:rPr>
        <w:tab/>
      </w:r>
      <w:r w:rsidRPr="001D4F7A">
        <w:rPr>
          <w:rFonts w:ascii="Constantia" w:hAnsi="Constantia"/>
          <w:b/>
          <w:sz w:val="20"/>
          <w:szCs w:val="20"/>
        </w:rPr>
        <w:t>Buna göre, Amasya Görüşmesi’yle ilgili aşağıdaki yargılardan hangisine ulaşılabilir?</w:t>
      </w:r>
    </w:p>
    <w:p w:rsidR="00151245" w:rsidRPr="009521E0" w:rsidRDefault="00151245" w:rsidP="00862933">
      <w:pPr>
        <w:spacing w:after="0" w:line="240" w:lineRule="auto"/>
        <w:ind w:left="340" w:hanging="340"/>
        <w:jc w:val="both"/>
        <w:rPr>
          <w:rFonts w:ascii="Constantia" w:hAnsi="Constantia"/>
          <w:b/>
          <w:sz w:val="10"/>
          <w:szCs w:val="20"/>
        </w:rPr>
      </w:pPr>
    </w:p>
    <w:p w:rsidR="00151245" w:rsidRDefault="00151245" w:rsidP="00862933">
      <w:pPr>
        <w:pStyle w:val="ListParagraph"/>
        <w:numPr>
          <w:ilvl w:val="0"/>
          <w:numId w:val="25"/>
        </w:numPr>
        <w:spacing w:after="0" w:line="240" w:lineRule="auto"/>
        <w:jc w:val="both"/>
        <w:rPr>
          <w:rFonts w:ascii="Constantia" w:hAnsi="Constantia"/>
          <w:sz w:val="20"/>
          <w:szCs w:val="20"/>
        </w:rPr>
      </w:pPr>
      <w:r>
        <w:rPr>
          <w:rFonts w:ascii="Constantia" w:hAnsi="Constantia"/>
          <w:sz w:val="20"/>
          <w:szCs w:val="20"/>
        </w:rPr>
        <w:t>Düşmana karşı birlikte savaşılma kararı alınmıştır.</w:t>
      </w:r>
    </w:p>
    <w:p w:rsidR="00151245" w:rsidRDefault="00151245" w:rsidP="00862933">
      <w:pPr>
        <w:pStyle w:val="ListParagraph"/>
        <w:numPr>
          <w:ilvl w:val="0"/>
          <w:numId w:val="25"/>
        </w:numPr>
        <w:spacing w:after="0" w:line="240" w:lineRule="auto"/>
        <w:jc w:val="both"/>
        <w:rPr>
          <w:rFonts w:ascii="Constantia" w:hAnsi="Constantia"/>
          <w:sz w:val="20"/>
          <w:szCs w:val="20"/>
        </w:rPr>
      </w:pPr>
      <w:r>
        <w:rPr>
          <w:rFonts w:ascii="Constantia" w:hAnsi="Constantia"/>
          <w:sz w:val="20"/>
          <w:szCs w:val="20"/>
        </w:rPr>
        <w:t>Temsil Heyeti, İstanbul Hükümeti’nin yerini almıştır.</w:t>
      </w:r>
    </w:p>
    <w:p w:rsidR="00151245" w:rsidRDefault="00151245" w:rsidP="00862933">
      <w:pPr>
        <w:pStyle w:val="ListParagraph"/>
        <w:numPr>
          <w:ilvl w:val="0"/>
          <w:numId w:val="25"/>
        </w:numPr>
        <w:spacing w:after="0" w:line="240" w:lineRule="auto"/>
        <w:jc w:val="both"/>
        <w:rPr>
          <w:rFonts w:ascii="Constantia" w:hAnsi="Constantia"/>
          <w:sz w:val="20"/>
          <w:szCs w:val="20"/>
        </w:rPr>
      </w:pPr>
      <w:r>
        <w:rPr>
          <w:rFonts w:ascii="Constantia" w:hAnsi="Constantia"/>
          <w:sz w:val="20"/>
          <w:szCs w:val="20"/>
        </w:rPr>
        <w:t>Bu görüşme Temsil Heyeti için önemli bir başarı olmuştur.</w:t>
      </w:r>
    </w:p>
    <w:p w:rsidR="00151245" w:rsidRPr="001D4F7A" w:rsidRDefault="00151245" w:rsidP="00862933">
      <w:pPr>
        <w:pStyle w:val="ListParagraph"/>
        <w:numPr>
          <w:ilvl w:val="0"/>
          <w:numId w:val="25"/>
        </w:numPr>
        <w:spacing w:after="0" w:line="240" w:lineRule="auto"/>
        <w:jc w:val="both"/>
        <w:rPr>
          <w:rFonts w:ascii="Constantia" w:hAnsi="Constantia"/>
          <w:sz w:val="20"/>
          <w:szCs w:val="20"/>
        </w:rPr>
      </w:pPr>
      <w:r>
        <w:rPr>
          <w:rFonts w:ascii="Constantia" w:hAnsi="Constantia"/>
          <w:sz w:val="20"/>
          <w:szCs w:val="20"/>
        </w:rPr>
        <w:t>İstanbul Hükümeti,</w:t>
      </w:r>
      <w:r w:rsidRPr="001D4F7A">
        <w:rPr>
          <w:rFonts w:ascii="Constantia" w:hAnsi="Constantia"/>
          <w:sz w:val="20"/>
          <w:szCs w:val="20"/>
        </w:rPr>
        <w:t xml:space="preserve"> </w:t>
      </w:r>
      <w:r>
        <w:rPr>
          <w:rFonts w:ascii="Constantia" w:hAnsi="Constantia"/>
          <w:sz w:val="20"/>
          <w:szCs w:val="20"/>
        </w:rPr>
        <w:t>Temsil Heyeti’nin hiçbir görüşünü kabul etmemiştir.</w:t>
      </w:r>
    </w:p>
    <w:p w:rsidR="00151245" w:rsidRDefault="00151245" w:rsidP="00862933">
      <w:pPr>
        <w:spacing w:after="0" w:line="240" w:lineRule="auto"/>
        <w:ind w:left="340" w:hanging="340"/>
        <w:jc w:val="both"/>
        <w:rPr>
          <w:rFonts w:ascii="Constantia" w:hAnsi="Constantia"/>
          <w:sz w:val="20"/>
          <w:szCs w:val="20"/>
        </w:rPr>
      </w:pPr>
    </w:p>
    <w:p w:rsidR="00151245" w:rsidRPr="00570DED" w:rsidRDefault="00151245" w:rsidP="00570DED">
      <w:pPr>
        <w:spacing w:after="0" w:line="240" w:lineRule="auto"/>
        <w:ind w:left="340" w:hanging="340"/>
        <w:jc w:val="both"/>
        <w:rPr>
          <w:rFonts w:ascii="Constantia" w:hAnsi="Constantia"/>
          <w:sz w:val="20"/>
          <w:szCs w:val="20"/>
        </w:rPr>
      </w:pPr>
      <w:r>
        <w:rPr>
          <w:noProof/>
          <w:lang w:eastAsia="tr-TR"/>
        </w:rPr>
        <w:pict>
          <v:shapetype id="_x0000_t202" coordsize="21600,21600" o:spt="202" path="m,l,21600r21600,l21600,xe">
            <v:stroke joinstyle="miter"/>
            <v:path gradientshapeok="t" o:connecttype="rect"/>
          </v:shapetype>
          <v:shape id="Metin Kutusu 23557" o:spid="_x0000_s1029" type="#_x0000_t202" style="position:absolute;left:0;text-align:left;margin-left:-9.8pt;margin-top:4.75pt;width:33.65pt;height:21.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8dFnQIAAMQFAAAOAAAAZHJzL2Uyb0RvYy54bWysVEtv2zAMvg/YfxB0X504SbMFdYqsRYdh&#10;XVusHXpWZCkRJouaJMdOf/0o2Xm066XDLjYlkp/Ij4+z87bSZCOcV2AKOjwZUCIMh1KZVUF/Plx9&#10;+EiJD8yUTIMRBd0KT8/n79+dNXYmcliDLoUjCGL8rLEFXYdgZ1nm+VpUzJ+AFQaVElzFAh7dKisd&#10;axC90lk+GJxmDbjSOuDCe7y97JR0nvClFDzcSulFILqgGFtIX5e+y/jN5mdstnLMrhXvw2D/EEXF&#10;lMFH91CXLDBSO/UXVKW4Aw8ynHCoMpBScZFywGyGgxfZ3K+ZFSkXJMfbPU3+/8Hym82dI6osaD6a&#10;TKaUGFZhmb6LoAz5Vofa16TTIFON9TN0uLfoEtrP0GLFI4Px3uNlJKCVrop/TI2gHjnf7nkWbSAc&#10;L8f5dDLMKeGoyqej4WgUUbKDs3U+fBFQkSgU1GEZE7tsc+1DZ7oziW950Kq8UlqnQ2wdcaEd2TAs&#10;ug4pRAR/ZqUNaQp6OpoMEvAzXWq+A8Jy9QoC4mkTnxOpyfqwDkQkKWy1iDba/BASSU58vBIj41yY&#10;fZzJOlpJzOgtjr39Iaq3OHd5oEd6GUzYO1fKgOtYek5t+WtHjOzssYZHeUcxtMs2dde+T5ZQbrF9&#10;HHSj6C2/Uljka+bDHXM4e9gxuE/CLX6kBiwS9BIla3BPr91HexwJ1FLS4CwX1P+umROU6K8Gh+XT&#10;cDyOw58O48k0x4M71iyPNaauLgA7Z4iby/IkRvugd6J0UD3i2lnEV1HFDMe3Cxp24kXoNgyuLS4W&#10;i2SE425ZuDb3lkfoyHJs4Yf2kTnb93nAAbmB3dSz2Yt272yjp4FFHUCqNAuR547Vnn9cFWma+rUW&#10;d9HxOVkdlu/8DwAAAP//AwBQSwMEFAAGAAgAAAAhAKy43eneAAAABwEAAA8AAABkcnMvZG93bnJl&#10;di54bWxMjk1Lw0AURfeC/2F4grt20pr0I+alBEUEFcTqxt1r8kyCmTchM23Tf99xVZeXezn3ZJvR&#10;dOrAg2utIMymESiW0lat1Ahfn0+TFSjnSSrqrDDCiR1s8uurjNLKHuWDD1tfqwARlxJC432fau3K&#10;hg25qe1ZQvdjB0M+xKHW1UDHADednkfRQhtqJTw01PNDw+Xvdm8QXuJverzzr3zyMr4XxfOqj90b&#10;4u3NWNyD8jz6yxj+9IM65MFpZ/dSOdUhTGbrRZgirBNQoY+XS1A7hGSegM4z/d8/PwMAAP//AwBQ&#10;SwECLQAUAAYACAAAACEAtoM4kv4AAADhAQAAEwAAAAAAAAAAAAAAAAAAAAAAW0NvbnRlbnRfVHlw&#10;ZXNdLnhtbFBLAQItABQABgAIAAAAIQA4/SH/1gAAAJQBAAALAAAAAAAAAAAAAAAAAC8BAABfcmVs&#10;cy8ucmVsc1BLAQItABQABgAIAAAAIQDlx8dFnQIAAMQFAAAOAAAAAAAAAAAAAAAAAC4CAABkcnMv&#10;ZTJvRG9jLnhtbFBLAQItABQABgAIAAAAIQCsuN3p3gAAAAcBAAAPAAAAAAAAAAAAAAAAAPcEAABk&#10;cnMvZG93bnJldi54bWxQSwUGAAAAAAQABADzAAAAAgYAAAAA&#10;" strokecolor="white" strokeweight=".5pt">
            <v:textbox>
              <w:txbxContent>
                <w:p w:rsidR="00151245" w:rsidRPr="00493BE9" w:rsidRDefault="00151245">
                  <w:pPr>
                    <w:rPr>
                      <w:rFonts w:cs="Calibri"/>
                      <w:b/>
                      <w:sz w:val="20"/>
                      <w:szCs w:val="20"/>
                    </w:rPr>
                  </w:pPr>
                  <w:r w:rsidRPr="00493BE9">
                    <w:rPr>
                      <w:rFonts w:cs="Calibri"/>
                      <w:b/>
                      <w:sz w:val="20"/>
                      <w:szCs w:val="20"/>
                    </w:rPr>
                    <w:t>6-)</w:t>
                  </w:r>
                </w:p>
              </w:txbxContent>
            </v:textbox>
          </v:shape>
        </w:pict>
      </w:r>
      <w:r w:rsidRPr="00493BE9">
        <w:rPr>
          <w:rFonts w:ascii="Constantia" w:hAnsi="Constantia"/>
          <w:noProof/>
          <w:sz w:val="20"/>
          <w:szCs w:val="20"/>
          <w:lang w:eastAsia="tr-TR"/>
        </w:rPr>
        <w:pict>
          <v:shape id="Diyagram 66" o:spid="_x0000_i1025" type="#_x0000_t75" style="width:274.5pt;height:148.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JxIO4HgYAACAWAAAWAAAA&#10;ZHJzL2RpYWdyYW1zL2RhdGExLnhtbORY247bNhB9L9B/EPSSl3JN3UhqESegLkSDJk2QbIsWRR9o&#10;i94VVheHlDfrDfLcz8gvdL+h2//qUL7E3uw2ygZpWvTFlmhpzJk5Z+YM7z88ryvnTGlTts3Y9Q6w&#10;66hm2hZlczx2fzgSiLmO6WRTyKpt1NhdKuM+fPD1V/eL4/qwkJ180haqcsBKYw5hbeyedN38cDQy&#10;0xNVS3PQzlUDv85aXcsObvXxqNDyFdivq5GPMRkVpTzWsnbXRuQdTNSybNwH/Z7m3WPTbS6d2u7u&#10;UTF2X3te4JEo5YilLEFhxATi2EtQnGZxwggPQj984zrdcg5eFu10Y06/UJ1TtUewbu0sdHNYl1Pd&#10;mnbWHUzbetTOZuVUrb+k7qxT0YiNKrlsF91Iat2+ilwwkcrOWtCqkh1E25yUc9d5aT7e8stFOT01&#10;3bJSI1PW80qB+ZdmbX614jrTOxietlWrzaj/mi0q31pZm92suc78pCo0QMUdraJs5s/0+hLiLg8n&#10;bbHsV+RhZboX/Tbt+tx+qKZ4JrV8/kw7lbQQ6zQ6em5NjfonRhZWYKb/nt+Ux9iLBGEJRTnJMxTi&#10;OEcs5wnyWJSkXhinOPHf7CWv3/DR2P3lierK5ldwamE6uL+bB9q6oa/t3zEXYzfGQJ7J2q4EL54v&#10;zFJ+42Tt1duFwxtZtNUCuOb88dvidKHbM3mvkM4phKRslDORV2+rq0tnUmon17VqSqdQZxVs2YGH&#10;IWanDj8tYPninnLKplbL0jlRhZpVqi7/fNuV+sDG0MYO9jc8nl6cA/IJRqFHCApFShGsMIRpFPs4&#10;jlLiJVtezKU+0rIxEMPzpqeVyEVCcOqhzE8FClkWoRjTFEU4ToQX8VSIeC8dXwY1Ac3jmAUc0TiG&#10;bUYkRUkepSjNPZIw7PMsesd+U07+m14SEqQRzRJEE4+hMPMilLBMoCDkPOIYchtFe8lYkflD3LCI&#10;N21VFqKsqv7G1naVVto5kxVw+NwHwgHdFzV0g9UajTDQYcXrvhXYx3tU7ljqWW7rx6qSfLh8wIND&#10;yXf1e3NcVp3SwBajnO/k7FQCHS3/9ghpOdjJuuff1WVtri4vdjmYXeNgz+l7zdVlc42OpgTGquZY&#10;VUDID5Hz1kLYFxK2W0iG1kUREJxFJEckDXwUpixGLAog95yL2MtDEfj0b3hMI8GgJ+aIxzFFIQ0j&#10;xINIIFtrA5+IMOBQBtZ91fbEL8PjXFA/z2CbXppB9Sc8RNwPMkQIZn6AcUp8QPi6i7/P4/+Il4LT&#10;MI+SEDHfg2SQLIUrKK8iIl7uc8K8MNt6OdcgyXYS49gFbkw7fZQN1z32pe9lbbXPRo7Zpb59p003&#10;dvH2P5R53EubH6U2q/8tyo0CgFfKC/Ut6MVKmVUlUOdy2vWVwPZ2a3T39VWjt4BamfqH1UQaQGfA&#10;FGQuBsSHLIb2xQSEO+GCM+rTnJGhkR6mTPr0rCLdS0MQVJs4P55AMW1AsXo7i4+Kcxv8d0/12bDS&#10;DFTMi6ms1E8gOTyotvDQdu3n7doGGftht6mYLKBUdXkjJ5VaV+1eEq1Tsv/CF84TpUmQxJCYWBDg&#10;PcMJ4iJKUBSwlMYgMigRQ/M0rEveKU+7ifs/5GmFincTF6jC7fQF17vjVw6jXoA9yF2YQn9JgHIE&#10;ZjAaU0ooFlDV8r0EPp3B4KmnHzO7Fcr0E9brgfUTzD/VRc8u++rm2vLxU0a9dWfc939Y57mzxwMx&#10;vfEYcLrn8VrWrxT9MCGxaa79O8Pa8o2BEaGfEpJiJPKMI2h7oFu8jKDUz0kGg7kQGb4VGANL7hYY&#10;A8v9JkxQUffC9DmAMWyAujMwBkboNo93gTFwUtwDxrC560ZgED/zKPUZCigFERR4AYLZLUCEx5mf&#10;wJQvhHcrMAbyYQuMgf3ltjB9DmDkOAi4oDCYRx4I+gCmVc49e9oRE0owBkW/M5jDDuBgZbdoDiyC&#10;2xD8C7mRcuElgsYoYwQgIAKMmBAYakOW4MAP7a97EPjEEHwkCq5X0U9HQd9Pd5vo5HjNjVcnLRz3&#10;rcScOl91XJgizztnocv3TkxvPKFcH7va80m2PXQFk/2fbmz2N9tz3Qd/AQAA//8DAFBLAwQUAAYA&#10;CAAAACEAZGXniB8BAABhAgAADgAAAGRycy9lMm9Eb2MueG1spJK9TsMwFIV3JN7B8k6dBFSVKEmX&#10;CqkTCzzAxb5OLPkP2yXw9ty0FSoTUtmOj6Uvn47TbT+dZR+Ysgm+5/Wq4gy9DMr4seevL093G85y&#10;Aa/ABo89/8LMt8PtTTfHFpswBaswMYL43M6x51MpsRUiywkd5FWI6OlSh+Sg0DGNQiWYie6saKpq&#10;LeaQVExBYs7U7k6XfDjytUZZnrXOWJglu2ZT1WvOSs9JM1FRP9YNFW9LIYYO2jFBnIw8C8EVPg6M&#10;p8//oHZQgB2SuQKlDJCPI5oaXZvQ7lU+m1HxD+AZQgv8PXfQ2kjcBXlw6Mtpc1KBQg+eJxMzLdkq&#10;skl7VS/ZhmNulvyej/l+yfKUH5ahxa95Ls+UL/+M4RsAAP//AwBQSwMEFAAGAAgAAAAhANIz3Pkd&#10;AQAAZgMAABkAAABkcnMvX3JlbHMvZTJvRG9jLnhtbC5yZWxztJNdT8MgFIbvTfwPhHtLOz9jRndh&#10;Y7LEG3X+gBNKWzLgVGBq/7246WITVr3ZJTzhPU9yXuaLD6PJm3ReoeW0yHJKpBVYK9ty+rK6P7uh&#10;xAewNWi0ktNBerooT0/mT1JDiI98p3pPYor1nHYh9LeMedFJAz7DXtpIGnQGQjy6lvUg1tBKNsvz&#10;K+Z+Z9BylEmWNaduWZ9Tshr6OPnvbGwaJWSFYmOkDYkRrFbQOjCPGyXWz2HQMoaDa2Xg9Bt59rqH&#10;RRblKUt7zY7g9QADbkLCSW/BpE9xBJ8KAiRs6ng96XJ5wMUo4dBjEzKBhu3W9bWm63ETftZUOXiP&#10;PUwZ7MikxMUBiUQp/12cO9TofEJIbMHeh41+R/kJAAD//wMAUEsDBBQABgAIAAAAIQARIJmW3AAA&#10;AAUBAAAPAAAAZHJzL2Rvd25yZXYueG1sTI/NTsMwEITvSLyDtUjcqEP4a0OcCir11AttERK3Tbwk&#10;EfE6it005elZuMBlpNGsZr7Nl5Pr1EhDaD0buJ4loIgrb1uuDbzu11dzUCEiW+w8k4ETBVgW52c5&#10;ZtYfeUvjLtZKSjhkaKCJsc+0DlVDDsPM98SSffjBYRQ71NoOeJRy1+k0Se61w5ZlocGeVg1Vn7uD&#10;M/A8vrzdlJh+7dP5adNNdb/erN6NubyYnh5BRZri3zH84As6FMJU+gPboDoD8kj8VcnubhdiSwPp&#10;4iEBXeT6P33xDQAA//8DAFBLAwQUAAYACAAAACEAWC8mxrMEAAA9QwAAGAAAAGRycy9kaWFncmFt&#10;cy9jb2xvcnMxLnhtbOxc3W6bMBS+n7R3QNyvJF27dVHTaVtXaVI1TVr3AA4YgmpMZjtd+vazTQDn&#10;hwDG0ITSmzQgH/t8HH/nx4dcf15FyHqChIYxntrjs5FtQezGXoiDqf3n4e7dlW1RBrAHUIzh1H6G&#10;1P588/bNtRdEEzdGMaG30Le4FEwn/NrUnjO2mDgOdecwAvQsXkDM7/oxiQDjX0ngeAT84/Ij5JyP&#10;Rh8cLwQBAZG9FgI0REQgxLa1xOHfJfzhTe0lwZModElMY5+duXHkxL4funD9AQgTU186V06iQvLh&#10;L9G5fSM1YyFD0HoCaGrbTnLJg9TdvOICdk9Zcpf/b7HnBUdISuSibGtBQg7piM8kZDgSMWUIZc8I&#10;3s+QhUHEx+HYg6P19H6I0DdEuHQrgmw+tQlcQMD4XTCRwEJ+N1kMcF2I2TibIR+aLAyFuKIkpEjJ&#10;RiVCoO9DlyVy1nCw1X0qObtyly07u/R9c6QEIVU8kZ1+U2AY78BQqPi5ULwAlPe9AQWgMMA/uYF0&#10;h0whqtUQfzkDQh0DVbpDj2NfPUFcHxhhBAAt5iDhmssR/5ObStlxhYbyXtJV+XDJCX2grdR5qLoo&#10;QKl83R9qEm5LPGnh3SooftEbThaKX1RX/LI3ivvBjyj4hYBbzxsJnmAhZvpUUjr6iJiklldgqzxy&#10;SnYSW9UOnGSM8OJPhge7+1zEq34ys5ffMMNj4e5pK9Og4eyBAEzPb7uLqmvRwsvF0H7wu+/g1HoS&#10;Rgh6NoBqq7mQEVDTTTzes4nXRQhlGxVE492ktKUWx1Z5GccIOC5AKF6KstFmdF66kqSoJGFp6LlT&#10;SZWiPzmX8rjEqmuXnkqVMw4zoJRpV+5MgCx2lUzD58BbVy2vDsRhTRHWL+4JpHadbekTS4zIVM58&#10;MkjVqCf0J60WJlKjntCftFooXqOe8KE39YQFIN/mhZF4RXIwRaOc27rxQsYjIRXGXeaoCKMpjjUF&#10;o76rUeHY5ZOKcPSHVlU4dlmmIhzHRraly25xk+1LOErXk0bD6fZQC+Yi2M0is9qSspFJrH8CUXNu&#10;keNbbb4SA9Wy8qcDYW9TsHNuPG2wtdlwG+yPLYKdM+9pg63NtdtgF5y9GknPc14/PbD94IvrauSU&#10;ac6snE9rkYfMJkWv03ZLzpEUlbxH00WlGN8NmB/syTKOuTzbG+z8UB+cccwZ+SK6royhftGit8yz&#10;39YJ3DjOs4FMuiUTGqPQa0LhpdnLq/OJEtKGdDGgunNALwz1awN6GCDdhlRGy3cxPxb8V7udeDPT&#10;ztzZRodoQQhdcO4qMlE1e68l83Dmc4CCGszZmh6n57bTkHQwJqWrsZYBD8aUvfsiY8DBkgZLSl97&#10;0u6ClQ5Ooxmj9XJQXoU5Pa6XoGrU6FsHtcOSvPG8V4KqUYtvHdQOS+/tgKpRc28d1A5L7MZB5Y2r&#10;84V+E2FBvO0o8c+66UL/hE7V+fT41Xv82hximjf/FWRhhzOm0iPnTjEWGzJN3430wjJiAOM9byBt&#10;pL9Z/G/UuLe7Blo3cOPg8/cJjp1BVJ1bB1jdSkasm8Cnh1V9it7j9va832uAN4QPUE5aiyZpHfhm&#10;vd8SiOQXI/iPXtz8BwAA//8DAFBLAwQUAAYACAAAACEAu8wctOUDAAANUQAAHAAAAGRycy9kaWFn&#10;cmFtcy9xdWlja1N0eWxlMS54bWzsnN1O2zAUgO8n7R0i34+0MKapIiB+hIQ0IcTYA7iOk1o4drBd&#10;Vt5+thMyplLJQLM67blpkzTHjv3Z5y92j04WFU8eqdJMigyN90YooYLInIkyQ7/uLr98R4k2WOSY&#10;S0Ez9EQ1Ojn+/OkoL6uJNk+cXtAisYUIPbGXMjQzpp6kqSYzWmG9J2sq7K+FVBU29lSVaa7wb1t8&#10;xdP90ehbmjNcKlyhthD8jiIqzARK5oI9zOlVnqG5EpOKESW1LMwekVUqi4IR2n5hZVzVh+n39GHO&#10;yL1vRqpZVXN6iI590wwznCaPmGcIpc2lnGry7xWCzQ9tml/tcWKeattFTUEoqRWzPTo6HI1cCanr&#10;sJcCmlBBD/LjI2wvV1RhK6BNhqQyM2l7pJ4xcqmkME4aTzgrZ+aWlYliloyZKUpvDEpypuxZV0FX&#10;aIfnx5QnwpafISFzOmqb193XX+X1Qd52nFncqPbQd7Vvjri144bliwy5Z8ITTVQ5Pecqse2xg9C2&#10;0X5O3afrPNt+J+BuLBjnnexBkGwr4qRpUVBi3ijfCfn6LZJOvmJCqvYZ7ICnrgF+0HAzbh+8aO5v&#10;R0DbAX40+GPLpxlAz2ctLS6uLa8x8BoIr0cqgNj/nGFm8cEZhq1KjRaZm/igFBsP418TBipxKCbM&#10;ORz7YMAGYsAcLedOec+xf98U3MPGr32ne+hofQVaA5lbRXlVlTcck61z6MP8lL4DMDeVuoj35fGq&#10;6Mr7fsCkDam7+LYJyMOC6k5oRVD8ZiZTmCQusdFbDPVmIJpN7xQWev8CfO6h+NxF+ROo9TqNmrh8&#10;vcm+KVBrsrq9Kb8+qD3rx3GU+jHMM3s9rR6Wkl/t1YXJr92DIJhzOTcRhkWbhBFW99phYK0NvG4a&#10;it/gaIGXNyRakFkdEi3IrA6JFmRWh0Krxup8BlmKHtNGfUROL6mBHRviXAN7NkRqYNeGRy3O7JLT&#10;2u9dnxSWHYouu/TXaI0vYjRaO44kRou040hiNDc7iKQoTwmJMbkXlpl+/RVFmOxqIxI2DtaeFSdS&#10;XAKO5Y0YG8Lh1wHB7FjaF7MhHEadukX5AGQJSJjPvHZ1NQVdFY2u0pKzHIzHK0tENqStPBBQWHGt&#10;WXST5Ay01rLW2tCqXh98XEq7MOf3daQbWsNCia0KQ579XgDjN5PHY1O8wwVUIqPilViMi9l2UHV5&#10;Fs7ji22j4q6yiDHxvqssYsy47yALu59jVkeoosKySFvl6eb3ZwBjKZ24oWDQKICxHJmHzcq153bt&#10;VsGtU1Jh43r1W8Ew+bWjUPTxbrFl9iJsVK9GESb/MRR//zTA/ovh8R8AAAD//wMAUEsDBBQABgAI&#10;AAAAIQDEWLVwtQQAANsZAAAYAAAAZHJzL2RpYWdyYW1zL2xheW91dDEueG1s7Fnbbts4EH0vsP8g&#10;8D2WHCdOalQpCqTBLtAmBdL9AJqibBUUqZJ0bPfrO+LFoizZsdOm6IOfTFHicHgO58yQfvd+VbLo&#10;iUpVCJ6i4SBBEeVEZAWfpej/r3dn1yhSGvMMM8FpitZUofc3/7x5l83KCcNrsdC3NI/AClcT6EvR&#10;XOtqEseKzGmJ1UBUlMPbXMgSa3iUsziTeAn2SxafJ8k4zgo8k7hEzgh+gYkSFxxFC158X9D/shQt&#10;JJ+UBZFCiVwPiChjkecFoe4HS11PfRlfx3YJMZZSLC/RjVmWLjSj0RNmKUKx7cqoIu0egvUnpe1b&#10;aEd6XQE8kjKsAUo1LyoUVbJI0ThJEm+m+bCSglCl3DejofsormENTStcVrdYY+cGtD6LjDL7WDUu&#10;VDoq6xf16oFD600miJ85fD9066zkI9VRNWeZBOrrL830lVtVOOT8+SFubAPKioftxr0L2FGSOEcB&#10;WF03h6bzQVr3617XdgSQFW8sXPZZOG8sgLG2BQtr4NB05uwu54JRv/KsgdeMaIOv9JrR38+Fc6SN&#10;tvcoYBgQ6Mdz1IfGUXj2MvIaeLYRJEz+OTjrwAoxHvVFxkUQBCHYYfuZbXgU8OM+6vYBb+QhDIWr&#10;Pgt2R5gAAmPtUOhYqAW+E452RxgLYKxt4YXB1GLbyu49KFbEcQnC6ZOAFbYnLDeQZ4V0ISKpKn7Q&#10;fyEZMaqsGtMVJnpDWjiMzIVQ3vo9zJE4CStyN2XdCWzhVaFSROYgxfqrEXEObqEoX3AC/VyjSFQp&#10;ot8XyM7ptbAzg3/RmgHgs5bAOZhMQlqFFW3b5JAenX+YzZx8kzVh1AsvhhTpk4zQX7AGh02KqhPz&#10;zDx7JQk+VfoDn3m/r0weMvTBJE7ti9xCTlkLrYvX9ubtJilWob8V5o3HZ6Nxn8u1q857y8H+pfi0&#10;3uFr3LcjIKD+IF+HkXH9KmT8CtQ9FNTCoua4oq6Og5ri+VLQlmW3gixKyk1RNo7DGkqhSE6mrIAA&#10;9Bhk30AafH40E7piCOThIXcx0OH6bR/XQ6iUDgx/pkESTLz5KCdQ5elGpuyji1Ao/Mo7wfXjD9hN&#10;ApDoyktbU8aXPh217Cx3Dpc0t2K17B0I4rBj3mBgBO077x20v7T0zzvoETXLdetTxfQR6tuDbeWg&#10;0lCXDkyRaTLQPmvgfD25gXz/SMgacG442A2/pMhaHVp/bD5r2DTPXhZbWj58SbrYyE8zQweB035p&#10;7z3Lz1kyOO/d3dvbb+eGOYJaKJQOlIKmEvAJ5CQFh8fghtpf1IIjqIUS7Ghqr1y+OFH7V1ML55Sj&#10;qfXV1InaQ1L779BWuK85kKXZpszyBduJpb8sALcOisNTEkzRdkECdfve2nqTBEem7u/NZTuOWHLB&#10;qD0A1VUkFPkfMZmHNxpwgN0RbPac1Ll6MXffLt2FNyjTBWNUf+R4ymhmzz7NJXH4YXNjoVe+XrMn&#10;QX8NveQf6gt2f8X/qkdDu0qcfYuKbJUiqOvMsS0ZBFjDW3O/ZIDvnCEdfnDr9QA35CzfuhlqqWZD&#10;hSPGTl8/9JwFjSeghpb/e3yPohKDk3ULzBp3NnbMU8OWe+0Yd0+d17YD/pK5+QkAAP//AwBQSwME&#10;FAAGAAgAAAAhAIaNX/9OBQAAthIAABkAAABkcnMvZGlhZ3JhbXMvZHJhd2luZzEueG1s7FjLbhs3&#10;FN0X6D8Qs8mmsl7WE5EDSYmCoGlr2C7aLTXDmWHNIackJT+KrvsZ/oX6G6r+Vw/J0UhWHSQpmhQF&#10;7MV4yLm8PPd5rv38xXUhyJppw5WcRO2jVkSYjFXCZTaJvr9YNIYRMZbKhAol2SS6YSZ6cfLlF88T&#10;U44TTa8gSKBDmnGSFZMot7YcN5smzllBzZEqmcTXVOmCWix11qwOFaLZabX6zYTTTNMiqpTQf6Ci&#10;oFxuzwPW3zQUPNbKqNQexapoqjTlMdvCcCCGNYgTb5YpLzRj4V2uX+vyvDzVYRl/uz7VhCeTCI6S&#10;tIBHomb9qRLFRtO55+BsFhRV4qYkhUqYeANdv8y73cGr1gDebh33GsfDUa8xGi7mjeFsupgOB53B&#10;q2H/12iL6EPhOLkdlt0p482h4+tUF0Qri7j34Qb84Ao6hoPI9SRqDIbdUTciN5No2GodHzs76Zhd&#10;WxLja3vQGfUHcEKM79uFuyyodaKlNvY1UwVxL5MoUVdyqrW68pfQ9VtjnVSWVH6kyU/tiKSFQAqs&#10;qSA9D8hfui/T2ZfpOiEHDNdWGvG2vdir1zRZcCGcnT9wm5/ntETQgqWZ2YIwpFRmu+2Tl82FJsAx&#10;iWgcM2k7Hna+Yt/BPX7fX0zHhtrDLbEqDreoKHN6uGlymrCgrNeuLPEKv1FJ2G53t16AXTUub29m&#10;vH0VcoSoCl8t9RnRjxzMkCBwx8ejd8b/l/CP3wF/L71qt9bOR0TqBBJcEupaZl1JxMRUMBT3Nj/R&#10;5XwmuqgJ6Z5SucwM2Rt2WJqy2FZJqVaW6fM8uSJLsdJnFLocTtRcwl1BdbzTsdCTqOe/4NNjaW50&#10;tqyz2WmoXO1zMmTJfiFV4t7OGoNfPYBnUBWsmzhDYjRCTas6V9rmCsaWOY8XWknrCwe4iKBADYxg&#10;Ev9bs/XOPUGHdw7PcnvGM6I5HGpz9OJT64yGne9R1q7aWOXTSpHHvgfXlAH2kq2ZuCBXk6jv7I9I&#10;Dqc6T1YdJcj5Vh5apmvqxt4IcIOL4RlLQQVohqGbmLjyM3BCGbDjudxZ6A+4kymiXp/teve872x1&#10;xJ0OQfjI8/Uhfz+CUp8vuFS6wgDO3rU9YduVH9IgDzfuOcC92uuZSm6cyiV+gxhNGS84uv1bauwp&#10;1ejkcAGmC8Q9V/o2IlfIi0lkfl5RzZAIbySabh8ex5Rh9xd6f7HcX8hVMVfoyuAK3BZeO46IqIxx&#10;xySKrd4u5taHwgGUarqyKuU2pEbA6z4IY89dSLEP5vAPGCLWuMIpFRly1atMWHpBl+e3oQp7IeZC&#10;npexOwQsp7ENxTTyFbat653AjKWHortUi3dfp6lnxn2VD+qzjL2EYzo3l9BxeDjYvgdZ3bg4g3sA&#10;FVB8DsJbl0y7CQ8VEhq1PTlbmRv6FXmpNncrMpU0UWKFaJE/fltdrrRa02cJxTGJYZCRJd3cic09&#10;WXJNXumCSU4SthbMcgJhxPqSTC8TbN8+Y4TLgt1wkjM4TbCC/3lnuT5yLA3L8ARgh77KqG0ahZT6&#10;8VNMJTvV1Z0Gl/ts3h/DBoNZdzbC3DVa9F9iDGvNGtNFb9bodYfzwWi+WAz6i085hm27uIupClNY&#10;uzccHv//xzCjBK/Zr6bSUC72OsxWmJrqyWHwTuZ9oOmJR12TeuJRcPATjz7xqKfhz8+jm99lxgWG&#10;dRCfYeRrml5SMKuj0gfc6ujU0sJT6ea+MJv72306fXlAp56en8nNvTxgVsNBvkxmTIBb38ezGBhl&#10;4maxs8fmA/zZ+Ph88AH0/C+y1aP0XA3e4X8xflH96+jkLwAAAP//AwBQSwECLQAUAAYACAAAACEA&#10;6uxnA14BAAB2BAAAEwAAAAAAAAAAAAAAAAAAAAAAW0NvbnRlbnRfVHlwZXNdLnhtbFBLAQItABQA&#10;BgAIAAAAIQA4/SH/1gAAAJQBAAALAAAAAAAAAAAAAAAAAI8BAABfcmVscy8ucmVsc1BLAQItABQA&#10;BgAIAAAAIQAJxIO4HgYAACAWAAAWAAAAAAAAAAAAAAAAAI4CAABkcnMvZGlhZ3JhbXMvZGF0YTEu&#10;eG1sUEsBAi0AFAAGAAgAAAAhAGRl54gfAQAAYQIAAA4AAAAAAAAAAAAAAAAA4AgAAGRycy9lMm9E&#10;b2MueG1sUEsBAi0AFAAGAAgAAAAhANIz3PkdAQAAZgMAABkAAAAAAAAAAAAAAAAAKwoAAGRycy9f&#10;cmVscy9lMm9Eb2MueG1sLnJlbHNQSwECLQAUAAYACAAAACEAESCZltwAAAAFAQAADwAAAAAAAAAA&#10;AAAAAAB/CwAAZHJzL2Rvd25yZXYueG1sUEsBAi0AFAAGAAgAAAAhAFgvJsazBAAAPUMAABgAAAAA&#10;AAAAAAAAAAAAiAwAAGRycy9kaWFncmFtcy9jb2xvcnMxLnhtbFBLAQItABQABgAIAAAAIQC7zBy0&#10;5QMAAA1RAAAcAAAAAAAAAAAAAAAAAHERAABkcnMvZGlhZ3JhbXMvcXVpY2tTdHlsZTEueG1sUEsB&#10;Ai0AFAAGAAgAAAAhAMRYtXC1BAAA2xkAABgAAAAAAAAAAAAAAAAAkBUAAGRycy9kaWFncmFtcy9s&#10;YXlvdXQxLnhtbFBLAQItABQABgAIAAAAIQCGjV//TgUAALYSAAAZAAAAAAAAAAAAAAAAAHsaAABk&#10;cnMvZGlhZ3JhbXMvZHJhd2luZzEueG1sUEsFBgAAAAAKAAoAmwIAAAAgAAAAAA==&#10;">
            <v:imagedata r:id="rId6" o:title="" croptop="-2697f" cropbottom="-1572f"/>
            <o:lock v:ext="edit" aspectratio="f"/>
          </v:shape>
        </w:pict>
      </w:r>
    </w:p>
    <w:p w:rsidR="00151245" w:rsidRPr="00570DED" w:rsidRDefault="00151245" w:rsidP="00570DED">
      <w:pPr>
        <w:spacing w:after="0" w:line="240" w:lineRule="auto"/>
        <w:ind w:left="340" w:hanging="340"/>
        <w:jc w:val="both"/>
        <w:rPr>
          <w:rFonts w:ascii="Constantia" w:hAnsi="Constantia"/>
          <w:b/>
          <w:sz w:val="20"/>
          <w:szCs w:val="20"/>
        </w:rPr>
      </w:pPr>
      <w:r w:rsidRPr="00570DED">
        <w:rPr>
          <w:rFonts w:ascii="Constantia" w:hAnsi="Constantia"/>
          <w:sz w:val="20"/>
          <w:szCs w:val="20"/>
        </w:rPr>
        <w:tab/>
      </w:r>
      <w:r w:rsidRPr="00570DED">
        <w:rPr>
          <w:rFonts w:ascii="Constantia" w:hAnsi="Constantia"/>
          <w:b/>
          <w:sz w:val="20"/>
          <w:szCs w:val="20"/>
        </w:rPr>
        <w:t>Bu bilgilere göre Ermeni Devleti’nin kurulması konusunda;</w:t>
      </w:r>
    </w:p>
    <w:p w:rsidR="00151245" w:rsidRPr="00570DED" w:rsidRDefault="00151245" w:rsidP="00570DED">
      <w:pPr>
        <w:numPr>
          <w:ilvl w:val="0"/>
          <w:numId w:val="32"/>
        </w:numPr>
        <w:spacing w:after="0" w:line="240" w:lineRule="auto"/>
        <w:jc w:val="both"/>
        <w:rPr>
          <w:rFonts w:ascii="Constantia" w:hAnsi="Constantia"/>
          <w:sz w:val="20"/>
          <w:szCs w:val="20"/>
        </w:rPr>
      </w:pPr>
      <w:r w:rsidRPr="00570DED">
        <w:rPr>
          <w:rFonts w:ascii="Constantia" w:hAnsi="Constantia"/>
          <w:sz w:val="20"/>
          <w:szCs w:val="20"/>
        </w:rPr>
        <w:t xml:space="preserve">İki devletin de </w:t>
      </w:r>
      <w:r>
        <w:rPr>
          <w:rFonts w:ascii="Constantia" w:hAnsi="Constantia"/>
          <w:sz w:val="20"/>
          <w:szCs w:val="20"/>
        </w:rPr>
        <w:t>hedeflerinin</w:t>
      </w:r>
      <w:r w:rsidRPr="00570DED">
        <w:rPr>
          <w:rFonts w:ascii="Constantia" w:hAnsi="Constantia"/>
          <w:sz w:val="20"/>
          <w:szCs w:val="20"/>
        </w:rPr>
        <w:t xml:space="preserve"> aynı olduğu</w:t>
      </w:r>
    </w:p>
    <w:p w:rsidR="00151245" w:rsidRPr="00570DED" w:rsidRDefault="00151245" w:rsidP="00570DED">
      <w:pPr>
        <w:numPr>
          <w:ilvl w:val="0"/>
          <w:numId w:val="32"/>
        </w:numPr>
        <w:spacing w:after="0" w:line="240" w:lineRule="auto"/>
        <w:jc w:val="both"/>
        <w:rPr>
          <w:rFonts w:ascii="Constantia" w:hAnsi="Constantia"/>
          <w:sz w:val="20"/>
          <w:szCs w:val="20"/>
        </w:rPr>
      </w:pPr>
      <w:r w:rsidRPr="00570DED">
        <w:rPr>
          <w:rFonts w:ascii="Constantia" w:hAnsi="Constantia"/>
          <w:sz w:val="20"/>
          <w:szCs w:val="20"/>
        </w:rPr>
        <w:t>Rusya ve İngiltere’nin bölge üzerinde çıkarı olduğu</w:t>
      </w:r>
    </w:p>
    <w:p w:rsidR="00151245" w:rsidRPr="00570DED" w:rsidRDefault="00151245" w:rsidP="00570DED">
      <w:pPr>
        <w:numPr>
          <w:ilvl w:val="0"/>
          <w:numId w:val="32"/>
        </w:numPr>
        <w:spacing w:after="0" w:line="240" w:lineRule="auto"/>
        <w:jc w:val="both"/>
        <w:rPr>
          <w:rFonts w:ascii="Constantia" w:hAnsi="Constantia"/>
          <w:sz w:val="20"/>
          <w:szCs w:val="20"/>
        </w:rPr>
      </w:pPr>
      <w:r w:rsidRPr="00570DED">
        <w:rPr>
          <w:rFonts w:ascii="Constantia" w:hAnsi="Constantia"/>
          <w:sz w:val="20"/>
          <w:szCs w:val="20"/>
        </w:rPr>
        <w:t xml:space="preserve">Rusların sıcak denizlere inmeyi planladığı </w:t>
      </w:r>
    </w:p>
    <w:p w:rsidR="00151245" w:rsidRPr="00570DED" w:rsidRDefault="00151245" w:rsidP="00570DED">
      <w:pPr>
        <w:spacing w:after="0" w:line="240" w:lineRule="auto"/>
        <w:ind w:left="340" w:hanging="340"/>
        <w:jc w:val="both"/>
        <w:rPr>
          <w:rFonts w:ascii="Constantia" w:hAnsi="Constantia"/>
          <w:b/>
          <w:sz w:val="20"/>
          <w:szCs w:val="20"/>
        </w:rPr>
      </w:pPr>
      <w:r w:rsidRPr="00570DED">
        <w:rPr>
          <w:rFonts w:ascii="Constantia" w:hAnsi="Constantia"/>
          <w:b/>
          <w:sz w:val="20"/>
          <w:szCs w:val="20"/>
        </w:rPr>
        <w:tab/>
        <w:t>yargılarından hangilerine ulaşılabilir?</w:t>
      </w:r>
    </w:p>
    <w:p w:rsidR="00151245" w:rsidRPr="00675E77" w:rsidRDefault="00151245" w:rsidP="00570DED">
      <w:pPr>
        <w:spacing w:after="0" w:line="240" w:lineRule="auto"/>
        <w:ind w:left="340" w:hanging="340"/>
        <w:jc w:val="both"/>
        <w:rPr>
          <w:rFonts w:ascii="Constantia" w:hAnsi="Constantia"/>
          <w:b/>
          <w:sz w:val="10"/>
          <w:szCs w:val="20"/>
        </w:rPr>
      </w:pPr>
      <w:r w:rsidRPr="00570DED">
        <w:rPr>
          <w:rFonts w:ascii="Constantia" w:hAnsi="Constantia"/>
          <w:b/>
          <w:sz w:val="20"/>
          <w:szCs w:val="20"/>
        </w:rPr>
        <w:tab/>
      </w:r>
    </w:p>
    <w:p w:rsidR="00151245" w:rsidRPr="00570DED" w:rsidRDefault="00151245" w:rsidP="00570DED">
      <w:pPr>
        <w:spacing w:after="0" w:line="240" w:lineRule="auto"/>
        <w:ind w:left="340" w:hanging="340"/>
        <w:jc w:val="both"/>
        <w:rPr>
          <w:rFonts w:ascii="Constantia" w:hAnsi="Constantia"/>
          <w:sz w:val="20"/>
          <w:szCs w:val="20"/>
        </w:rPr>
      </w:pPr>
      <w:r>
        <w:rPr>
          <w:rFonts w:ascii="Constantia" w:hAnsi="Constantia"/>
          <w:b/>
          <w:sz w:val="20"/>
          <w:szCs w:val="20"/>
        </w:rPr>
        <w:tab/>
      </w:r>
      <w:r w:rsidRPr="00570DED">
        <w:rPr>
          <w:rFonts w:ascii="Constantia" w:hAnsi="Constantia"/>
          <w:b/>
          <w:sz w:val="20"/>
          <w:szCs w:val="20"/>
        </w:rPr>
        <w:t xml:space="preserve">A) </w:t>
      </w:r>
      <w:r w:rsidRPr="00570DED">
        <w:rPr>
          <w:rFonts w:ascii="Constantia" w:hAnsi="Constantia"/>
          <w:sz w:val="20"/>
          <w:szCs w:val="20"/>
        </w:rPr>
        <w:t>Yalnız I</w:t>
      </w:r>
      <w:r w:rsidRPr="00570DED">
        <w:rPr>
          <w:rFonts w:ascii="Constantia" w:hAnsi="Constantia"/>
          <w:b/>
          <w:sz w:val="20"/>
          <w:szCs w:val="20"/>
        </w:rPr>
        <w:t xml:space="preserve"> </w:t>
      </w:r>
      <w:r w:rsidRPr="00570DED">
        <w:rPr>
          <w:rFonts w:ascii="Constantia" w:hAnsi="Constantia"/>
          <w:b/>
          <w:sz w:val="20"/>
          <w:szCs w:val="20"/>
        </w:rPr>
        <w:tab/>
      </w:r>
      <w:r w:rsidRPr="00570DED">
        <w:rPr>
          <w:rFonts w:ascii="Constantia" w:hAnsi="Constantia"/>
          <w:b/>
          <w:sz w:val="20"/>
          <w:szCs w:val="20"/>
        </w:rPr>
        <w:tab/>
        <w:t xml:space="preserve">B) </w:t>
      </w:r>
      <w:r>
        <w:rPr>
          <w:rFonts w:ascii="Constantia" w:hAnsi="Constantia"/>
          <w:sz w:val="20"/>
          <w:szCs w:val="20"/>
        </w:rPr>
        <w:t>I ve</w:t>
      </w:r>
      <w:r w:rsidRPr="00570DED">
        <w:rPr>
          <w:rFonts w:ascii="Constantia" w:hAnsi="Constantia"/>
          <w:sz w:val="20"/>
          <w:szCs w:val="20"/>
        </w:rPr>
        <w:t xml:space="preserve"> II</w:t>
      </w:r>
    </w:p>
    <w:p w:rsidR="00151245" w:rsidRPr="00570DED" w:rsidRDefault="00151245" w:rsidP="00570DED">
      <w:pPr>
        <w:spacing w:after="0" w:line="240" w:lineRule="auto"/>
        <w:ind w:left="340" w:hanging="340"/>
        <w:jc w:val="both"/>
        <w:rPr>
          <w:rFonts w:ascii="Constantia" w:hAnsi="Constantia"/>
          <w:b/>
          <w:sz w:val="20"/>
          <w:szCs w:val="20"/>
        </w:rPr>
      </w:pPr>
      <w:r w:rsidRPr="00570DED">
        <w:rPr>
          <w:rFonts w:ascii="Constantia" w:hAnsi="Constantia"/>
          <w:b/>
          <w:sz w:val="20"/>
          <w:szCs w:val="20"/>
        </w:rPr>
        <w:tab/>
        <w:t xml:space="preserve">C) </w:t>
      </w:r>
      <w:r w:rsidRPr="00570DED">
        <w:rPr>
          <w:rFonts w:ascii="Constantia" w:hAnsi="Constantia"/>
          <w:sz w:val="20"/>
          <w:szCs w:val="20"/>
        </w:rPr>
        <w:t>I</w:t>
      </w:r>
      <w:r>
        <w:rPr>
          <w:rFonts w:ascii="Constantia" w:hAnsi="Constantia"/>
          <w:sz w:val="20"/>
          <w:szCs w:val="20"/>
        </w:rPr>
        <w:t>I</w:t>
      </w:r>
      <w:r w:rsidRPr="00570DED">
        <w:rPr>
          <w:rFonts w:ascii="Constantia" w:hAnsi="Constantia"/>
          <w:sz w:val="20"/>
          <w:szCs w:val="20"/>
        </w:rPr>
        <w:t xml:space="preserve"> ve II</w:t>
      </w:r>
      <w:r>
        <w:rPr>
          <w:rFonts w:ascii="Constantia" w:hAnsi="Constantia"/>
          <w:sz w:val="20"/>
          <w:szCs w:val="20"/>
        </w:rPr>
        <w:t>I</w:t>
      </w:r>
      <w:r w:rsidRPr="00570DED">
        <w:rPr>
          <w:rFonts w:ascii="Constantia" w:hAnsi="Constantia"/>
          <w:b/>
          <w:sz w:val="20"/>
          <w:szCs w:val="20"/>
        </w:rPr>
        <w:tab/>
      </w:r>
      <w:r w:rsidRPr="00570DED">
        <w:rPr>
          <w:rFonts w:ascii="Constantia" w:hAnsi="Constantia"/>
          <w:b/>
          <w:sz w:val="20"/>
          <w:szCs w:val="20"/>
        </w:rPr>
        <w:tab/>
        <w:t xml:space="preserve">D) </w:t>
      </w:r>
      <w:r w:rsidRPr="00570DED">
        <w:rPr>
          <w:rFonts w:ascii="Constantia" w:hAnsi="Constantia"/>
          <w:sz w:val="20"/>
          <w:szCs w:val="20"/>
        </w:rPr>
        <w:t>I, II ve III</w:t>
      </w:r>
    </w:p>
    <w:p w:rsidR="00151245" w:rsidRDefault="00151245" w:rsidP="00570DED">
      <w:pPr>
        <w:spacing w:after="0" w:line="240" w:lineRule="auto"/>
        <w:ind w:left="340" w:hanging="340"/>
        <w:jc w:val="both"/>
        <w:rPr>
          <w:rFonts w:ascii="Constantia" w:hAnsi="Constantia"/>
          <w:sz w:val="20"/>
          <w:szCs w:val="20"/>
        </w:rPr>
      </w:pPr>
    </w:p>
    <w:p w:rsidR="00151245" w:rsidRDefault="00151245" w:rsidP="00862933">
      <w:pPr>
        <w:spacing w:after="0" w:line="240" w:lineRule="auto"/>
        <w:ind w:left="340" w:hanging="340"/>
        <w:jc w:val="both"/>
        <w:rPr>
          <w:rFonts w:ascii="Constantia" w:hAnsi="Constantia"/>
          <w:sz w:val="20"/>
          <w:szCs w:val="20"/>
        </w:rPr>
      </w:pPr>
      <w:r w:rsidRPr="00B43BEF">
        <w:rPr>
          <w:rFonts w:cs="Calibri"/>
          <w:b/>
          <w:sz w:val="20"/>
          <w:szCs w:val="20"/>
        </w:rPr>
        <w:t>7-)</w:t>
      </w:r>
      <w:r>
        <w:rPr>
          <w:rFonts w:ascii="Constantia" w:hAnsi="Constantia"/>
          <w:sz w:val="20"/>
          <w:szCs w:val="20"/>
        </w:rPr>
        <w:t xml:space="preserve"> Mustafa Kemal, Kurtuluş Savaşı sırasında: “Savaş demek yalnız iki ordunun değil, iki milletin tüm varlıklarıyla karşı karşıya gelmesi bütün varlıklarıyla savaşması demektir. Dolayısıyla Türk milletini cephede bulunan ordu kadar duygu, düşünce ve hareket bakımından ilgilendirmeliydim. Yalnız düşman karşısında bulunanlar değil, milletin her ferdi silahla vuruşan savaşçı gibi kendini görevli sayarak bütün varlığını yalnız mücadeleye verecekti.” demiştir.</w:t>
      </w:r>
    </w:p>
    <w:p w:rsidR="00151245" w:rsidRDefault="00151245" w:rsidP="00862933">
      <w:pPr>
        <w:spacing w:after="0" w:line="240" w:lineRule="auto"/>
        <w:ind w:left="340" w:hanging="340"/>
        <w:jc w:val="both"/>
        <w:rPr>
          <w:rFonts w:ascii="Constantia" w:hAnsi="Constantia"/>
          <w:b/>
          <w:sz w:val="20"/>
          <w:szCs w:val="20"/>
        </w:rPr>
      </w:pPr>
      <w:r>
        <w:rPr>
          <w:rFonts w:ascii="Constantia" w:hAnsi="Constantia"/>
          <w:b/>
          <w:sz w:val="20"/>
          <w:szCs w:val="20"/>
        </w:rPr>
        <w:tab/>
      </w:r>
      <w:r w:rsidRPr="004D4AE7">
        <w:rPr>
          <w:rFonts w:ascii="Constantia" w:hAnsi="Constantia"/>
          <w:b/>
          <w:sz w:val="20"/>
          <w:szCs w:val="20"/>
        </w:rPr>
        <w:t>Mustafa Kemal’in bu sözlerine göre Milli Mücadeleye ilişkin aşağıdakilerden hangisi söylenemez?</w:t>
      </w:r>
    </w:p>
    <w:p w:rsidR="00151245" w:rsidRPr="00675E77" w:rsidRDefault="00151245" w:rsidP="00862933">
      <w:pPr>
        <w:spacing w:after="0" w:line="240" w:lineRule="auto"/>
        <w:ind w:left="340" w:hanging="340"/>
        <w:jc w:val="both"/>
        <w:rPr>
          <w:rFonts w:ascii="Constantia" w:hAnsi="Constantia"/>
          <w:b/>
          <w:sz w:val="10"/>
          <w:szCs w:val="20"/>
        </w:rPr>
      </w:pPr>
    </w:p>
    <w:p w:rsidR="00151245" w:rsidRPr="008865F8" w:rsidRDefault="00151245" w:rsidP="00862933">
      <w:pPr>
        <w:pStyle w:val="ListParagraph"/>
        <w:numPr>
          <w:ilvl w:val="0"/>
          <w:numId w:val="28"/>
        </w:numPr>
        <w:spacing w:after="0" w:line="240" w:lineRule="auto"/>
        <w:jc w:val="both"/>
        <w:rPr>
          <w:rFonts w:ascii="Constantia" w:hAnsi="Constantia"/>
          <w:sz w:val="20"/>
          <w:szCs w:val="20"/>
        </w:rPr>
      </w:pPr>
      <w:r w:rsidRPr="008865F8">
        <w:rPr>
          <w:rFonts w:ascii="Constantia" w:hAnsi="Constantia"/>
          <w:sz w:val="20"/>
          <w:szCs w:val="20"/>
        </w:rPr>
        <w:t>Milli Mücadele’de halkın bilinçlendirilmesi gerektiği</w:t>
      </w:r>
    </w:p>
    <w:p w:rsidR="00151245" w:rsidRPr="008865F8" w:rsidRDefault="00151245" w:rsidP="00316D46">
      <w:pPr>
        <w:pStyle w:val="ListParagraph"/>
        <w:numPr>
          <w:ilvl w:val="0"/>
          <w:numId w:val="28"/>
        </w:numPr>
        <w:spacing w:after="0" w:line="240" w:lineRule="auto"/>
        <w:jc w:val="both"/>
        <w:rPr>
          <w:rFonts w:ascii="Constantia" w:hAnsi="Constantia"/>
          <w:sz w:val="20"/>
          <w:szCs w:val="20"/>
        </w:rPr>
      </w:pPr>
      <w:r w:rsidRPr="008865F8">
        <w:rPr>
          <w:rFonts w:ascii="Constantia" w:hAnsi="Constantia"/>
          <w:sz w:val="20"/>
          <w:szCs w:val="20"/>
        </w:rPr>
        <w:t>Halkın içinde Milli Mücadele’ye karşı çıkanların bulunduğu</w:t>
      </w:r>
    </w:p>
    <w:p w:rsidR="00151245" w:rsidRPr="008865F8" w:rsidRDefault="00151245" w:rsidP="00862933">
      <w:pPr>
        <w:pStyle w:val="ListParagraph"/>
        <w:numPr>
          <w:ilvl w:val="0"/>
          <w:numId w:val="28"/>
        </w:numPr>
        <w:spacing w:after="0" w:line="240" w:lineRule="auto"/>
        <w:jc w:val="both"/>
        <w:rPr>
          <w:rFonts w:ascii="Constantia" w:hAnsi="Constantia"/>
          <w:sz w:val="20"/>
          <w:szCs w:val="20"/>
        </w:rPr>
      </w:pPr>
      <w:r w:rsidRPr="008865F8">
        <w:rPr>
          <w:rFonts w:ascii="Constantia" w:hAnsi="Constantia"/>
          <w:sz w:val="20"/>
          <w:szCs w:val="20"/>
        </w:rPr>
        <w:t>Milli Mücadele’nin ulusun tüm unsurlarıyla gerçekleştirildiği</w:t>
      </w:r>
    </w:p>
    <w:p w:rsidR="00151245" w:rsidRDefault="00151245" w:rsidP="00862933">
      <w:pPr>
        <w:pStyle w:val="ListParagraph"/>
        <w:numPr>
          <w:ilvl w:val="0"/>
          <w:numId w:val="28"/>
        </w:numPr>
        <w:spacing w:after="0" w:line="240" w:lineRule="auto"/>
        <w:jc w:val="both"/>
        <w:rPr>
          <w:rFonts w:ascii="Constantia" w:hAnsi="Constantia"/>
          <w:sz w:val="20"/>
          <w:szCs w:val="20"/>
        </w:rPr>
      </w:pPr>
      <w:r w:rsidRPr="008865F8">
        <w:rPr>
          <w:rFonts w:ascii="Constantia" w:hAnsi="Constantia"/>
          <w:sz w:val="20"/>
          <w:szCs w:val="20"/>
        </w:rPr>
        <w:t>Milletin cephede savaşan askerler kadar mücadelenin içinde olduğu</w:t>
      </w:r>
    </w:p>
    <w:p w:rsidR="00151245" w:rsidRDefault="00151245" w:rsidP="00570DED">
      <w:pPr>
        <w:spacing w:after="0" w:line="240" w:lineRule="auto"/>
        <w:ind w:left="340" w:hanging="340"/>
        <w:jc w:val="both"/>
        <w:rPr>
          <w:rFonts w:ascii="Constantia" w:hAnsi="Constantia"/>
          <w:sz w:val="20"/>
          <w:szCs w:val="20"/>
        </w:rPr>
      </w:pPr>
    </w:p>
    <w:p w:rsidR="00151245" w:rsidRDefault="00151245" w:rsidP="00570DED">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r w:rsidRPr="00B43BEF">
        <w:rPr>
          <w:rFonts w:cs="Calibri"/>
          <w:b/>
          <w:sz w:val="20"/>
          <w:szCs w:val="20"/>
        </w:rPr>
        <w:t>8-)</w:t>
      </w:r>
      <w:r>
        <w:rPr>
          <w:rFonts w:ascii="Constantia" w:hAnsi="Constantia"/>
          <w:sz w:val="20"/>
          <w:szCs w:val="20"/>
        </w:rPr>
        <w:t xml:space="preserve"> İtilaf Devletleri’nin Mebusan Meclisi’ni basmaları ve üyelerini tutuklamaları milli iradeye yönelmiş bir saldırıydı. Bu olay milleti haklarını savunacak bir organdan yoksun bırakmıştır.</w:t>
      </w:r>
    </w:p>
    <w:p w:rsidR="00151245" w:rsidRDefault="00151245" w:rsidP="00EE4D29">
      <w:pPr>
        <w:spacing w:after="0" w:line="240" w:lineRule="auto"/>
        <w:ind w:left="340" w:hanging="340"/>
        <w:jc w:val="both"/>
        <w:rPr>
          <w:rFonts w:ascii="Constantia" w:hAnsi="Constantia"/>
          <w:b/>
          <w:sz w:val="20"/>
          <w:szCs w:val="20"/>
        </w:rPr>
      </w:pPr>
      <w:r>
        <w:rPr>
          <w:rFonts w:ascii="Constantia" w:hAnsi="Constantia"/>
          <w:sz w:val="20"/>
          <w:szCs w:val="20"/>
        </w:rPr>
        <w:tab/>
      </w:r>
      <w:r w:rsidRPr="00051167">
        <w:rPr>
          <w:rFonts w:ascii="Constantia" w:hAnsi="Constantia"/>
          <w:b/>
          <w:sz w:val="20"/>
          <w:szCs w:val="20"/>
        </w:rPr>
        <w:t>Bunun üzerine, Mustafa Kemal Paşa’nın öncelikle hangi yolu takip ettiği söylenebilir?</w:t>
      </w:r>
    </w:p>
    <w:p w:rsidR="00151245" w:rsidRPr="009521E0" w:rsidRDefault="00151245" w:rsidP="00EE4D29">
      <w:pPr>
        <w:spacing w:after="0" w:line="240" w:lineRule="auto"/>
        <w:ind w:left="340" w:hanging="340"/>
        <w:jc w:val="both"/>
        <w:rPr>
          <w:rFonts w:ascii="Constantia" w:hAnsi="Constantia"/>
          <w:b/>
          <w:sz w:val="12"/>
          <w:szCs w:val="20"/>
        </w:rPr>
      </w:pPr>
    </w:p>
    <w:p w:rsidR="00151245" w:rsidRDefault="00151245" w:rsidP="007F0685">
      <w:pPr>
        <w:pStyle w:val="ListParagraph"/>
        <w:numPr>
          <w:ilvl w:val="0"/>
          <w:numId w:val="26"/>
        </w:numPr>
        <w:spacing w:after="0" w:line="240" w:lineRule="auto"/>
        <w:jc w:val="both"/>
        <w:rPr>
          <w:rFonts w:ascii="Constantia" w:hAnsi="Constantia"/>
          <w:sz w:val="20"/>
          <w:szCs w:val="20"/>
        </w:rPr>
      </w:pPr>
      <w:r>
        <w:rPr>
          <w:rFonts w:ascii="Constantia" w:hAnsi="Constantia"/>
          <w:sz w:val="20"/>
          <w:szCs w:val="20"/>
        </w:rPr>
        <w:t>Silahlı mücadelenin acilen başlamasını isteme</w:t>
      </w:r>
    </w:p>
    <w:p w:rsidR="00151245" w:rsidRDefault="00151245" w:rsidP="007F0685">
      <w:pPr>
        <w:pStyle w:val="ListParagraph"/>
        <w:numPr>
          <w:ilvl w:val="0"/>
          <w:numId w:val="26"/>
        </w:numPr>
        <w:spacing w:after="0" w:line="240" w:lineRule="auto"/>
        <w:jc w:val="both"/>
        <w:rPr>
          <w:rFonts w:ascii="Constantia" w:hAnsi="Constantia"/>
          <w:sz w:val="20"/>
          <w:szCs w:val="20"/>
        </w:rPr>
      </w:pPr>
      <w:r>
        <w:rPr>
          <w:rFonts w:ascii="Constantia" w:hAnsi="Constantia"/>
          <w:sz w:val="20"/>
          <w:szCs w:val="20"/>
        </w:rPr>
        <w:t>Temsil kurulunu oluşturma</w:t>
      </w:r>
    </w:p>
    <w:p w:rsidR="00151245" w:rsidRDefault="00151245" w:rsidP="007F0685">
      <w:pPr>
        <w:pStyle w:val="ListParagraph"/>
        <w:numPr>
          <w:ilvl w:val="0"/>
          <w:numId w:val="26"/>
        </w:numPr>
        <w:spacing w:after="0" w:line="240" w:lineRule="auto"/>
        <w:jc w:val="both"/>
        <w:rPr>
          <w:rFonts w:ascii="Constantia" w:hAnsi="Constantia"/>
          <w:sz w:val="20"/>
          <w:szCs w:val="20"/>
        </w:rPr>
      </w:pPr>
      <w:r>
        <w:rPr>
          <w:rFonts w:ascii="Constantia" w:hAnsi="Constantia"/>
          <w:sz w:val="20"/>
          <w:szCs w:val="20"/>
        </w:rPr>
        <w:t>İstanbul’daki işgal kuvvetlerine saldırmak için düzenli ordu kurma</w:t>
      </w:r>
    </w:p>
    <w:p w:rsidR="00151245" w:rsidRPr="00051167" w:rsidRDefault="00151245" w:rsidP="007F0685">
      <w:pPr>
        <w:pStyle w:val="ListParagraph"/>
        <w:numPr>
          <w:ilvl w:val="0"/>
          <w:numId w:val="26"/>
        </w:numPr>
        <w:spacing w:after="0" w:line="240" w:lineRule="auto"/>
        <w:jc w:val="both"/>
        <w:rPr>
          <w:rFonts w:ascii="Constantia" w:hAnsi="Constantia"/>
          <w:sz w:val="20"/>
          <w:szCs w:val="20"/>
        </w:rPr>
      </w:pPr>
      <w:r>
        <w:rPr>
          <w:rFonts w:ascii="Constantia" w:hAnsi="Constantia"/>
          <w:sz w:val="20"/>
          <w:szCs w:val="20"/>
        </w:rPr>
        <w:t>Ankara’da yeni bir meclis oluşturmak için hazırlıklara başlama</w:t>
      </w:r>
    </w:p>
    <w:p w:rsidR="00151245" w:rsidRDefault="00151245" w:rsidP="00EE4D29">
      <w:pPr>
        <w:spacing w:after="0" w:line="240" w:lineRule="auto"/>
        <w:ind w:left="340" w:hanging="340"/>
        <w:jc w:val="both"/>
        <w:rPr>
          <w:rFonts w:ascii="Constantia" w:hAnsi="Constantia"/>
          <w:sz w:val="20"/>
          <w:szCs w:val="20"/>
        </w:rPr>
      </w:pPr>
    </w:p>
    <w:p w:rsidR="00151245" w:rsidRPr="008865F8" w:rsidRDefault="00151245" w:rsidP="00390B3B">
      <w:pPr>
        <w:pStyle w:val="ListParagraph"/>
        <w:spacing w:after="0" w:line="240" w:lineRule="auto"/>
        <w:jc w:val="both"/>
        <w:rPr>
          <w:rFonts w:ascii="Constantia" w:hAnsi="Constantia"/>
          <w:sz w:val="20"/>
          <w:szCs w:val="20"/>
        </w:rPr>
      </w:pPr>
      <w:r>
        <w:rPr>
          <w:noProof/>
          <w:lang w:eastAsia="tr-TR"/>
        </w:rPr>
        <w:pict>
          <v:shape id="Köşeleri Yuvarlanmış Dikdörtgen Belirtme Çizgisi 28" o:spid="_x0000_s1030" style="position:absolute;left:0;text-align:left;margin-left:31.2pt;margin-top:2.6pt;width:245.25pt;height:89.5pt;z-index:251649536;visibility:visible" coordsize="3114675,11370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L+yLwcAAGoiAAAOAAAAZHJzL2Uyb0RvYy54bWy0Wl2O2zYQfi/QOxB6LNDY9L+N7AabLLYo&#10;miZBN0WSR1qmbaGSqJL02skFeoycoS+5QJp7dUiK8sjrgtQmfVlL1HzzcYYzo1lSj58cipzccaky&#10;UV4k9FE/IbxMxSorNxfJ769vfpwlRGlWrlguSn6RvOcqeXL5/XeP99WCD8RW5CsuCSgp1WJfXSRb&#10;ratFr6fSLS+YeiQqXsLDtZAF03ArN72VZHvQXuS9Qb8/6e2FXFVSpFwpGL12D5NLq3+95ql+uV4r&#10;rkl+kcDctP0r7d+l+du7fMwWG8mqbZbW02APmEXBshJIG1XXTDOyk9k9VUWWSqHEWj9KRdET63WW&#10;cmsDWEP7J9bcblnFrS3gHFU1blLfTm364u6VJNnqIhnASpWsgDX65fOnLx95zmVG3u3umMxZWfzz&#10;95eP5Dr7Y/X5k9QbXpKnPM+kLjj5/Ff2YZOpjIAC8Oa+UgtQelu9kvWdgkvjmsNaFuYXjCYHuwLv&#10;mxXgB01SGBxSOppMxwlJ4Rmlw8lkbNeod4SnO6V/4sKqYnfPlXZLuIIruwCr2opUlKXKNH8Ly74u&#10;cljVH3qkT/bEc9S4E/F3WJyOp3QyIVsyHw3mMK3zkLcUMdSQIA3G9IMMA8QwpnPwTNgQjAkzDB/A&#10;gDFhhhFioODO6YyGjcCgMAUETrPUg/l4Ou7PwxQYFKaYIIo6ksIUGBQZU9OH8GDQeAzlcR6MLMj6&#10;xmXR9mBQJM/8ITwYNJ2NZxD2wVzE+RttEMUowwSBE2TCKRwdbRSjXFkJM+FUjk4dilGxTDilR3Q2&#10;nczC0U0xCErTtD+K8B7O7NiSRjEo1iSc39HVGYNiiXCWR7xoKJaPjTmc4TEcWD42g3B2x3Bg+chq&#10;QHFmx3Bg+UiOAc7pCI6WfGSV7kiBxRuGOmP+z+YiQIELRWwqYox5awYocImIpcCYCApcG6KLJAZF&#10;cOCyEF3yMSiCA5eF6BcYBsVGFq4N0UQY1CRiYPFxgYgmwqBYIlwlookwqCmRAYta/UI0UwvVVPwQ&#10;FW4YomPufJsRosJJPZnNaEyHfr7NCDHh3P7KPiNEhVM8tvScbzRCTDjRv67TCDHhdI94tZ1vNUIk&#10;ONVjSLB8dCLhNI8hwfKxZeHbdBsBd7XahwhLWvLnSjbseWz8rgbb+o2O9FDWOx1wRZjZZuvbnadK&#10;KLOtgrc9YA/F38K2BmxegEpAmW2SABhqDgbTTmCoIhg86ASGwoDBw05gSHUMHnUCQ/ZisN3tiXYY&#10;JCQGTzoxQ+Jg8LQTGBICg+0mXPS04d2HwfNOzOZ1htFw3ynGToOsW5SZ906LvVucmX9aW/BukWZe&#10;EC14t1ijJ8EG951cdxJuUN87wU8CjnaLOHoScnDfif0k6KA6d4Gbuok9D/cI7iK/rpAStv/Nxn9u&#10;N/51QmDjXyYENv6XBsMWFdOmsPpLskc70Fu7AW32Mmx5LcQdfy2spD5uX7u6XU/gKJLulln6lH+4&#10;D5j2YU+7Jrd63ICxyNoBc7LDteJm3NjVUpqXWLnra6xjvDu8gP91eqMF6/+gIlTWPelZyfac3RSG&#10;/dFo2HdB0LK57qOtont+wg9bXm9TtK3FINcs1EvlxfxvPTN/+gCr0VHc9TvR2l3zfyLetuT+lGbT&#10;wQT85iLXRgl2pdulwk/xwhyfBiLJtf12DVoY7yn/66bnWncrjdojoPBi/teJo+iLUI5y4Kz0OX8d&#10;0+kI8TnlCsd9L7rx1pK0VbeNOIrDO8SVHi/gf521TjAikDoKtsLfU6a5UNzNxlQ12+s15c2u+fHY&#10;DM47VzdZnhMp9JtMb+05I5Q7W+g2qq6IG0Wgp/TtpZKb5bNckjsGBXV0M6NPr624zkrtBuG8oV/n&#10;s2L6V7Fyw0Mz7ItSrcXObqNMNfUsQwO3GsNMsMP8FUzUzCeWitpp2ZRrGdUYC649NQqGGifmWd2k&#10;0wkcVxteolKWczhw9e2OXw3jjbw076D5eAD9QcrgPHydM3hvpUUFAFVuEsLyDRy0p1o6X4k8s0tp&#10;wP/lOLVlK+4WY37eHNr34yfmKKy/kkpfM7V1quyjJv4NP7fn7XX0iJ3m8na72pNlvpO/MZj/yNm/&#10;ypSG42Z/A+/ksX0CrmnH45k1MqB67VhebVkdYjMz6IIfL0YzBxtvaHo9c0rtzqXNlT4sD+4M3Cgx&#10;I0uxeg/n4jAfE/9EVelNBtY/Z0q/YhLOkmEQvnrQL+HPOhewZtAe2KuEbIX8cG7cyMPBPTxNyB6+&#10;OIAF/XPHJE9I/nMJeTanoxGo1fZmNJ5CY0MkfrLET8pd8UxAKkITDbOzl0Ze5/5yLUXxBj6OuDKs&#10;8IiVKXBfJBBO7vKZhjt4AB9XpPzqyl7DRwlQNJ6Xt1Xq64FZ9deHN0xWxFyCAjisfyH8twls4Q/h&#10;IXSOsiYeSnG102KdmRN663Hn1foGPmhwZcB9fGG+mMD3Vur4icjlvwAAAP//AwBQSwMEFAAGAAgA&#10;AAAhACaW/xLdAAAACAEAAA8AAABkcnMvZG93bnJldi54bWxMj8tOwzAQRfdI/IM1SOyog9VUIcSp&#10;qkhl39eCnRtPkxA/othpU76eYQXL0T2690yxnq1hVxxD552E10UCDF3tdecaCcfD9iUDFqJyWhnv&#10;UMIdA6zLx4dC5drf3A6v+9gwKnEhVxLaGIec81C3aFVY+AEdZRc/WhXpHBuuR3Wjcmu4SJIVt6pz&#10;tNCqAasW634/WQmXeDjdj329+eyrbPcxme9tlX1J+fw0b96BRZzjHwy/+qQOJTmd/eR0YEbCSiyJ&#10;lJAKYBSnqXgDdiYuWwrgZcH/P1D+AAAA//8DAFBLAQItABQABgAIAAAAIQC2gziS/gAAAOEBAAAT&#10;AAAAAAAAAAAAAAAAAAAAAABbQ29udGVudF9UeXBlc10ueG1sUEsBAi0AFAAGAAgAAAAhADj9If/W&#10;AAAAlAEAAAsAAAAAAAAAAAAAAAAALwEAAF9yZWxzLy5yZWxzUEsBAi0AFAAGAAgAAAAhAIOsv7Iv&#10;BwAAaiIAAA4AAAAAAAAAAAAAAAAALgIAAGRycy9lMm9Eb2MueG1sUEsBAi0AFAAGAAgAAAAhACaW&#10;/xLdAAAACAEAAA8AAAAAAAAAAAAAAAAAiQkAAGRycy9kb3ducmV2LnhtbFBLBQYAAAAABAAEAPMA&#10;AACTCgAAAAA=&#10;" adj="-11796480,,5400" path="m,157166c,70366,70366,,157166,l519113,r,l1297781,,2957509,v86800,,157166,70366,157166,157166l3114675,550069r,l3114675,785813r,-4c3114675,872609,3044309,942975,2957509,942975r-2269328,l418768,1137049,519113,942975r-361947,c70366,942975,,872609,,785809r,4l,550069r,l,157166xe" fillcolor="#a3c4ff" strokecolor="#4a7ebb">
            <v:fill color2="#e5eeff" rotate="t" angle="180" colors="0 #a3c4ff;22938f #bfd5ff;1 #e5ee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57111;157166,0;519113,0;519113,0;1297781,0;2957509,0;3114675,157111;3114675,549876;3114675,549876;3114675,785537;3114675,785533;2957509,942644;688181,942644;418768,1136650;519113,942644;157166,942644;0,785533;0,785537;0,549876;0,549876;0,157111" o:connectangles="0,0,0,0,0,0,0,0,0,0,0,0,0,0,0,0,0,0,0,0,0" textboxrect="0,0,3114675,1137049"/>
            <v:handles>
              <v:h position="@3,#0" polar="10800,10800"/>
              <v:h position="#2,#1" polar="10800,10800" radiusrange="0,10800"/>
            </v:handles>
            <v:textbox>
              <w:txbxContent>
                <w:p w:rsidR="00151245" w:rsidRPr="003F5173" w:rsidRDefault="00151245" w:rsidP="003F5173">
                  <w:pPr>
                    <w:spacing w:after="0" w:line="240" w:lineRule="exact"/>
                    <w:ind w:left="-113"/>
                    <w:jc w:val="both"/>
                    <w:rPr>
                      <w:rFonts w:ascii="Trebuchet MS" w:hAnsi="Trebuchet MS"/>
                      <w:sz w:val="18"/>
                      <w:szCs w:val="18"/>
                    </w:rPr>
                  </w:pPr>
                  <w:r>
                    <w:rPr>
                      <w:rFonts w:ascii="Trebuchet MS" w:hAnsi="Trebuchet MS"/>
                      <w:b/>
                      <w:sz w:val="18"/>
                      <w:szCs w:val="18"/>
                    </w:rPr>
                    <w:t xml:space="preserve">  </w:t>
                  </w:r>
                  <w:r w:rsidRPr="003F5173">
                    <w:rPr>
                      <w:rFonts w:ascii="Trebuchet MS" w:hAnsi="Trebuchet MS"/>
                      <w:b/>
                      <w:sz w:val="18"/>
                      <w:szCs w:val="18"/>
                    </w:rPr>
                    <w:t>I.</w:t>
                  </w:r>
                  <w:r w:rsidRPr="003F5173">
                    <w:rPr>
                      <w:rFonts w:ascii="Trebuchet MS" w:hAnsi="Trebuchet MS"/>
                      <w:sz w:val="18"/>
                      <w:szCs w:val="18"/>
                    </w:rPr>
                    <w:t xml:space="preserve">  Ruslar, Misak-ı Millîyi tanıyacak.</w:t>
                  </w:r>
                </w:p>
                <w:p w:rsidR="00151245" w:rsidRDefault="00151245" w:rsidP="003F5173">
                  <w:pPr>
                    <w:spacing w:after="0" w:line="240" w:lineRule="exact"/>
                    <w:ind w:left="-113"/>
                    <w:jc w:val="both"/>
                    <w:rPr>
                      <w:rFonts w:ascii="Trebuchet MS" w:hAnsi="Trebuchet MS"/>
                      <w:sz w:val="18"/>
                      <w:szCs w:val="18"/>
                    </w:rPr>
                  </w:pPr>
                  <w:r>
                    <w:rPr>
                      <w:rFonts w:ascii="Trebuchet MS" w:hAnsi="Trebuchet MS"/>
                      <w:b/>
                      <w:sz w:val="18"/>
                      <w:szCs w:val="18"/>
                    </w:rPr>
                    <w:t xml:space="preserve">  </w:t>
                  </w:r>
                  <w:r w:rsidRPr="003F5173">
                    <w:rPr>
                      <w:rFonts w:ascii="Trebuchet MS" w:hAnsi="Trebuchet MS"/>
                      <w:b/>
                      <w:sz w:val="18"/>
                      <w:szCs w:val="18"/>
                    </w:rPr>
                    <w:t>II.</w:t>
                  </w:r>
                  <w:r w:rsidRPr="003F5173">
                    <w:rPr>
                      <w:rFonts w:ascii="Trebuchet MS" w:hAnsi="Trebuchet MS"/>
                      <w:sz w:val="18"/>
                      <w:szCs w:val="18"/>
                    </w:rPr>
                    <w:t xml:space="preserve"> Ruslar kapitülasyonların</w:t>
                  </w:r>
                  <w:r>
                    <w:rPr>
                      <w:rFonts w:ascii="Trebuchet MS" w:hAnsi="Trebuchet MS"/>
                      <w:sz w:val="18"/>
                      <w:szCs w:val="18"/>
                    </w:rPr>
                    <w:t xml:space="preserve"> </w:t>
                  </w:r>
                  <w:r w:rsidRPr="003F5173">
                    <w:rPr>
                      <w:rFonts w:ascii="Trebuchet MS" w:hAnsi="Trebuchet MS"/>
                      <w:sz w:val="18"/>
                      <w:szCs w:val="18"/>
                    </w:rPr>
                    <w:t>kaldırılmasını kabul ede</w:t>
                  </w:r>
                  <w:r>
                    <w:rPr>
                      <w:rFonts w:ascii="Trebuchet MS" w:hAnsi="Trebuchet MS"/>
                      <w:sz w:val="18"/>
                      <w:szCs w:val="18"/>
                    </w:rPr>
                    <w:t>cek.</w:t>
                  </w:r>
                </w:p>
                <w:p w:rsidR="00151245" w:rsidRPr="003F5173" w:rsidRDefault="00151245" w:rsidP="003F5173">
                  <w:pPr>
                    <w:spacing w:after="0" w:line="240" w:lineRule="exact"/>
                    <w:ind w:left="-113"/>
                    <w:jc w:val="both"/>
                    <w:rPr>
                      <w:rFonts w:ascii="Trebuchet MS" w:hAnsi="Trebuchet MS"/>
                      <w:sz w:val="18"/>
                      <w:szCs w:val="18"/>
                    </w:rPr>
                  </w:pPr>
                  <w:r>
                    <w:rPr>
                      <w:rFonts w:ascii="Trebuchet MS" w:hAnsi="Trebuchet MS"/>
                      <w:b/>
                      <w:sz w:val="18"/>
                      <w:szCs w:val="18"/>
                    </w:rPr>
                    <w:t xml:space="preserve">  </w:t>
                  </w:r>
                  <w:r w:rsidRPr="003F5173">
                    <w:rPr>
                      <w:rFonts w:ascii="Trebuchet MS" w:hAnsi="Trebuchet MS"/>
                      <w:b/>
                      <w:sz w:val="18"/>
                      <w:szCs w:val="18"/>
                    </w:rPr>
                    <w:t>III.</w:t>
                  </w:r>
                  <w:r w:rsidRPr="003F5173">
                    <w:rPr>
                      <w:rFonts w:ascii="Trebuchet MS" w:hAnsi="Trebuchet MS"/>
                      <w:sz w:val="18"/>
                      <w:szCs w:val="18"/>
                    </w:rPr>
                    <w:t xml:space="preserve"> İki taraftan birinin tanımadığı anlaşmayı diğeri de </w:t>
                  </w:r>
                  <w:r>
                    <w:rPr>
                      <w:rFonts w:ascii="Trebuchet MS" w:hAnsi="Trebuchet MS"/>
                      <w:sz w:val="18"/>
                      <w:szCs w:val="18"/>
                    </w:rPr>
                    <w:tab/>
                    <w:t xml:space="preserve">    </w:t>
                  </w:r>
                  <w:r w:rsidRPr="003F5173">
                    <w:rPr>
                      <w:rFonts w:ascii="Trebuchet MS" w:hAnsi="Trebuchet MS"/>
                      <w:sz w:val="18"/>
                      <w:szCs w:val="18"/>
                    </w:rPr>
                    <w:t>tanımayacak</w:t>
                  </w:r>
                  <w:r>
                    <w:rPr>
                      <w:rFonts w:ascii="Trebuchet MS" w:hAnsi="Trebuchet MS"/>
                      <w:sz w:val="18"/>
                      <w:szCs w:val="18"/>
                    </w:rPr>
                    <w:t>.</w:t>
                  </w:r>
                </w:p>
                <w:p w:rsidR="00151245" w:rsidRPr="003F5173" w:rsidRDefault="00151245" w:rsidP="003F5173">
                  <w:pPr>
                    <w:spacing w:after="0" w:line="240" w:lineRule="exact"/>
                    <w:ind w:left="-113"/>
                    <w:jc w:val="both"/>
                    <w:rPr>
                      <w:rFonts w:ascii="Trebuchet MS" w:hAnsi="Trebuchet MS"/>
                      <w:sz w:val="18"/>
                      <w:szCs w:val="18"/>
                    </w:rPr>
                  </w:pPr>
                  <w:r>
                    <w:rPr>
                      <w:rFonts w:ascii="Trebuchet MS" w:hAnsi="Trebuchet MS"/>
                      <w:b/>
                      <w:sz w:val="18"/>
                      <w:szCs w:val="18"/>
                    </w:rPr>
                    <w:t xml:space="preserve">  </w:t>
                  </w:r>
                  <w:r w:rsidRPr="003F5173">
                    <w:rPr>
                      <w:rFonts w:ascii="Trebuchet MS" w:hAnsi="Trebuchet MS"/>
                      <w:b/>
                      <w:sz w:val="18"/>
                      <w:szCs w:val="18"/>
                    </w:rPr>
                    <w:t>IV</w:t>
                  </w:r>
                  <w:r w:rsidRPr="003F5173">
                    <w:rPr>
                      <w:rFonts w:ascii="Trebuchet MS" w:hAnsi="Trebuchet MS"/>
                      <w:sz w:val="18"/>
                      <w:szCs w:val="18"/>
                    </w:rPr>
                    <w:t>. Batum, Gürcistan’a bırakılacak</w:t>
                  </w:r>
                  <w:r>
                    <w:rPr>
                      <w:rFonts w:ascii="Trebuchet MS" w:hAnsi="Trebuchet MS"/>
                      <w:sz w:val="18"/>
                      <w:szCs w:val="18"/>
                    </w:rPr>
                    <w:t>.</w:t>
                  </w:r>
                </w:p>
              </w:txbxContent>
            </v:textbox>
          </v:shape>
        </w:pict>
      </w:r>
    </w:p>
    <w:p w:rsidR="00151245" w:rsidRPr="00B43BEF" w:rsidRDefault="00151245" w:rsidP="00EE4D29">
      <w:pPr>
        <w:spacing w:after="0" w:line="240" w:lineRule="auto"/>
        <w:ind w:left="340" w:hanging="340"/>
        <w:jc w:val="both"/>
        <w:rPr>
          <w:rFonts w:cs="Calibri"/>
          <w:b/>
          <w:sz w:val="20"/>
          <w:szCs w:val="20"/>
        </w:rPr>
      </w:pPr>
      <w:r w:rsidRPr="00B43BEF">
        <w:rPr>
          <w:rFonts w:cs="Calibri"/>
          <w:b/>
          <w:sz w:val="20"/>
          <w:szCs w:val="20"/>
        </w:rPr>
        <w:t>9-)</w:t>
      </w: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r>
        <w:rPr>
          <w:noProof/>
          <w:lang w:eastAsia="tr-TR"/>
        </w:rPr>
        <w:pict>
          <v:shape id="61 Resim" o:spid="_x0000_s1031" type="#_x0000_t75" alt="gramp-child.gif" style="position:absolute;left:0;text-align:left;margin-left:-9.1pt;margin-top:5.9pt;width:92.25pt;height:90.75pt;z-index:-251657728;visibility:visible" wrapcoords="-176 0 -176 21421 21600 21421 21600 0 -176 0">
            <v:imagedata r:id="rId7" o:title=""/>
            <w10:wrap type="tight"/>
          </v:shape>
        </w:pict>
      </w:r>
    </w:p>
    <w:p w:rsidR="00151245" w:rsidRDefault="00151245" w:rsidP="00EE4D29">
      <w:pPr>
        <w:spacing w:after="0" w:line="240" w:lineRule="auto"/>
        <w:ind w:left="340" w:hanging="340"/>
        <w:jc w:val="both"/>
        <w:rPr>
          <w:rFonts w:ascii="Constantia" w:hAnsi="Constantia"/>
          <w:sz w:val="20"/>
          <w:szCs w:val="20"/>
        </w:rPr>
      </w:pPr>
    </w:p>
    <w:p w:rsidR="00151245" w:rsidRDefault="00151245" w:rsidP="00862933">
      <w:pPr>
        <w:spacing w:after="0" w:line="240" w:lineRule="auto"/>
        <w:ind w:left="340" w:hanging="340"/>
        <w:rPr>
          <w:rFonts w:ascii="Constantia" w:hAnsi="Constantia"/>
          <w:sz w:val="20"/>
          <w:szCs w:val="20"/>
        </w:rPr>
      </w:pPr>
      <w:r>
        <w:rPr>
          <w:rFonts w:ascii="Constantia" w:hAnsi="Constantia"/>
          <w:sz w:val="20"/>
          <w:szCs w:val="20"/>
        </w:rPr>
        <w:t>Yandaki baba, çocuğuna Moskova Antlaşması’nın maddelerini okumaktadır.</w:t>
      </w:r>
    </w:p>
    <w:p w:rsidR="00151245" w:rsidRDefault="00151245" w:rsidP="00EE4D29">
      <w:pPr>
        <w:spacing w:after="0" w:line="240" w:lineRule="auto"/>
        <w:ind w:left="340" w:hanging="340"/>
        <w:jc w:val="both"/>
        <w:rPr>
          <w:rFonts w:ascii="Constantia" w:hAnsi="Constantia"/>
          <w:b/>
          <w:sz w:val="20"/>
          <w:szCs w:val="20"/>
        </w:rPr>
      </w:pPr>
    </w:p>
    <w:p w:rsidR="00151245" w:rsidRDefault="00151245" w:rsidP="00EE4D29">
      <w:pPr>
        <w:spacing w:after="0" w:line="240" w:lineRule="auto"/>
        <w:ind w:left="340" w:hanging="340"/>
        <w:jc w:val="both"/>
        <w:rPr>
          <w:rFonts w:ascii="Constantia" w:hAnsi="Constantia"/>
          <w:b/>
          <w:sz w:val="20"/>
          <w:szCs w:val="20"/>
        </w:rPr>
      </w:pPr>
    </w:p>
    <w:p w:rsidR="00151245" w:rsidRDefault="00151245" w:rsidP="00EE4D29">
      <w:pPr>
        <w:spacing w:after="0" w:line="240" w:lineRule="auto"/>
        <w:ind w:left="340" w:hanging="340"/>
        <w:jc w:val="both"/>
        <w:rPr>
          <w:rFonts w:ascii="Constantia" w:hAnsi="Constantia"/>
          <w:b/>
          <w:sz w:val="20"/>
          <w:szCs w:val="20"/>
        </w:rPr>
      </w:pPr>
    </w:p>
    <w:p w:rsidR="00151245" w:rsidRDefault="00151245" w:rsidP="00EE4D29">
      <w:pPr>
        <w:spacing w:after="0" w:line="240" w:lineRule="auto"/>
        <w:ind w:left="340" w:hanging="340"/>
        <w:jc w:val="both"/>
        <w:rPr>
          <w:rFonts w:ascii="Constantia" w:hAnsi="Constantia"/>
          <w:b/>
          <w:sz w:val="20"/>
          <w:szCs w:val="20"/>
        </w:rPr>
      </w:pPr>
      <w:r>
        <w:rPr>
          <w:rFonts w:ascii="Constantia" w:hAnsi="Constantia"/>
          <w:b/>
          <w:sz w:val="20"/>
          <w:szCs w:val="20"/>
        </w:rPr>
        <w:tab/>
      </w:r>
      <w:r w:rsidRPr="00390B3B">
        <w:rPr>
          <w:rFonts w:ascii="Constantia" w:hAnsi="Constantia"/>
          <w:b/>
          <w:sz w:val="20"/>
          <w:szCs w:val="20"/>
        </w:rPr>
        <w:t>Babanın okuduğu maddelerden hangisi Sovyetler Birliği’nin Türklerin ekonomik bağımsızlığını tanıdığını göstermektedir?</w:t>
      </w:r>
    </w:p>
    <w:p w:rsidR="00151245" w:rsidRPr="00862933" w:rsidRDefault="00151245" w:rsidP="00390B3B">
      <w:pPr>
        <w:spacing w:after="0" w:line="240" w:lineRule="auto"/>
        <w:jc w:val="both"/>
        <w:rPr>
          <w:rFonts w:ascii="Constantia" w:hAnsi="Constantia"/>
          <w:b/>
          <w:sz w:val="12"/>
          <w:szCs w:val="20"/>
        </w:rPr>
      </w:pPr>
      <w:r>
        <w:rPr>
          <w:rFonts w:ascii="Constantia" w:hAnsi="Constantia"/>
          <w:b/>
          <w:sz w:val="20"/>
          <w:szCs w:val="20"/>
        </w:rPr>
        <w:tab/>
      </w:r>
    </w:p>
    <w:p w:rsidR="00151245" w:rsidRPr="00D85E8E" w:rsidRDefault="00151245" w:rsidP="00390B3B">
      <w:pPr>
        <w:spacing w:after="0" w:line="240" w:lineRule="auto"/>
        <w:jc w:val="both"/>
        <w:rPr>
          <w:rFonts w:ascii="Constantia" w:hAnsi="Constantia"/>
          <w:sz w:val="20"/>
          <w:szCs w:val="20"/>
        </w:rPr>
      </w:pPr>
      <w:r>
        <w:rPr>
          <w:rFonts w:ascii="Constantia" w:hAnsi="Constantia"/>
          <w:b/>
          <w:sz w:val="20"/>
          <w:szCs w:val="20"/>
        </w:rPr>
        <w:tab/>
        <w:t xml:space="preserve">A) </w:t>
      </w:r>
      <w:r w:rsidRPr="00D85E8E">
        <w:rPr>
          <w:rFonts w:ascii="Constantia" w:hAnsi="Constantia"/>
          <w:sz w:val="20"/>
          <w:szCs w:val="20"/>
        </w:rPr>
        <w:t>Yalnız I</w:t>
      </w:r>
      <w:r>
        <w:rPr>
          <w:rFonts w:ascii="Constantia" w:hAnsi="Constantia"/>
          <w:b/>
          <w:sz w:val="20"/>
          <w:szCs w:val="20"/>
        </w:rPr>
        <w:tab/>
      </w:r>
      <w:r>
        <w:rPr>
          <w:rFonts w:ascii="Constantia" w:hAnsi="Constantia"/>
          <w:b/>
          <w:sz w:val="20"/>
          <w:szCs w:val="20"/>
        </w:rPr>
        <w:tab/>
        <w:t xml:space="preserve">B) </w:t>
      </w:r>
      <w:r w:rsidRPr="00D85E8E">
        <w:rPr>
          <w:rFonts w:ascii="Constantia" w:hAnsi="Constantia"/>
          <w:sz w:val="20"/>
          <w:szCs w:val="20"/>
        </w:rPr>
        <w:t>Yalnız II</w:t>
      </w:r>
    </w:p>
    <w:p w:rsidR="00151245" w:rsidRPr="00D85E8E" w:rsidRDefault="00151245" w:rsidP="00390B3B">
      <w:pPr>
        <w:spacing w:after="0" w:line="240" w:lineRule="auto"/>
        <w:jc w:val="both"/>
        <w:rPr>
          <w:rFonts w:ascii="Constantia" w:hAnsi="Constantia"/>
          <w:sz w:val="20"/>
          <w:szCs w:val="20"/>
        </w:rPr>
      </w:pPr>
      <w:r>
        <w:rPr>
          <w:rFonts w:ascii="Constantia" w:hAnsi="Constantia"/>
          <w:b/>
          <w:sz w:val="20"/>
          <w:szCs w:val="20"/>
        </w:rPr>
        <w:tab/>
        <w:t xml:space="preserve">C) </w:t>
      </w:r>
      <w:r w:rsidRPr="00D85E8E">
        <w:rPr>
          <w:rFonts w:ascii="Constantia" w:hAnsi="Constantia"/>
          <w:sz w:val="20"/>
          <w:szCs w:val="20"/>
        </w:rPr>
        <w:t>I ve III</w:t>
      </w:r>
      <w:r>
        <w:rPr>
          <w:rFonts w:ascii="Constantia" w:hAnsi="Constantia"/>
          <w:b/>
          <w:sz w:val="20"/>
          <w:szCs w:val="20"/>
        </w:rPr>
        <w:tab/>
      </w:r>
      <w:r>
        <w:rPr>
          <w:rFonts w:ascii="Constantia" w:hAnsi="Constantia"/>
          <w:b/>
          <w:sz w:val="20"/>
          <w:szCs w:val="20"/>
        </w:rPr>
        <w:tab/>
        <w:t xml:space="preserve">D) </w:t>
      </w:r>
      <w:r w:rsidRPr="00D85E8E">
        <w:rPr>
          <w:rFonts w:ascii="Constantia" w:hAnsi="Constantia"/>
          <w:sz w:val="20"/>
          <w:szCs w:val="20"/>
        </w:rPr>
        <w:t>II ve III</w:t>
      </w:r>
    </w:p>
    <w:p w:rsidR="00151245" w:rsidRDefault="00151245" w:rsidP="00EE4D29">
      <w:pPr>
        <w:spacing w:after="0" w:line="240" w:lineRule="auto"/>
        <w:ind w:left="340" w:hanging="340"/>
        <w:jc w:val="both"/>
        <w:rPr>
          <w:rFonts w:ascii="Constantia" w:hAnsi="Constantia"/>
          <w:sz w:val="20"/>
          <w:szCs w:val="20"/>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65" o:spid="_x0000_s1032" type="#_x0000_t98" style="position:absolute;left:0;text-align:left;margin-left:15.25pt;margin-top:3.2pt;width:252.75pt;height:72.75pt;z-index:251650560;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9hntcHAwAAhQYAAA4AAABkcnMvZTJvRG9jLnhtbKxV204bMRB9r9R/&#10;sPxeNgmXlogNikBUqBRQoUJ9dLzexJLXdm3nxl/1H/phPbZ3NxFFrVSVh2Vsj8/MHJ+ZnJ1vGkVW&#10;wnlpdEmHBwNKhOamknpe0q+PV+8+UOID0xVTRouSboWn55O3b87WdixGZmFUJRwBiPbjtS3pIgQ7&#10;LgrPF6Jh/sBYoXFYG9ewgKWbF5Vja6A3qhgNBifF2rjKOsOF99i9zId0kvDrWvBwV9deBKJKitxC&#10;+rr0ncVvMTlj47ljdiF5mwb7hywaJjWC9lCXLDCydPI3qEZyZ7ypwwE3TWHqWnKRakA1w8GLah4W&#10;zIpUC8jxtqfJ/z9Yfru6d0RWJT05pkSzBm/0DclvySe2rX7+AO8EJ6Bpbf0Y3g/23rUrDzPWvKld&#10;E/+jGrJJ1G57asUmEI7Nw9Hg9HSEEBxnp6PDaAOm2N22zoePwjQkGijQOPlsdGDqAYwpldhlqxsf&#10;8rXOPQaeKWmvpFKd3RKFZ/67nPITXBq+bIQOWVNOKBYgaL+Q1lPixqKZCVDkrqthVkyQSpCQiw2p&#10;WuKxGg7iHxSPrc6ukVxJNdRPCVNzdElQben7eSsds/dGyaorJTWBuFCOrBjkO5uPEglq2Xw2Vd57&#10;fxzjZUZ690TrHhJIjuhFfMH8ZskKWyViTKW/iBoSQP45QA+UYzDOwcwwxfYLVom8HSO/HjoBRuQa&#10;b9JjtwCxsXc1ddi5gtY/XhWpd/vLgxz9T5f7GykylNNfbqQ27jUAharayNm/IylTE1kKm9kmtcdh&#10;9Iw7M1Nt0TLO5FniLb+SUOwN8+GeOQwPvD8GYrjDp1ZmXVLTWpRA1M+v7Uf/JPlnStYYRiX135fM&#10;QTHqWqPbT4dHR3F6pcXR8fsRFm7/ZLZ/opfNhYFghhCi5cmM/kF1Zu1M84S5OY1RccQ0R2YQZmde&#10;hDwiMXe5mE6TE+aVZeFGP1geoSPLsQcfN0/M2bZpA9r91nRji41f9Gv2jTe1mS6DqWVq5h2rLf+Y&#10;dUnD7VyOw3R/nbx2vx6TX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CqacdW3QAA&#10;AAgBAAAPAAAAZHJzL2Rvd25yZXYueG1sTI/BTsMwEETvSPyDtUjcqBPapG2IU5VKXMKJgnp2Yjex&#10;iNeR7bbJ37Oc4Liap9k35W6yA7tqH4xDAekiAaaxdcpgJ+Dr8+1pAyxEiUoODrWAWQfYVfd3pSyU&#10;u+GHvh5jx6gEQyEF9DGOBeeh7bWVYeFGjZSdnbcy0uk7rry8Ubkd+HOS5NxKg/Shl6M+9Lr9Pl6s&#10;gOa1Ptfv9Xw6nNLZyPV+vTLohXh8mPYvwKKe4h8Mv/qkDhU5Ne6CKrBBwDLJiBSQr4BRnC1zmtYQ&#10;l6Vb4FXJ/w+ofgAAAP//AwBQSwMECgAAAAAAAAAhABoJVDFZCwAAWQsAABUAAABkcnMvbWVkaWEv&#10;aW1hZ2UxLmpwZWf/2P/gABBKRklGAAEBAQBLAEsAAP/jAw5NU08gUGFsZXR0ZSDbtXDfvXrhwYXi&#10;xY7jwHrjxIXkyZTlyIvlzJfmxonmyoznxX/nz57oy5To0aLpyYfpzZbpzpXp0JbqzIvq1ajr0J7s&#10;z5Ls0qDs1J/t0ZXt1aft2K7v1Zzv2KTw263x37bTqWXYsWzYtXXZuX7bvIPcuHPcvHnetmvevYLe&#10;wIbewY3fuXXfvXjfv3vfv4Lfw47gwHzgwYPhuWrhvHLhvHnhw4fhxI3hxo3hxpTivn3iv3viwXzi&#10;wYHiwYfiwoTiw4HiyZPiyZfjw4bjxIjjxIzjxYPjxYXjxY3jxofjx4/jyI7jyZjkvHHkw4DkyZLk&#10;zJ3lv3PlwX3lwoTlyIblyIrlyI3lyJPlyY3lyZPlypLlypfly5Tly5jlzJTlzJnlzpzlzqLmwXXm&#10;w3vmxIHmxIfmxYfmxoDmxoTmxormx4bmx43myI7myYvmy5LmzJXmzpjm0KXnyIfnyYnnyY7nyZPn&#10;yo3ny43ny5TnzJPnzJjnzZPnzZrnzpjnzpznz6Hn0J7n0qboxHnoxIDox4foyIvoz5zoz6Do0Jfo&#10;0Z7o1KvpxnzpxoLpyozpypPpy4npy47pzI7pzJXpzZPpzZjpzpHpzpTpzpjpzpzpz5Xpz5jp0J7p&#10;0p/p0qbp06Dp1KXp1a3qyIDqyYHqyYbqyYvqyozqzIrqzJHqzo7qz5Hqz57q0Jbq0Zvq0Z/q0aPq&#10;1Kfq1abrzI7rzZLrzpbrz5vr0Jbr0Jfr0Z7r0p3r0qDr0qXr057r1qbr1qzr16/szIXszIrszpDs&#10;z5Hs0ZPs0Zjs0Zzs0pTs0pns0pzs05zs1KLs1KTs1ans1qfs1qzs2a7tzovtz4ztz5Tt0Jbt0p3t&#10;0qHt1Kbt1Z3t1aLt163t27Xu0pLu0pfu0pzu1J/u1qDu1qfu16Lu2KLu2Kfu2K/u26/v0Y7v05rv&#10;1JXv1J/v1qbv2Krv2bHv2qnv3bnw1Zjw1p/w2Kbw2afw2avw26nw27Tw3a/x15/x2aDx26/x3rfx&#10;4Lvy26jy3a3y37Lz4bj05sH/2wBDAAsICAoIBwsKCQoNDAsNERwSEQ8PESIZGhQcKSQrKigkJyct&#10;MkA3LTA9MCcnOEw5PUNFSElIKzZPVU5GVEBHSEX/2wBDAQwNDREPESESEiFFLicuRUVFRUVFRUVF&#10;RUVFRUVFRUVFRUVFRUVFRUVFRUVFRUVFRUVFRUVFRUVFRUVFRUVFRUX/wAARCACAAIADASIAAhEB&#10;AxEB/8QAGQABAQEBAQEAAAAAAAAAAAAAAgMBAAQG/8QALxABAAIBAwMDAwMDBQEAAAAAAQIRABIh&#10;MQNBUSJhcROBkTKhsSNCUjNiwdHwQ//EABkBAQEBAAMAAAAAAAAAAAAAAAEAAgMEBf/EABsRAQEA&#10;AwEBAQAAAAAAAAAAAAABETFBIQJR/9oADAMBAAIRAxEAPwD7w+q3vyud1DqJ+kvjCQix/UWudOPp&#10;vUb3fGeVx3OtqegGMec4jMjISLXO2Z9OOmKp96zoxixaTiuS8kqkndK+2T3sL2zSO3pl3851J/8A&#10;RMrtRj+vzx298BvMd+eHs+MqxkSDVQpyu2TIyOol2WX7ZmowkFV285k9QS24/wC83QVRJ7YOpE0U&#10;Svdc3dKM9UdK/wCX/GE1fV0hTTS50w+kVKi/Ptk4xrrhr2pSszwvTGM4WUcltZwdRm2Has6MI6pE&#10;pFbXx4wEDXKpm1HJjeAyPUarSYSPUFrOIwP7y6vkcMoQ1Pr8eMLPDD0iFwsu+DDKNxL6PPsZaMiq&#10;r25wSYSC3b75XQZGNdIdG1eDOjo0/wCkPn05TpsNCX58+cUZRDt+HH8SQRqvpAYitWwXXt4xNN3E&#10;pfD4zitW0ad/4y6As1C1z5yV/Tm+oR7Xxno01OPp7+3jJwNMj0hbvuZmmNklmxycOZ1GOjgWwyqt&#10;mx+fbB1GXg57uauhEZo9Gvp3b3j2whGMyoiyv1aeMsr9N2seRcFTOt07qm7t4wy0a+qVQ7lOnBCi&#10;TfTrez0mViOtutk7+2dBXqbkfy+XHdAcV/T7bbG25hZGt9NgdisvZW9BXO/nCprrZdvOVUCBKroK&#10;eMKSo2GVXyZSMXe3h9sOljxKvfM3Rb0osOkFA3xeaLEvb4zo7Fau+dQ8TvwYgWhd37ZxTMtltu/j&#10;GwrfUV7ZxEvni8MenIWPUimvnu+zggnAO1nGWQZx3q5NfjJells8DgjJb7Cx+cybUS43vvfjKRPX&#10;d/tmMSH91K2qds1i4CZLUbRCN1uZMZk4OkaE2/jKyP6fpkjfNe2ECL0fUnYoDDhKOpkkT0qD2rMh&#10;ql1XnbHadR0ykpXDhiyJt9Rqq5xTUnqiadq3398DGeodNvjK1uXJqtszQa1H9srBkYwZRa/y8Zz0&#10;1H0dt84lNhPcJHvhmuk3L+cPME4dNI28++Z04651rbvnMjJIPqjz84egStuRV86cvMxK6D/LeuM0&#10;rWAtc1fasGmVSSR94/GaSlGZR2d8ehrsxaTnvk4lSpbMZKVG3Z7YOmSFuAedv/e2Z2TZpuRF8Z0n&#10;TEY1u3vnE1jqo3/BgnNoWPqPi/kx4mylfSshwXT/ABkunV9Jr7HnKwkpIYxdx9OTWQ9KZG0S+3/u&#10;cuJbVc5N1xt4yXTZSlJbGqrKa563a5Ub9qwRnN6qcgc5XiUIqNLx8mH1SS1s/nEyaNx+/u5hLqcK&#10;D84p0ZctHPjOZO3qiL5MzX6dpJ7Zn1GwJPDkG3UNq3eN82HNt2vYcLN0u8nfOFvddr/jAtjGQNLa&#10;f4ubJnW5JzL8uCbueo5MQej/AGp75kQ1bxfzgRR9R384xprZ2MCpDa/TtfnMSAC9P980dz0w88d8&#10;yTED0x54rNXQcbw/QV3yTGvp1GNEjv8AGMm6bqNX43XJxqMYAAEjt8ZnhPf6zYVsVhin15bdMK57&#10;5rJOpK5JYf2cOZFqUle1cb8GHUs6fVq0Ud/e3Apru4vjHLqAJ6ueK93JMyt5PL/OaojhXpmwbdsJ&#10;Lg08ZU6SwN+1c4fpfp3eMrKmalj534zi7uiz/rHo0xoe/n2ziKRlT4xwsjJavbbtgkTuiV/bLSiu&#10;xfGBi6je9/OFUTkTjBVfxmik+9vkxyPQlbg8ucsfVY34vC+E99uftmS3jG7++U3oqvu4JcU1Xzm6&#10;yJvENK7+ckbxjAjLbjKrUTc55vJRvUFhu5jjSt7qRNmucMbOpL0/2vfFJdUt9vnMiOpbOKq8ehs2&#10;VlQ3XJ1JVY85TqxWMLdtVNuZodXO3bfjL6UdEj9O274bwu0Dff5yur0X898KoY1CSjX6u9ftijpb&#10;FXMeLR58+2bGJTvx2vKIkJF3vTmXHUbbXXGN2j+rjJi6wJuz5xtDpUnDSXk5CdXbc85S51+pqua9&#10;8PUtkxGRF8HvmPqmKpweONvnAhxu7dvjKNE/1cc7ZNoi3Jv49s5KIKOim933ydVOJwA0ZWliDsXu&#10;VnJp6h7DWY4WIfUeb2L982MR6ky9qf8AnEWzU42f2wjpnK1Dvj1N6wfQOfOzmSKm6VL7fbKSa6b3&#10;/wCdsKp5TY2+MvpR0W+mCOFl6RTau+acNu5ZmPBXY4wuk641ucvfvtihRdBWEIpzveLpqG67Yo1i&#10;Rb6dteMmMVLgbe2UQ01V9sD6ZFCnsY0RlwUNHFP75ikuIoXiNBVWO385Jr6hKJLeXFZitLsi3+nf&#10;3wS0HHSed6x2VwpW+3G2GTd7PP4zd0zBJR9PoS3v8YiX9WPp2333wNwYUO8qKMLLVKMQnVPMcJfC&#10;d6pSNKG133MUE+pSNfnu4YPPplRV7OdFfqbxdv8AbkilIlBd+1/jBKcdVF0BRXtjlIqNlNm1fOBt&#10;arsecPrSj//ZUEsBAi0AFAAGAAgAAAAhAIoVP5gMAQAAFQIAABMAAAAAAAAAAAAAAAAAAAAAAFtD&#10;b250ZW50X1R5cGVzXS54bWxQSwECLQAUAAYACAAAACEAOP0h/9YAAACUAQAACwAAAAAAAAAAAAAA&#10;AAA9AQAAX3JlbHMvLnJlbHNQSwECLQAUAAYACAAAACEA72Ge1wcDAACFBgAADgAAAAAAAAAAAAAA&#10;AAA8AgAAZHJzL2Uyb0RvYy54bWxQSwECLQAUAAYACAAAACEAWGCzG7oAAAAiAQAAGQAAAAAAAAAA&#10;AAAAAABvBQAAZHJzL19yZWxzL2Uyb0RvYy54bWwucmVsc1BLAQItABQABgAIAAAAIQCqacdW3QAA&#10;AAgBAAAPAAAAAAAAAAAAAAAAAGAGAABkcnMvZG93bnJldi54bWxQSwECLQAKAAAAAAAAACEAGglU&#10;MVkLAABZCwAAFQAAAAAAAAAAAAAAAABqBwAAZHJzL21lZGlhL2ltYWdlMS5qcGVnUEsFBgAAAAAG&#10;AAYAfQEAAPYSAAAAAA==&#10;" strokecolor="#c4bc96" strokeweight="2pt">
            <v:fill r:id="rId8" o:title="" recolor="t" rotate="t" type="tile"/>
            <v:textbox>
              <w:txbxContent>
                <w:p w:rsidR="00151245" w:rsidRPr="00493BE9" w:rsidRDefault="00151245" w:rsidP="00601CFE">
                  <w:pPr>
                    <w:spacing w:after="0" w:line="240" w:lineRule="auto"/>
                    <w:jc w:val="both"/>
                    <w:rPr>
                      <w:b/>
                      <w:color w:val="000000"/>
                      <w:sz w:val="18"/>
                    </w:rPr>
                  </w:pPr>
                  <w:r w:rsidRPr="00493BE9">
                    <w:rPr>
                      <w:b/>
                      <w:color w:val="000000"/>
                      <w:sz w:val="18"/>
                    </w:rPr>
                    <w:t xml:space="preserve">      Siz orada yalnız düşmanı değil, milletin makûs talihini de yendiniz. Düşman çizmesi altındaki kara yazılı topraklarımızla birlikte bütün yurt bugün, en kıyıda köşede kalmış yerlerine kadar zaferinizi kutluyor.</w:t>
                  </w:r>
                </w:p>
              </w:txbxContent>
            </v:textbox>
          </v:shape>
        </w:pict>
      </w:r>
    </w:p>
    <w:p w:rsidR="00151245" w:rsidRPr="00B43BEF" w:rsidRDefault="00151245" w:rsidP="00EE4D29">
      <w:pPr>
        <w:spacing w:after="0" w:line="240" w:lineRule="auto"/>
        <w:ind w:left="340" w:hanging="340"/>
        <w:jc w:val="both"/>
        <w:rPr>
          <w:rFonts w:cs="Calibri"/>
          <w:b/>
          <w:sz w:val="20"/>
          <w:szCs w:val="20"/>
        </w:rPr>
      </w:pPr>
      <w:r w:rsidRPr="00B43BEF">
        <w:rPr>
          <w:rFonts w:cs="Calibri"/>
          <w:b/>
          <w:sz w:val="20"/>
          <w:szCs w:val="20"/>
        </w:rPr>
        <w:t>10-)</w:t>
      </w: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r>
        <w:rPr>
          <w:rFonts w:ascii="Constantia" w:hAnsi="Constantia"/>
          <w:sz w:val="20"/>
          <w:szCs w:val="20"/>
        </w:rPr>
        <w:tab/>
        <w:t xml:space="preserve">Mustafa Kemal’in, II. İnönü Savaşı’nın kazanılması üzerine Batı Cephesi Komutanı İsmet İnönü’ye, gönderdiği bu telgrafta aşağıdakilerden hangisi vurgulanmaktadır? </w:t>
      </w:r>
    </w:p>
    <w:p w:rsidR="00151245" w:rsidRPr="00862933" w:rsidRDefault="00151245" w:rsidP="00EE4D29">
      <w:pPr>
        <w:spacing w:after="0" w:line="240" w:lineRule="auto"/>
        <w:ind w:left="340" w:hanging="340"/>
        <w:jc w:val="both"/>
        <w:rPr>
          <w:rFonts w:ascii="Constantia" w:hAnsi="Constantia"/>
          <w:sz w:val="10"/>
          <w:szCs w:val="20"/>
        </w:rPr>
      </w:pPr>
    </w:p>
    <w:p w:rsidR="00151245" w:rsidRDefault="00151245" w:rsidP="007F0685">
      <w:pPr>
        <w:pStyle w:val="ListParagraph"/>
        <w:numPr>
          <w:ilvl w:val="0"/>
          <w:numId w:val="29"/>
        </w:numPr>
        <w:spacing w:after="0" w:line="240" w:lineRule="auto"/>
        <w:jc w:val="both"/>
        <w:rPr>
          <w:rFonts w:ascii="Constantia" w:hAnsi="Constantia"/>
          <w:sz w:val="20"/>
          <w:szCs w:val="20"/>
        </w:rPr>
      </w:pPr>
      <w:r>
        <w:rPr>
          <w:rFonts w:ascii="Constantia" w:hAnsi="Constantia"/>
          <w:sz w:val="20"/>
          <w:szCs w:val="20"/>
        </w:rPr>
        <w:t>Türklerin en büyük zaferinin II. İnönü Savaşı olduğu</w:t>
      </w:r>
    </w:p>
    <w:p w:rsidR="00151245" w:rsidRDefault="00151245" w:rsidP="007F0685">
      <w:pPr>
        <w:pStyle w:val="ListParagraph"/>
        <w:numPr>
          <w:ilvl w:val="0"/>
          <w:numId w:val="29"/>
        </w:numPr>
        <w:spacing w:after="0" w:line="240" w:lineRule="auto"/>
        <w:jc w:val="both"/>
        <w:rPr>
          <w:rFonts w:ascii="Constantia" w:hAnsi="Constantia"/>
          <w:sz w:val="20"/>
          <w:szCs w:val="20"/>
        </w:rPr>
      </w:pPr>
      <w:r>
        <w:rPr>
          <w:rFonts w:ascii="Constantia" w:hAnsi="Constantia"/>
          <w:sz w:val="20"/>
          <w:szCs w:val="20"/>
        </w:rPr>
        <w:t>Yurdun düşmandan temizleneceğine olan inancın güçlendiği</w:t>
      </w:r>
    </w:p>
    <w:p w:rsidR="00151245" w:rsidRDefault="00151245" w:rsidP="007F0685">
      <w:pPr>
        <w:pStyle w:val="ListParagraph"/>
        <w:numPr>
          <w:ilvl w:val="0"/>
          <w:numId w:val="29"/>
        </w:numPr>
        <w:spacing w:after="0" w:line="240" w:lineRule="auto"/>
        <w:jc w:val="both"/>
        <w:rPr>
          <w:rFonts w:ascii="Constantia" w:hAnsi="Constantia"/>
          <w:sz w:val="20"/>
          <w:szCs w:val="20"/>
        </w:rPr>
      </w:pPr>
      <w:r>
        <w:rPr>
          <w:rFonts w:ascii="Constantia" w:hAnsi="Constantia"/>
          <w:sz w:val="20"/>
          <w:szCs w:val="20"/>
        </w:rPr>
        <w:t>İşgalci güçlerin işgal bölgelerinden çekildiği</w:t>
      </w:r>
    </w:p>
    <w:p w:rsidR="00151245" w:rsidRDefault="00151245" w:rsidP="007F0685">
      <w:pPr>
        <w:pStyle w:val="ListParagraph"/>
        <w:numPr>
          <w:ilvl w:val="0"/>
          <w:numId w:val="29"/>
        </w:numPr>
        <w:spacing w:after="0" w:line="240" w:lineRule="auto"/>
        <w:jc w:val="both"/>
        <w:rPr>
          <w:rFonts w:ascii="Constantia" w:hAnsi="Constantia"/>
          <w:sz w:val="20"/>
          <w:szCs w:val="20"/>
        </w:rPr>
      </w:pPr>
      <w:r>
        <w:rPr>
          <w:rFonts w:ascii="Constantia" w:hAnsi="Constantia"/>
          <w:sz w:val="20"/>
          <w:szCs w:val="20"/>
        </w:rPr>
        <w:t>Türk halkının Milli Mücadele ruhunun kaybolduğu</w:t>
      </w:r>
    </w:p>
    <w:p w:rsidR="00151245" w:rsidRDefault="00151245" w:rsidP="00347FDB">
      <w:pPr>
        <w:spacing w:after="0" w:line="240" w:lineRule="auto"/>
        <w:ind w:left="340" w:hanging="340"/>
        <w:jc w:val="both"/>
        <w:rPr>
          <w:rFonts w:ascii="Constantia" w:hAnsi="Constantia"/>
          <w:sz w:val="20"/>
          <w:szCs w:val="20"/>
        </w:rPr>
      </w:pPr>
    </w:p>
    <w:p w:rsidR="00151245" w:rsidRDefault="00151245" w:rsidP="00525343">
      <w:pPr>
        <w:spacing w:after="0" w:line="240" w:lineRule="auto"/>
        <w:ind w:left="340" w:hanging="340"/>
        <w:jc w:val="both"/>
        <w:rPr>
          <w:rFonts w:ascii="Constantia" w:hAnsi="Constantia"/>
          <w:sz w:val="20"/>
          <w:szCs w:val="20"/>
        </w:rPr>
      </w:pPr>
      <w:r w:rsidRPr="00B43BEF">
        <w:rPr>
          <w:rFonts w:cs="Calibri"/>
          <w:b/>
          <w:sz w:val="20"/>
          <w:szCs w:val="20"/>
        </w:rPr>
        <w:t>11-)</w:t>
      </w:r>
      <w:r>
        <w:rPr>
          <w:rFonts w:ascii="Constantia" w:hAnsi="Constantia"/>
          <w:sz w:val="20"/>
          <w:szCs w:val="20"/>
        </w:rPr>
        <w:t xml:space="preserve"> Daha önce TBMM’yi bir avuç isyancı olarak nitelendiren İtilaf Devletleri I. İnönü Savaşı’nın kazanılmasından sonra TBMM’yi görüşmeler yapmak üzere Londra Konferansı’na çağırmışlardır.</w:t>
      </w:r>
    </w:p>
    <w:p w:rsidR="00151245" w:rsidRDefault="00151245" w:rsidP="00525343">
      <w:pPr>
        <w:spacing w:after="0" w:line="240" w:lineRule="auto"/>
        <w:ind w:left="340" w:hanging="340"/>
        <w:jc w:val="both"/>
        <w:rPr>
          <w:rFonts w:ascii="Constantia" w:hAnsi="Constantia"/>
          <w:b/>
          <w:sz w:val="20"/>
          <w:szCs w:val="20"/>
        </w:rPr>
      </w:pPr>
      <w:r>
        <w:rPr>
          <w:rFonts w:ascii="Constantia" w:hAnsi="Constantia"/>
          <w:sz w:val="20"/>
          <w:szCs w:val="20"/>
        </w:rPr>
        <w:tab/>
      </w:r>
      <w:r w:rsidRPr="00C63D94">
        <w:rPr>
          <w:rFonts w:ascii="Constantia" w:hAnsi="Constantia"/>
          <w:b/>
          <w:sz w:val="20"/>
          <w:szCs w:val="20"/>
        </w:rPr>
        <w:t>İtilaf Devletlerindeki bu tutum değişikliği aşağıdakilerden hangisinin kanıtıdır?</w:t>
      </w:r>
    </w:p>
    <w:p w:rsidR="00151245" w:rsidRPr="00862933" w:rsidRDefault="00151245" w:rsidP="00525343">
      <w:pPr>
        <w:spacing w:after="0" w:line="240" w:lineRule="auto"/>
        <w:ind w:left="340" w:hanging="340"/>
        <w:jc w:val="both"/>
        <w:rPr>
          <w:rFonts w:ascii="Constantia" w:hAnsi="Constantia"/>
          <w:b/>
          <w:sz w:val="10"/>
          <w:szCs w:val="20"/>
        </w:rPr>
      </w:pPr>
    </w:p>
    <w:p w:rsidR="00151245" w:rsidRDefault="00151245" w:rsidP="007F0685">
      <w:pPr>
        <w:pStyle w:val="ListParagraph"/>
        <w:numPr>
          <w:ilvl w:val="0"/>
          <w:numId w:val="33"/>
        </w:numPr>
        <w:spacing w:after="0" w:line="240" w:lineRule="auto"/>
        <w:jc w:val="both"/>
        <w:rPr>
          <w:rFonts w:ascii="Constantia" w:hAnsi="Constantia"/>
          <w:sz w:val="20"/>
          <w:szCs w:val="20"/>
        </w:rPr>
      </w:pPr>
      <w:r>
        <w:rPr>
          <w:rFonts w:ascii="Constantia" w:hAnsi="Constantia"/>
          <w:sz w:val="20"/>
          <w:szCs w:val="20"/>
        </w:rPr>
        <w:t>TBMM’yi bir güç olarak kabul ettiklerinin</w:t>
      </w:r>
    </w:p>
    <w:p w:rsidR="00151245" w:rsidRDefault="00151245" w:rsidP="007F0685">
      <w:pPr>
        <w:pStyle w:val="ListParagraph"/>
        <w:numPr>
          <w:ilvl w:val="0"/>
          <w:numId w:val="33"/>
        </w:numPr>
        <w:spacing w:after="0" w:line="240" w:lineRule="auto"/>
        <w:jc w:val="both"/>
        <w:rPr>
          <w:rFonts w:ascii="Constantia" w:hAnsi="Constantia"/>
          <w:sz w:val="20"/>
          <w:szCs w:val="20"/>
        </w:rPr>
      </w:pPr>
      <w:r>
        <w:rPr>
          <w:rFonts w:ascii="Constantia" w:hAnsi="Constantia"/>
          <w:sz w:val="20"/>
          <w:szCs w:val="20"/>
        </w:rPr>
        <w:t>Türklere karşı silahlı mücadeleden vazgeçtiklerinin</w:t>
      </w:r>
    </w:p>
    <w:p w:rsidR="00151245" w:rsidRDefault="00151245" w:rsidP="007F0685">
      <w:pPr>
        <w:pStyle w:val="ListParagraph"/>
        <w:numPr>
          <w:ilvl w:val="0"/>
          <w:numId w:val="33"/>
        </w:numPr>
        <w:spacing w:after="0" w:line="240" w:lineRule="auto"/>
        <w:jc w:val="both"/>
        <w:rPr>
          <w:rFonts w:ascii="Constantia" w:hAnsi="Constantia"/>
          <w:sz w:val="20"/>
          <w:szCs w:val="20"/>
        </w:rPr>
      </w:pPr>
      <w:r>
        <w:rPr>
          <w:rFonts w:ascii="Constantia" w:hAnsi="Constantia"/>
          <w:sz w:val="20"/>
          <w:szCs w:val="20"/>
        </w:rPr>
        <w:t xml:space="preserve">Yunanistan’ı desteklemekten vazgeçtiklerinin </w:t>
      </w:r>
    </w:p>
    <w:p w:rsidR="00151245" w:rsidRDefault="00151245" w:rsidP="007F0685">
      <w:pPr>
        <w:pStyle w:val="ListParagraph"/>
        <w:numPr>
          <w:ilvl w:val="0"/>
          <w:numId w:val="33"/>
        </w:numPr>
        <w:spacing w:after="0" w:line="240" w:lineRule="auto"/>
        <w:jc w:val="both"/>
        <w:rPr>
          <w:rFonts w:ascii="Constantia" w:hAnsi="Constantia"/>
          <w:sz w:val="20"/>
          <w:szCs w:val="20"/>
        </w:rPr>
      </w:pPr>
      <w:r>
        <w:rPr>
          <w:rFonts w:ascii="Constantia" w:hAnsi="Constantia"/>
          <w:sz w:val="20"/>
          <w:szCs w:val="20"/>
        </w:rPr>
        <w:t>Türklerin bağımsızlığını tanıdıklarının</w:t>
      </w:r>
    </w:p>
    <w:p w:rsidR="00151245" w:rsidRDefault="00151245" w:rsidP="000C4ED3">
      <w:pPr>
        <w:spacing w:after="0" w:line="240" w:lineRule="auto"/>
        <w:jc w:val="both"/>
        <w:rPr>
          <w:rFonts w:ascii="Constantia" w:hAnsi="Constantia"/>
          <w:sz w:val="20"/>
          <w:szCs w:val="20"/>
        </w:rPr>
      </w:pPr>
    </w:p>
    <w:p w:rsidR="00151245" w:rsidRDefault="00151245" w:rsidP="005E58D2">
      <w:pPr>
        <w:spacing w:after="0" w:line="240" w:lineRule="auto"/>
        <w:ind w:left="340" w:hanging="340"/>
        <w:jc w:val="both"/>
        <w:rPr>
          <w:rFonts w:ascii="Constantia" w:hAnsi="Constantia"/>
          <w:sz w:val="20"/>
          <w:szCs w:val="20"/>
        </w:rPr>
      </w:pPr>
    </w:p>
    <w:p w:rsidR="00151245" w:rsidRDefault="00151245" w:rsidP="005E58D2">
      <w:pPr>
        <w:spacing w:after="0" w:line="240" w:lineRule="auto"/>
        <w:ind w:left="340" w:hanging="340"/>
        <w:jc w:val="both"/>
        <w:rPr>
          <w:rFonts w:ascii="Constantia" w:hAnsi="Constantia"/>
          <w:sz w:val="20"/>
          <w:szCs w:val="20"/>
        </w:rPr>
      </w:pPr>
    </w:p>
    <w:p w:rsidR="00151245" w:rsidRDefault="00151245" w:rsidP="00525343">
      <w:pPr>
        <w:spacing w:after="0" w:line="240" w:lineRule="auto"/>
        <w:ind w:left="340" w:hanging="340"/>
        <w:jc w:val="both"/>
        <w:rPr>
          <w:rFonts w:ascii="Constantia" w:hAnsi="Constantia"/>
          <w:sz w:val="20"/>
          <w:szCs w:val="20"/>
        </w:rPr>
      </w:pPr>
      <w:r w:rsidRPr="00B43BEF">
        <w:rPr>
          <w:rFonts w:cs="Calibri"/>
          <w:b/>
          <w:sz w:val="20"/>
          <w:szCs w:val="20"/>
        </w:rPr>
        <w:t>12-)</w:t>
      </w:r>
      <w:r>
        <w:rPr>
          <w:rFonts w:ascii="Constantia" w:hAnsi="Constantia"/>
          <w:sz w:val="20"/>
          <w:szCs w:val="20"/>
        </w:rPr>
        <w:t xml:space="preserve"> Manda ve Himaye fikri ilk kez Erzurum Kongresinde dile gelmiştir. Uzun süren tartışmalara neden olmuş ve kabul edilmemiştir. Sivas Kongresi’nde bu fikirler yeniden gündeme gelmiş; ancak kesin bir dille reddedilmiştir.</w:t>
      </w:r>
    </w:p>
    <w:p w:rsidR="00151245" w:rsidRDefault="00151245" w:rsidP="004E1CB3">
      <w:pPr>
        <w:spacing w:after="0" w:line="240" w:lineRule="auto"/>
        <w:ind w:left="340" w:hanging="340"/>
        <w:jc w:val="both"/>
        <w:rPr>
          <w:rFonts w:ascii="Constantia" w:hAnsi="Constantia"/>
          <w:b/>
          <w:sz w:val="20"/>
          <w:szCs w:val="20"/>
        </w:rPr>
      </w:pPr>
      <w:r>
        <w:rPr>
          <w:rFonts w:ascii="Constantia" w:hAnsi="Constantia"/>
          <w:b/>
          <w:sz w:val="20"/>
          <w:szCs w:val="20"/>
        </w:rPr>
        <w:tab/>
      </w:r>
      <w:r w:rsidRPr="00BA29DA">
        <w:rPr>
          <w:rFonts w:ascii="Constantia" w:hAnsi="Constantia"/>
          <w:b/>
          <w:sz w:val="20"/>
          <w:szCs w:val="20"/>
        </w:rPr>
        <w:t>Manda ve Himaye fikrinin kesin bir dille reddedilmesinin temel nedeni aşağıdakilerden hangisi olabilir?</w:t>
      </w:r>
    </w:p>
    <w:p w:rsidR="00151245" w:rsidRPr="00276F0E" w:rsidRDefault="00151245" w:rsidP="004E1CB3">
      <w:pPr>
        <w:spacing w:after="0" w:line="240" w:lineRule="auto"/>
        <w:ind w:left="340" w:hanging="340"/>
        <w:jc w:val="both"/>
        <w:rPr>
          <w:rFonts w:ascii="Constantia" w:hAnsi="Constantia"/>
          <w:b/>
          <w:sz w:val="12"/>
          <w:szCs w:val="20"/>
        </w:rPr>
      </w:pPr>
    </w:p>
    <w:p w:rsidR="00151245" w:rsidRDefault="00151245" w:rsidP="007F0685">
      <w:pPr>
        <w:pStyle w:val="ListParagraph"/>
        <w:numPr>
          <w:ilvl w:val="0"/>
          <w:numId w:val="41"/>
        </w:numPr>
        <w:spacing w:after="0" w:line="240" w:lineRule="auto"/>
        <w:jc w:val="both"/>
        <w:rPr>
          <w:rFonts w:ascii="Constantia" w:hAnsi="Constantia"/>
          <w:sz w:val="20"/>
          <w:szCs w:val="20"/>
        </w:rPr>
      </w:pPr>
      <w:r>
        <w:rPr>
          <w:rFonts w:ascii="Constantia" w:hAnsi="Constantia"/>
          <w:sz w:val="20"/>
          <w:szCs w:val="20"/>
        </w:rPr>
        <w:t>Himayesi istenilen devletlerin yeterince tanınmamış olması</w:t>
      </w:r>
    </w:p>
    <w:p w:rsidR="00151245" w:rsidRDefault="00151245" w:rsidP="007F0685">
      <w:pPr>
        <w:pStyle w:val="ListParagraph"/>
        <w:numPr>
          <w:ilvl w:val="0"/>
          <w:numId w:val="41"/>
        </w:numPr>
        <w:spacing w:after="0" w:line="240" w:lineRule="auto"/>
        <w:jc w:val="both"/>
        <w:rPr>
          <w:rFonts w:ascii="Constantia" w:hAnsi="Constantia"/>
          <w:sz w:val="20"/>
          <w:szCs w:val="20"/>
        </w:rPr>
      </w:pPr>
      <w:r>
        <w:rPr>
          <w:rFonts w:ascii="Constantia" w:hAnsi="Constantia"/>
          <w:sz w:val="20"/>
          <w:szCs w:val="20"/>
        </w:rPr>
        <w:t>Bu fikirlerin ulusal bağımsızlığa ters düşmesi</w:t>
      </w:r>
    </w:p>
    <w:p w:rsidR="00151245" w:rsidRDefault="00151245" w:rsidP="007F0685">
      <w:pPr>
        <w:pStyle w:val="ListParagraph"/>
        <w:numPr>
          <w:ilvl w:val="0"/>
          <w:numId w:val="41"/>
        </w:numPr>
        <w:spacing w:after="0" w:line="240" w:lineRule="auto"/>
        <w:jc w:val="both"/>
        <w:rPr>
          <w:rFonts w:ascii="Constantia" w:hAnsi="Constantia"/>
          <w:sz w:val="20"/>
          <w:szCs w:val="20"/>
        </w:rPr>
      </w:pPr>
      <w:r>
        <w:rPr>
          <w:rFonts w:ascii="Constantia" w:hAnsi="Constantia"/>
          <w:sz w:val="20"/>
          <w:szCs w:val="20"/>
        </w:rPr>
        <w:t>Bu fikirlerin padişah tarafından onaylanmaması</w:t>
      </w:r>
    </w:p>
    <w:p w:rsidR="00151245" w:rsidRPr="00BA29DA" w:rsidRDefault="00151245" w:rsidP="007F0685">
      <w:pPr>
        <w:pStyle w:val="ListParagraph"/>
        <w:numPr>
          <w:ilvl w:val="0"/>
          <w:numId w:val="41"/>
        </w:numPr>
        <w:spacing w:after="0" w:line="240" w:lineRule="auto"/>
        <w:jc w:val="both"/>
        <w:rPr>
          <w:rFonts w:ascii="Constantia" w:hAnsi="Constantia"/>
          <w:sz w:val="20"/>
          <w:szCs w:val="20"/>
        </w:rPr>
      </w:pPr>
      <w:r>
        <w:rPr>
          <w:rFonts w:ascii="Constantia" w:hAnsi="Constantia"/>
          <w:sz w:val="20"/>
          <w:szCs w:val="20"/>
        </w:rPr>
        <w:t>Bu fikirlerin ekonomik gelişmeye engel olması</w:t>
      </w:r>
    </w:p>
    <w:p w:rsidR="00151245" w:rsidRDefault="00151245" w:rsidP="00347FDB">
      <w:pPr>
        <w:spacing w:after="0" w:line="240" w:lineRule="auto"/>
        <w:ind w:left="340" w:hanging="340"/>
        <w:jc w:val="both"/>
        <w:rPr>
          <w:rFonts w:ascii="Constantia" w:hAnsi="Constantia"/>
          <w:sz w:val="20"/>
          <w:szCs w:val="20"/>
        </w:rPr>
      </w:pPr>
    </w:p>
    <w:p w:rsidR="00151245" w:rsidRDefault="00151245" w:rsidP="00276F0E">
      <w:pPr>
        <w:spacing w:after="0" w:line="240" w:lineRule="auto"/>
        <w:ind w:left="340" w:hanging="340"/>
        <w:jc w:val="both"/>
        <w:rPr>
          <w:rFonts w:ascii="Constantia" w:hAnsi="Constantia"/>
          <w:sz w:val="20"/>
          <w:szCs w:val="20"/>
        </w:rPr>
      </w:pPr>
      <w:r w:rsidRPr="00B43BEF">
        <w:rPr>
          <w:rFonts w:cs="Calibri"/>
          <w:b/>
          <w:sz w:val="20"/>
          <w:szCs w:val="20"/>
        </w:rPr>
        <w:t>13-</w:t>
      </w:r>
      <w:r>
        <w:rPr>
          <w:rFonts w:ascii="Constantia" w:hAnsi="Constantia"/>
          <w:sz w:val="20"/>
          <w:szCs w:val="20"/>
        </w:rPr>
        <w:t>)İtilaf Devletlerince hazırlanan Sevr Antlaşması’nın şartları, İstanbul’da padişah başkanlığında toplanan Saltanat Şurası’nda görüşülmüştür. Saltanat Şurası’nda Rıza Paşa’dan başka herkes anlaşma şartlarını kabul etmiştir. Osmanlı anayasasına göre uluslararası anlaşmaların geçerliliği Mebuslar Meclisi’nin onayına bağlanmıştır. Meclisin daha önce kapatılmış olması bu imkânı ortadan kaldırmıştır.</w:t>
      </w:r>
    </w:p>
    <w:p w:rsidR="00151245" w:rsidRDefault="00151245" w:rsidP="00276F0E">
      <w:pPr>
        <w:spacing w:after="0" w:line="240" w:lineRule="auto"/>
        <w:ind w:left="340" w:hanging="340"/>
        <w:jc w:val="both"/>
        <w:rPr>
          <w:rFonts w:ascii="Constantia" w:hAnsi="Constantia"/>
          <w:b/>
          <w:sz w:val="20"/>
          <w:szCs w:val="20"/>
        </w:rPr>
      </w:pPr>
      <w:r>
        <w:rPr>
          <w:rFonts w:ascii="Constantia" w:hAnsi="Constantia"/>
          <w:sz w:val="20"/>
          <w:szCs w:val="20"/>
        </w:rPr>
        <w:tab/>
      </w:r>
      <w:r w:rsidRPr="00321A9A">
        <w:rPr>
          <w:rFonts w:ascii="Constantia" w:hAnsi="Constantia"/>
          <w:b/>
          <w:sz w:val="20"/>
          <w:szCs w:val="20"/>
        </w:rPr>
        <w:t>Parçada Sevr Antlaşması ile ilgili vurgulanmak istenen temel düşünce aşağıdakilerden hangisidir?</w:t>
      </w:r>
    </w:p>
    <w:p w:rsidR="00151245" w:rsidRPr="00276F0E" w:rsidRDefault="00151245" w:rsidP="00276F0E">
      <w:pPr>
        <w:spacing w:after="0" w:line="240" w:lineRule="auto"/>
        <w:ind w:left="340" w:hanging="340"/>
        <w:jc w:val="both"/>
        <w:rPr>
          <w:rFonts w:ascii="Constantia" w:hAnsi="Constantia"/>
          <w:b/>
          <w:sz w:val="10"/>
          <w:szCs w:val="20"/>
        </w:rPr>
      </w:pPr>
    </w:p>
    <w:p w:rsidR="00151245" w:rsidRDefault="00151245" w:rsidP="00276F0E">
      <w:pPr>
        <w:pStyle w:val="ListParagraph"/>
        <w:numPr>
          <w:ilvl w:val="0"/>
          <w:numId w:val="35"/>
        </w:numPr>
        <w:spacing w:after="0" w:line="240" w:lineRule="auto"/>
        <w:ind w:left="709" w:hanging="283"/>
        <w:jc w:val="both"/>
        <w:rPr>
          <w:rFonts w:ascii="Constantia" w:hAnsi="Constantia"/>
          <w:sz w:val="20"/>
          <w:szCs w:val="20"/>
        </w:rPr>
      </w:pPr>
      <w:r>
        <w:rPr>
          <w:rFonts w:ascii="Constantia" w:hAnsi="Constantia"/>
          <w:sz w:val="20"/>
          <w:szCs w:val="20"/>
        </w:rPr>
        <w:t>İtilaf Devletleri’nin, Türk vatanını parçalamak istedikleri</w:t>
      </w:r>
    </w:p>
    <w:p w:rsidR="00151245" w:rsidRDefault="00151245" w:rsidP="00276F0E">
      <w:pPr>
        <w:pStyle w:val="ListParagraph"/>
        <w:numPr>
          <w:ilvl w:val="0"/>
          <w:numId w:val="35"/>
        </w:numPr>
        <w:spacing w:after="0" w:line="240" w:lineRule="auto"/>
        <w:ind w:left="709" w:hanging="283"/>
        <w:jc w:val="both"/>
        <w:rPr>
          <w:rFonts w:ascii="Constantia" w:hAnsi="Constantia"/>
          <w:sz w:val="20"/>
          <w:szCs w:val="20"/>
        </w:rPr>
      </w:pPr>
      <w:r>
        <w:rPr>
          <w:rFonts w:ascii="Constantia" w:hAnsi="Constantia"/>
          <w:sz w:val="20"/>
          <w:szCs w:val="20"/>
        </w:rPr>
        <w:t>Anlaşma şartlarının Saltanat Şurası tarafından onaylandığı</w:t>
      </w:r>
    </w:p>
    <w:p w:rsidR="00151245" w:rsidRDefault="00151245" w:rsidP="00276F0E">
      <w:pPr>
        <w:pStyle w:val="ListParagraph"/>
        <w:numPr>
          <w:ilvl w:val="0"/>
          <w:numId w:val="35"/>
        </w:numPr>
        <w:spacing w:after="0" w:line="240" w:lineRule="auto"/>
        <w:ind w:left="709" w:hanging="283"/>
        <w:jc w:val="both"/>
        <w:rPr>
          <w:rFonts w:ascii="Constantia" w:hAnsi="Constantia"/>
          <w:sz w:val="20"/>
          <w:szCs w:val="20"/>
        </w:rPr>
      </w:pPr>
      <w:r>
        <w:rPr>
          <w:rFonts w:ascii="Constantia" w:hAnsi="Constantia"/>
          <w:sz w:val="20"/>
          <w:szCs w:val="20"/>
        </w:rPr>
        <w:t>Anlaşmanın hukuki olarak geçersiz bir belge özelliği taşıdığı</w:t>
      </w:r>
    </w:p>
    <w:p w:rsidR="00151245" w:rsidRPr="00D414EC" w:rsidRDefault="00151245" w:rsidP="00276F0E">
      <w:pPr>
        <w:pStyle w:val="ListParagraph"/>
        <w:numPr>
          <w:ilvl w:val="0"/>
          <w:numId w:val="35"/>
        </w:numPr>
        <w:spacing w:after="0" w:line="240" w:lineRule="auto"/>
        <w:ind w:left="709" w:hanging="283"/>
        <w:jc w:val="both"/>
        <w:rPr>
          <w:rFonts w:ascii="Constantia" w:hAnsi="Constantia"/>
          <w:sz w:val="20"/>
          <w:szCs w:val="20"/>
        </w:rPr>
      </w:pPr>
      <w:r>
        <w:rPr>
          <w:noProof/>
          <w:lang w:eastAsia="tr-TR"/>
        </w:rPr>
        <w:pict>
          <v:shape id="Diyagram 23553" o:spid="_x0000_s1033" type="#_x0000_t75" style="position:absolute;left:0;text-align:left;margin-left:-1.75pt;margin-top:28.05pt;width:274.55pt;height:99.85pt;z-index:-251656704;visibility:visible;mso-wrap-distance-top:19.2pt;mso-wrap-distance-bottom:29.46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wuJebpBAAAK5aAAAWAAAA&#10;ZHJzL2RpYWdyYW1zL2RhdGExLnhtbOxcy24bSZbdDzD/QHAWsxhEKd4PoeRCRGTmoAC7y2i7ezOY&#10;RZqkJE7xVUzKZU+jv2fW9Q1TH9Ynkg8xqUcFZVmyq8swJDIpZkbcvHHy3HPvjW+/+zCd9N6Pls14&#10;Pjvrs29ovzeaDebD8ezirP+XtxWx/V6zqmfDejKfjc76H0dN/7sX//ov3w4vpqfDelW/mg9Hkx7O&#10;MmtOceysf7laLU5PTprB5WhaN9/MF6MZPj2fL6f1Cm+XFyfDZf0zzj+dnHBK9clwXF8s62l/c5L6&#10;AaeY1uNZ/0U7psXqZbPavuxN0+i+H571/8ajEKJUhsRgPZGWlsRpaYkqAqdGWVNy+fd+b/VxgVkO&#10;54Pt6ZZvRqveZP4Wx9N5rpaz0+l4sJw38/PVN4P59GR+fj4ejDa/6uUqTcqdiJNJ/XF+tTp5sxot&#10;/rJ4vZwPRk3Tx5livUonWmyP/NQcd251Yk9+uhoPfmxWHyejk2Y8XUxG7N9Yv/dTszn3+li/N3jA&#10;qQfzyXzZnLS/zq8mPJ1lc9rtsX5vcTkZLuEu/ZO1pRtMEC9PklMsbrO+Epo7qgpSWCaJLIUlnoWK&#10;GO+jLCtb6lD+vWPy9hJvz/r/9Wq0Gs/+G8O4alZ437nmi2/r0w/ny2n6jfvQ+3DWN05a2OLjWd85&#10;KQxNQ6xPRx9WvUH6lHOn4OMDfK4FPrbp85Prs8zm1Xgyab8zmaVv7g7gj9ZHRufno0Hysu2M0+zX&#10;dsDU69N38+HH1hz4QrN6096ldHyRfuAP8eP1sjep0wpbLcnbP2OF/S+GSykMUJ8288l4mAbRvvnY&#10;xMmy976enPWxZobzn99iKnCjulnhg7M+bf+1X7y8Gv0AG7R/u5l2U68OD02upoeH6snisu4exGSb&#10;9tKtcTpDmtS4H+06Oa8HWCuxnozfLccbO9d7n/zHdEZG9fqDQXPwwaDZWB7GSDNdvXgzn/V+aKb1&#10;bPLrL71Xo3dXTT3D78Fk3IxnuGT9///36y8TYMqvv6Q7BlvjJ76LnzBt63vp2J0+yArhhS4ciYUx&#10;RErDSDC2JFzZGEonC0n5DgEW9fLtsp5hxQ4+zFoAoTq6qoqRVFZrIgvjiQekEMmlUFJ4UwbVcWG4&#10;RxrLZm2kl7/tHqPZ8HW9rP984CBrH82apXPGC69KUlYRs1TWEkulI0ZhZWBFeE7dbpbN+N3XOctS&#10;R++BGaTCfcQsaSQ2aklMrJgToah8jJ2bsYasB+AJHhKKiRZQjAGMtYDxB6AAjzYY8+UCyqtxU/9I&#10;EpgATce9H7GwlpN6+esvM/zH23dXk95oOJ5MR834QYhiSm2pLzUppGvXWkGccZz4MlYU7misuOYU&#10;NxGl8NYXQTvCilgRCS5EQqCBGOGjKQQvKGcdJ34eRKmoFZUvKGFKUACfqojXzGKqKpTgTdZocQ+i&#10;fCWzNLwCNIpIKJMBT4dAiStNJEJRiUO2CJR2bsaDEYVZ6ZTULaQopYXWm2fnl89RQG3/yUlKD/++&#10;exBYMKN4qTUnsWSKyEp6YgtXATuoKn3pXeXtbhndBAsbtDa+LME3ELpIKlSCGZxN+FIUnhegth3/&#10;fCawsMqI4DSWUQILRhFB6qIAyTKWOa5okCD6LRc869+kH1/JLENlpXWIXyQgnID/CeIpDySUWhSG&#10;VYUucC83UWgbQT40nOFGSDC3FiwQrwgtvhqw+KcPaN6GV6/+/TEil1jYEK0rSBAtp1ccbLdSpOSl&#10;9xaMV3M8mzaL6iZ0GMc4UKIi2gpAhxVAHu4picp7YXkM8OWOtz4PdCgubOGjS8NkWFkOw/SxIFQr&#10;qw1oRHDXbOomdHwls6wEq5SIiqjKOMwSvCooQAcNsXJUBx+Vub6XS8htHRjBAd8088H3Rb6mtcCX&#10;/lRPEasv5/PVDJIYFBwca6WJOFslKr+9yKh52epWf62XzfrY4PJV/WHjEYPL18vR+ebNcLzcvKpn&#10;4+nL99ARk0wxeT9pI/sU8Kar7J9vHZwnQFyf+zd1I2Mt51DnYCg88CRoEx6aVhImtHIVU5XUVa61&#10;8jSo1jJra0HdW8yb8eoWc3VXyN2ag4C2WLgCA8Z9B3eOkmANUmK45QXjtgzy2qeTtXY3IsmO6cD1&#10;3T56/C/fXNaL/cG/fIf7A7nmYvYnOAFUsnSB1gu+H0Icgy62O9C6hUk3Mt3HtcK1Vsl6yzk8RiFc&#10;2ZLB+Vp5Y8pZBr0Q0ppRilHXfVJBluNSraU3S6mxvHWTa+ltsWxW/zmaTzGIBlcYzJez0RL2qE/r&#10;962mW59eDHuz1pHr4f9g+OfTCdRieF2PacY38ej+32A0nb9h7d9AMNqcMUlHm6velN6WF+922luk&#10;CAOKdjCPLbOtL9PKWF2dbdb7+azPk6FhtHpx1j+H9IaX08UQ1Gl20e/VkwuI9oPV2kqdbzfPPPpk&#10;1qJuLteY0A5tc7vvFVHvXkkIzsCqjEWwHLCSKsXwDAQdxiEuKC1V6fbo8yOvJGhyo9lqLb3ulki7&#10;mpaj928/7K2b2xeS3C3rLh6mtdXi655quz72Gjh7cBByxWS0Kmf1u8louP6sFcM3oNo9821Im1x8&#10;6+6bRbaEkn29xLDaOyuiPcl67adRPYV8CWVBMIG4RrOSI8yxmnhnAtGhKE2g2kPa+2yA/3Y5hio/&#10;OQIy9zH0bshMht+ApNaacqBgyj84zZTsgiSeawgH1yC5eb2+Kdssx8H9W21HfCdMdhBwjdnrMz4S&#10;BBqL+WyCkv10A+ShzdF9gRDpl/WE78g5PB8YPs08Hh0WLaPKlUhqGO8Ai9QjscYLTRBtl4YJG7mC&#10;EL4NDe6HxczUQQLANUG6JuE7UNzQyT3ekLwtoceteUE8VqMxiGxcMAhNHE/LPQoiiqoQ1ARVlNfZ&#10;inSRHZDe5EfHD3+BBNYedh859lKXFVWIqMDwkvoLJu8FR1RmmOc2Ol/sSR2/Mfa8fEZLzx6Nm1pT&#10;xVJQh9Aj2b5KUg1YFIHsjLwWLULJda7rHD3+Y7kpmFzXx47kplRKm9gncBc8mtH269dpnN8jOWVK&#10;Y3ltxOUONDMH+RnrEgnqvWwwcoVfKDY/1UweHZ09spSSlxb0BYlmKStOQkohI7OgXdTal2Yv5Xw/&#10;vB29xI4krTeozB+kNbeyIFTKlBVDHjCyVBBgoNRJXhFFSxYKiN4sPzY5+jYfT1qRzc7A0j3SylI4&#10;D3RI6CmNYaoN3a/R8+tjrVxIFH1tuGgHG7ljm8P72KjtBjC/ON76VDN5dGwMhQssoIqGmZQp0ijN&#10;Q8ggUCFWeqtiiEplB/SZKerk9Y/FXJ1CootLoHoQqGhD1QmId8RbXTLk77UqA5L3ecT7+OF/GnNV&#10;KZ+AiJoYKsBckUzEE0loxNzIckdtrctXVfPy5o/LXHmUjgWHwgkK0iop0o2OV4BfVuA118hqFLm2&#10;P3r8xzJXmYW2d6uqjjtr1tgrmGH0QDH4PTJXwThD/njNRjvoLKy7RVVwTH2hzPWpZvLo6Ow51wop&#10;CoIsrkL2haPALsW6QDyUKMmgjKw+2xI7krneiA3/YK65zNXhdnIbLCkKVKbIEDwJjOIHUjVVGVBw&#10;4LKzkUcj6fHMFQH8ccwVtbmaOoQ2YK6o82Wo/W7j3m09+NfHXIWjjG9LxjrYKFGXvJ7dPnNlTG6e&#10;GF8cdX2yqTw+OjKPuI5LUlQW3NVrRWyiskGUYFDKQ8jMXjZVXsXUo3JXz0r880RpW4C7Sk5cLDwK&#10;T4uq5Bx1FnsVnenC96iuxw//07irrywUFMisiEhRp0mRW3eegwqKBFiyhMq3Vwtz/9jzyrgel7uW&#10;qPiMGlo9ymbhOqaAYC9R+Rs9Q2EDsyGE7IqAo8d/LHdFkWoG3t7JXTmafRxboy9qA+iBbPB7pK5S&#10;4yGzVRA68KysuEVYYHjEfqHc9cmm8ujwjISYEhbtIAX6QdBtViWMqCzhlRORcl5Ei1advNj86DV2&#10;JHm9Icb9QV7vIK+bLOKuvRONWfuv93o980oBe81ycExr6HDUtJ2bf8t0CZz+hyVKdXCH01fb16nE&#10;atNZ1l46s7Jzm2htv5NXJ7nJwMJIe4bxotReouOECnB+GVMqQlfIYNpKI9zTBY9d4eSHczQnPtBM&#10;mZWOWzPBNB0z4dGdpvuJDbe3mwGPYIuCIRJpCQ5hAtIyqE4noBUgEBaF+gdRz74ZMgX6nbdk5oCe&#10;wQw0iOBRgUoKSJZIADOaWCx0zFAFjRpVeEW3dmDfDJnR3rUZ8gSFZzADwsKy0rKCtoHKaPQMWwJy&#10;D+UD2X0pYgVVMXSeFvtmyCzK3DNDVhnbM5ghr/XiwWiQ6S/biUPT6aDBPmhmdtJ0QDMvTLkVLfIa&#10;2B5smEw82RoGbPpOw2T2I3YNk9Xdd6th8jqiH2yYzKW1Nczh86PjMXmt3x3D5JUT3WoYH8pYRoN2&#10;TlaktD+Kahyt0EsonAwl0CaKLv/cR5RMdrFDlEyye5eZPuNjNmK2NqIBnRlkx1CpL0hAeJTUZGSb&#10;KimC7oa6oM77lsgkEDtLZDYLPIMlLEoAaGCexOgQ9HM0l6L0wxBToQ9Aov/Gy26y8MASmTPbWSKz&#10;7eAZLMGw9UeFFB2JDvVyMvVNBzQOoCGiiF5FarjuFvx9oiUyy8a3ljhE18+5OgxPXcXIq9AkBDEO&#10;+RB9EYSVjLEKeRZ3ULn5qZbIq6zeWuLwAfwZLSErh44vURFURKEliqH+0xYolQIBq2Tl0U95IEce&#10;WOJYnMismd1a4gl9Im1pwdtNikoG4QJoSZyjkohYFmVV8aBcl4oeWCJzZjucyCy/3Vri8BH7GX2i&#10;CsE4lXqmwMLx7PBo/OIQfFFHV3pNC+/VvThxrE9kFvNuLfGEqwN3vrQh7ZqEEm+YA4KxFWgdhHJM&#10;FTZzcegH74QnBz6RObOdT2SWBW8t8YQ+EQPqVrAICEeOIvWGIF61qGJB0IqK3oi664OC60+0xJGR&#10;+xPiBHpIObYXQVthpEjgSK+wlRFwwjjvSoaYnvtu6fYnWiKzwHHrE0+4OpQoUK1eVQS7LyGBjeYa&#10;BO9wjAr5LIGOIZjjXsQ8Ficyq9a2ljjU/j4jYkLLcbRE0zTEK8AmnAKNxSF1TkWD/a00auruRczM&#10;me1wIrMAbmuJJ8QJX+hoK5TmYTOoZAns4oK28pSdFTHoSKF0XW9Yk/JbB6vjWJ/ILKfbWgIFYcmI&#10;Oz34M/qE0ejz1wHoUDIU+gWQCsg8kH+1x34ACu3T/t4ILHNmO5/ILMzbWuIJfUJU2GUQ5dgEIjfY&#10;dtphAG3ZBruvKMOjQwhWdUPyA5841hKZ9VNbSzzhswMFkg7GAJ9qi9ULPEB9ieADe1FBsihlJfy9&#10;seixlsgsMdpa4gmfHcCE0kNlIthGA/qEQ9scCHRBBFPY6o1qbALVrXE78IljccLnVY1sLYFip6fC&#10;iRKEEi30GnsbQvhGLKoIyuBRVIHN7zQLDJ3W9yJm5sx2OOHyClC2lnhCnChQRGWw4x9RJfaakAz5&#10;oZQzTo9SqdFv7pXuVvZ8qk/klbNsLYGCjKfyCV14PEax14ZAVRCCD1WiqQW7s0AOh5yXdkW03ezQ&#10;gSUyC3V2PpFZGLO1xBP6hLAWCgWUXJVSZNi8DVQCe2+RAnszVNSbQsZ7feJYSxyp6H62Z0ebcN/P&#10;sr+72MjdP1/OsfXwem8QlFJududIRZVXy/GN/Ztv3S95swl02i3Z7raAxinbi27P2b7Z7TL94h8C&#10;AAAA//8DAFBLAwQUAAYACAAAACEAUs90NSkBAABrAgAADgAAAGRycy9lMm9Eb2MueG1spJLLasMw&#10;EEX3hf6D0D6R7ZjWMbazCYWsumk/QJVGtkCvSkrd/n3HSSjpqpDu7szA4XClbvdpDfmAmLR3PS3X&#10;BSXghJfajT19fXlaNZSkzJ3kxjvo6Rckuhvu77o5tFD5yRsJkSDEpXYOPZ1yDi1jSUxgeVr7AA6P&#10;ykfLM45xZDLyGenWsKooHtjsowzRC0gJt/vzkQ4nvlIg8rNSCTIxaNdUDerknq6qetPU6BpxWxb1&#10;lpI33G4e67KuKBs63o6Rh0mLixq/wcxy7VDkB7XnmZNj1DegpOboY5EmR9tGMAeZLma4+AfwAsEa&#10;/i7eK6UF7L04WnD53D6q8IxPnyYdEtbZSrSJB1ku2fhTrpb8nk55s2RxzvVSNPtVz/WM+fqPDN8A&#10;AAD//wMAUEsDBBQABgAIAAAAIQDSM9z5HQEAAGYDAAAZAAAAZHJzL19yZWxzL2Uyb0RvYy54bWwu&#10;cmVsc7STXU/DIBSG7038D4R7Szs/Y0Z3YWOyxBt1/oATSlsy4FRgav+9uOliE1a92SU84T1Pcl7m&#10;iw+jyZt0XqHltMhySqQVWCvbcvqyuj+7ocQHsDVotJLTQXq6KE9P5k9SQ4iPfKd6T2KK9Zx2IfS3&#10;jHnRSQM+w17aSBp0BkI8upb1INbQSjbL8yvmfmfQcpRJljWnblmfU7Ia+jj572xsGiVkhWJjpA2J&#10;EaxW0Dowjxsl1s9h0DKGg2tl4PQbefa6h0UW5SlLe82O4PUAA25CwklvwaRPcQSfCgIkbOp4Pely&#10;ecDFKOHQYxMygYbt1vW1putxE37WVDl4jz1MGezIpMTFAYlEKf9dnDvU6HxCSGzB3oeNfkf5CQAA&#10;//8DAFBLAwQUAAYACAAAACEAxKL8zN8AAAAJAQAADwAAAGRycy9kb3ducmV2LnhtbEyPMU/DMBSE&#10;dyT+g/WQWFDrtOC0CnGqAmJha+kA22v8mkTEz1HsJoFfj5nKeLrT3Xf5ZrKtGKj3jWMNi3kCgrh0&#10;puFKw+H9dbYG4QOywdYxafgmD5vi+irHzLiRdzTsQyViCfsMNdQhdJmUvqzJop+7jjh6J9dbDFH2&#10;lTQ9jrHctnKZJKm02HBcqLGj55rKr/3Zati93L194hOmByx7ZVcfw/izHbS+vZm2jyACTeEShj/8&#10;iA5FZDq6MxsvWg2zexWTGlS6ABF99aBSEEcNS6XWIItc/n9Q/AIAAP//AwBQSwMEFAAGAAgAAAAh&#10;AFgvJsazBAAAPUMAABgAAABkcnMvZGlhZ3JhbXMvY29sb3JzMS54bWzsXN1umzAUvp+0d0DcryRd&#10;u3VR02lbV2lSNU1a9wAOGIJqTGY7Xfr2s00A54cAxtCE0ps0IB/7fBx/58eHXH9eRch6goSGMZ7a&#10;47ORbUHsxl6Ig6n95+Hu3ZVtUQawB1CM4dR+htT+fPP2zbUXRBM3RjGht9C3uBRMJ/za1J4ztpg4&#10;DnXnMAL0LF5AzO/6MYkA419J4HgE/OPyI+Scj0YfHC8EAQGRvRYCNEREIMS2tcTh3yX84U3tJcGT&#10;KHRJTGOfnblx5MS+H7pw/QEIE1NfOldOokLy4S/RuX0jNWMhQ9B6Amhq205yyYPU3bziAnZPWXKX&#10;/2+x5wVHSErkomxrQUIO6YjPJGQ4EjFlCGXPCN7PkIVBxMfh2IOj9fR+iNA3RLh0K4JsPrUJXEDA&#10;+F0wkcBCfjdZDHBdiNk4myEfmiwMhbiiJKRIyUYlQqDvQ5clctZwsNV9Kjm7cpctO7v0fXOkBCFV&#10;PJGdflNgGO/AUKj4uVC8AJT3vQEFoDDAP7mBdIdMIarVEH85A0IdA1W6Q49jXz1BXB8YYQQALeYg&#10;4ZrLEf+Tm0rZcYWG8l7SVflwyQl9oK3Ueai6KECpfN0fahJuSzxp4d0qKH7RG04Wil9UV/yyN4r7&#10;wY8o+IWAW88bCZ5gIWb6VFI6+oiYpJZXYKs8ckp2ElvVDpxkjPDiT4YHu/tcxKt+MrOX3zDDY+Hu&#10;aSvToOHsgQBMz2+7i6pr0cLLxdB+8Lvv4NR6EkYIejaAaqu5kBFQ00083rOJ10UIZRsVROPdpLSl&#10;FsdWeRnHCDguQCheirLRZnReupKkqCRhaei5U0mVoj85l/K4xKprl55KlTMOM6CUaVfuTIAsdpVM&#10;w+fAW1ctrw7EYU0R1i/uCaR2nW3pE0uMyFTOfDJI1agn9CetFiZSo57Qn7RaKF6jnvChN/WEBSDf&#10;5oWReEVyMEWjnNu68ULGIyEVxl3mqAijKY41BaO+q1Hh2OWTinD0h1ZVOHZZpiIcx0a2pctucZPt&#10;SzhK15NGw+n2UAvmItjNIrPakrKRSax/AlFzbpHjW22+EgPVsvKnA2FvU7BzbjxtsLXZcBvsjy2C&#10;nTPvaYOtzbXbYBecvRpJz3NePz2w/eCL62rklGnOrJxPa5GHzCZFr9N2S86RFJW8R9NFpRjfDZgf&#10;7Mkyjrk82xvs/FAfnHHMGfkiuq6MoX7RorfMs9/WCdw4zrOBTLolExqj0GtC4aXZy6vziRLShnQx&#10;oLpzQC8M9WsDehgg3YZURst3MT8W/Fe7nXgz087c2UaHaEEIXXDuKjJRNXuvJfNw5nOAghrM2Zoe&#10;p+e205B0MCalq7GWAQ/GlL37ImPAwZIGS0pfe9LugpUOTqMZo/VyUF6FOT2ul6Bq1OhbB7XDkrzx&#10;vFeCqlGLbx3UDkvv7YCqUXNvHdQOS+zGQeWNq/OFfhNhQbztKPHPuulC/4RO1fn0+NV7/NocYpo3&#10;/xVkYYczptIj504xFhsyTd+N9MIyYgDjPW8gbaS/Wfxv1Li3uwZaN3Dj4PP3CY6dQVSdWwdY3UpG&#10;rJvAp4dVfYre4/b2vN9rgDeED1BOWosmaR34Zr3fEojkFyP4j17c/AcAAP//AwBQSwMEFAAGAAgA&#10;AAAhAIqSxaHdAwAAD1EAABwAAABkcnMvZGlhZ3JhbXMvcXVpY2tTdHlsZTEueG1s7JzdTtswFMfv&#10;J+0dIu96pIVtQhUp4kOVkBBCG3sA13FSC8cOtgvl7Wc7acokJlJKmBPOTZumOU7tn33O8d9Oj45X&#10;BY/uqdJMigSN90YoooLIlIk8Qb9vZl8PUaQNFinmUtAEPVKNjqefPx2leTHR5pHTc5pFthChJ/ZU&#10;ghbGlJM41mRBC6z3ZEmF/TaTqsDGflR5nCr8YIsveLw/Gv2IU4ZzhQtUF4JfUUSBmUDRUrC7Jb1I&#10;E7RUYlIwoqSWmdkjsohlljFC6zesjLv19/gwvlsycuurEWtWlJyOv4zR1FfOMMNpdI95glBcnUqp&#10;Jn+fIdhcalN9a48j81jaRqqKQlGpmG3T0Xg0ciXErsmeGmhCBT1Ip0fYni6owtZAmwRJZRbStkm5&#10;YGSmpDDOGk84yxfmJ8sjxSwbs1CUXhsUpUzZT80NmkIbQJdzHglbfoKETOmorl5zXXc3Lw/SuuHM&#10;6lrVh76xfXXET9tzWLpK0L79TXiiicrnZ1xFtj62G9o62te5e3WNZ+vvDNyFGeO8sXW4XratTdyl&#10;NMsoMY29a4+X7Rsjf3+LpLEvmJCqLsN2eeoq4DsNN+P6h2fV9XUPqBvA9wZ/bPlUHWj9qabFxZXl&#10;te6OwKvqK+HyuqcCiL3nCDOrHUcYti4VkL0nsp2dogth4BL7EsIcLRfcfS7SfbYDCUeVKb0y4XC0&#10;DoBWT9JDR+sb0OoJrSy/KPJrjglEr2Yu9ZYJvXN8zYz36fG/Zlc+9wMm9ZQ6DCZzGCRO2OgsId96&#10;kGg2v1FY6P3zEHPudlLAR5ONsvwXUOt0GLnx6fXtNxT75kCtUnU7c35dUFv7x3GQ/rGdNP68f2zn&#10;W7uW1bcOWARzLpcGpkUdTIu2hoG1Nq4fgfqzWS5qN66adNw5rVrNqWZL3S03OVohZnmwOLhZa98s&#10;5TpaoKz2RQd3tEBZ7RMtUFb7QqvE6mwRsEoB8eu5+PWUGsSxPo41iGd9pAZxrX/UwlSXdolr7WbB&#10;walLm6A1Ph9a0BoAkqFFpAEgGVq46SmSLD8hBMS9LkL/1qo4kWIGOLp6EGNrHH4fEIyOjp6L2RqH&#10;USduU36gQHZZUW1nG1zOOwdfFYyv0pKzFIJHZ1tEtvZWHkjIDmuXSXpPHZZncgpeKxiv5ScfM2k3&#10;5jxcwdNboSRa67wXwPiHycOJKT7hAiqBUfFOzKk/sJntrTezbZ11eRZD0997mm15FkMT3vvMYmiK&#10;e09Z2Oc5FmWA4aLdAsbzzwT0FEV6ewowQpl2GAUwApqZh+mkPqBqpej9zWpg8aJdrPm/Kx6bPw2w&#10;/2M4/QMAAP//AwBQSwMEFAAGAAgAAAAhAIuaILmhBgAAECEAABgAAABkcnMvZGlhZ3JhbXMvbGF5&#10;b3V0MS54bWzsWllv2zgQfl9g/4Og99qynTgH6hYF0gALpEnQuH2nJcpSS5EqRSfO/vodHhIpe5zD&#10;zfZY7FMkkTOc45uD47x+u65YdEtlUwo+i0eDJI4oT0VW8uUs/jQ/f3UcR40iPCNMcDqL72kTv33z&#10;5x+vs2V1ysi9WKkzmkfAhTen8G0WF0rVp8Nhkxa0Is1A1JTDai5kRRS8yuUwk+QO+FdsOE6S6TAr&#10;yVKSKnZMyB4sKlLyOFrx8tuK/pXN4pXkp1WZStGIXA1SUQ1FnpcpdX+IVProk+FkaFUY3ihaf6qv&#10;pUhp08RvjHaqVIxGt4TN4nhoP2W0SftfUqIuGmVX4TlS9zVYqXaMolqWYNVJkmgOQ22zkKAhVX1G&#10;FHHM4emDyCizr7VnXKuo0gtaNXCQPSMTaStWuD5KnPi1vKEqqguWSRChO792woY04z1oJk+gMQoH&#10;eqRr7o215l6pKWjVyNTpB1ZW+hFU0V+vpFVbf3bPzh3Az/M4QnmAah2PURw9wuMY5QGqdjzGmzys&#10;UwPFFksn3V0hGG3dnnnnGoq+6xt1z+jvgoRf3av7eqTvg5TJ38UhOq2E4fyU0NykOfg/nE2ONik6&#10;TCsnaEoAc3UpYfJCKaGHOFuXLiHrR5xUUFKkEIrDq8vut0T6VFp8IOs2JRbXkubuJSuleyK8rC5u&#10;odLrasZuWVcO+nyEaNrzLuHUFhNl7oTQHyGL5iuezmIgjSMioU+Ac+JI1LOYflvF9gwO9d6JStjS&#10;layGk6+tAjWBmu++L+WZ5mCEW1x0VS3YkTNx5/dIcYdtghrvmOgnp3l4zuJrrdyOvFzTDN9zrc71&#10;4mfC3F5fPEEVV8bL3FZpynoWG++n80dMkl9OZ61r28UUGirWBE1BauqaN2g1Hu//bC92JtJVRbnp&#10;xKZDSRlR0IM2RVk3cSRPF6wEQLXmzL4A2sGjtnbqA+3ZKVCoIBLMq0MVYeWSX2lMQPOpkRsEkcWa&#10;cayJ+JAOerbqXHB187ehBHhDzxvVam5aOxODG2CfHrb+s/I4Ae4cfVoEIkAzWoumVBSUpLnl2aG5&#10;R26pZvGj5AV6elMHJwAvOO1cgH80O/tsbRII1IVwTlI1i18lg6PnqNaUi7kkXLvPaxZZXslglExQ&#10;OVE1EVZ6nxGrY2ULfR8B4Or3JC1cvtLOakBr/Qly1bpsrP49Z1okbSVcbxe7waexzZUwxeicaPJY&#10;MjiebiQOjbSfGiwmaINUPnHh1cvvB2DnZ+X3h2IQUih4ZAPDFzc6gFGUoAiBnP0EJgE+xpODI5QT&#10;GpEPiDM4OTlGGaGg3WIUiHQ4mh6gnAAv28pdEwmZcU7XoHoQS66k9bIEahyUPpBmMkZlQc2D8tI7&#10;XTCeJHgaRU2EMgsEm+LmRmE0lyXhS4YDaXCMZxvUXAgnL9PTLYWwCew0wiGJmgnntCuDd7vbAhlE&#10;pMmRO5qVQxf+wfatYohafgvogZpJgmMLNfwWI2/2wXcHMRYtqLUfkmJn3KKGQeHtjYNCCTUMyigw&#10;zssGMO4x1FaPCfZiAfx0W3Xw96nSWwploz2yVZUQNt5zg58YvTva7q2GpYWxGSZdLOCiZzrgS+iB&#10;Rm0f7a9idWeZza5ginUFR2CyZ3UFttGRAvpIfYW2M8tUSE6h4tlx8b96WXBNW/YlKrO1HoC2bdlo&#10;OurwTtrlcbgctG3m3tG/djyUUY+d6QLlR3qm+B/Tfgcia0mbKz17MCby+NzRYIepxGNW0tv52pmx&#10;P5yAIYfzoYfuNdTEjY+LFWNUvedkwWhm17xDQ46+oVftgXUwcoDn+fpi/vGdvkY6eJi5ia6R4Ua1&#10;fsfTQsjPVEIuN82/0hIaK5iJgW/8LRAkTWHnDwiCVgqDR+sG6yR3F4Lb0RX8TMDgjty7EvVKp58z&#10;hbdk9gFGP0F32rs1u9YQb8Hk3pRqb8rFUymN0zYaIrlitDOCfnHxHKps3H7YdsWX5DKOKgJ5Rz+1&#10;Xuj4oPEBEOpP306wPKx/E7H32FwwGIrdlIsN37k8nXKAmL7QL/WowYjXVgEfme4u6Eufj8P9aseo&#10;PaN3pYSEu1f1sNGiuj7/B0TMjrLhMwiUDIMF40MXV+Z5R5M9ai/ZQU3wBfE30e3ZCf9Bi5iLsNlh&#10;Mb+jYECLFoxy2onQeX+ag0RBuzOOIAZ05d9Rf7p9zuddb/Q9852N1GFfH5oHNjVJ+1fYXvJ1pGgv&#10;jpJau/aHYlsB7yifGe0WwT8gCNuEuVW22gWvEIIdYwEHHrfcf9tBDf/H8OYfAAAA//8DAFBLAwQU&#10;AAYACAAAACEAnwx+ZIYHAABOMwAAGQAAAGRycy9kaWFncmFtcy9kcmF3aW5nMS54bWzsW9tuIzcS&#10;fV9g/6HRL/uw4Ihks9mkEc2gr0GAzGYQO8C+0q2W3Dt90Xa3PXaCfE+e5xt2PizFi2TJ8WwMZ+Q4&#10;hgRD4p3FYtVhVZH+6s1123hX1TDWfTf3ySvse1VX9ou6W839H84KJHxvnFS3UE3fVXP/phr9N6//&#10;/revFuP6ZDGoD9DQgzG68WSxauf+xTStT2azsbyoWjW+6tdVB7XLfmjVBNlhNXOd2mZGMeazRa1W&#10;g2p9N4h6xBCtqrtNfyDrNyO0dTn0Y7+cXpV9O+uXy7qsNmRoIsSWiNdmWeP6bKgqm+6uvh7Wp+t3&#10;g82W/7p6N3j1Yu4DozrVAkf82bbKNYWCmWbPnb4rO5BrPq69tl9UzTcw1k8BxVEmM4ZIERDEspQh&#10;EeQYRVTQjFCRJ4z97G8oeig5ut0tLbe9RrMcdXK9HFpv6Ke5HzKsPzCDOgH+eNcgCqEUhPrezdyP&#10;wpBgqdepTqrrySuhmkElC32vhHqBcSSorp/ZQXXD9TBOX1d96+nE3C/7oasGM4G6+nacdJPVwrFQ&#10;Lf5DfG/ZNrD7V6rxCCcU2/l22wA1e22IaQNzuhEhtZlVDz/2Tb0o6qYxmWF1njaDB8PP/RSHmGWG&#10;mIvL6jtYsCl2U45qulvUXLZ3i1SzvlD7hTD/aKcxnNibv+m8D3OfakYD0xQI6bJREyTbNQjA2K18&#10;TzUrUMFyslza6+2G/dOo12zN1HhhCTCkue1uOs3darmsygm2dSNuVsS0EozTTQO6pE6a7vtqCaoD&#10;wkMN68fS7clgtAnwBlhzrr+tJJkOuucS9nDblzyor+tyS9u2vxXy35vbLgg6mfn7btr2b+uudzuk&#10;Ma7aClUzEUf40rZ3KOAYYBBhXFsd3lP+mOKMZ5FAJEtA+YuQIJHmOYIiGmCch7kUh1F+vbjeqnsk&#10;QaONtkvJgsipwkbbI0plqAUXtJ0HUC3cUjWE6FE2eue0fQBpuNV1u52bJrp512u9hHItFnsFoEOP&#10;EqmHbev9IvWwvocWqa3qWIXRujNdJ/3iRvPnHH7h4BnXZVGDLn6rxumdGgAuYVPg9AaAveiHH33v&#10;w6ChZfzvpRoq32u+6ca5HzAqodm0mxl2M+e7me6yTXvASBAGmM0mKciDp7oS5pj7AFo2mU5Gce32&#10;xZdTv6yN/m+oNbs7Tqd6PWarQfhBUmAZzRVMoIc0iNf43qJanqnz0x/hXIFjCCTN9O1O16VOAB3v&#10;yslijzTnlJWoZqdBYlV1t+kGR6DstjZemqNnt10Q6qPPDgnlpoU+SvSZr07slyZaaZNoGtDZ98Aa&#10;IBVI8b331aDtJrAiDM37qH0zbtEB7KRF/+EMFAq2BXYPKoAF5mM6fulzyEx9zzGkprrzppt1tVQl&#10;GC+paurzodarBxRXOzX/bDtUKVtRjncqytHxa7BMml6f9p333diqrvn00XtbnV+OqoPfsqnHuoMp&#10;1f9++fSxAZPw00dtJcAmwDfwVjPaAeVG2q3k/9shyx/Bp92R/g/+chKQIKWIk5wihgVHsYwSxJMs&#10;jxLM46yID46/nHNMwZ7SACs5CZnbEmdukYAz7Mwtl7YC+xkAnoYaxLWpjGzda3Dt2VJWDu2IX8iY&#10;igSsJ7Cr2LWokIxc6a5RBeeLbfrszKqnWcfRwDqggSWiIs0DLBFOohwMLAxeLSA2yjANggBnSU75&#10;YRT8894VZkxo/wn0PQw4wdG+vr9E94qEHI52fg8kEMlc8S4msNBYmeDePTdX66lWckSFA6JCnMYx&#10;o7mAc14AKrCCoqRIUyTziMuU8ziP6GFQQdtazqyRnIUksFGWCIDASfzR77oNAxz9rqPfdfS75r52&#10;yH7rd72tR/UeaZ8LAiq19x6CAkOjhk8fO/iD7Pll41WLummrsX6U4/U4hHqY55UUYZQXhKMsJQFi&#10;NMpQwmiBQpyTJKMhJk8Q+SI6ug2mhjbFWBSR0ESybyPdfz3XiwYMR6FzqPZ8LyqJK941tLhw1tez&#10;M7SeaiVHQ+uAhhZNmSSJlIhg8LwYlhxJWoDSkwzSlMeByA5jaH3e/ZJUisjqfEAigu+EW16i+xUQ&#10;SjDYmibUt4cKgZD3hGQkCZ9pSOapVnJEhQOiQkwpD+FyG0EYPUQspikSYZAjyvIEJywJI1YcBhV2&#10;3C8imAwh9mDCMCEPuDsIj/7XC/C/Iq5vZdy9l8vYey+XsfdeLvMn33sJoW+2TLh+91rrOd57AVeP&#10;F1/biy8PPm8e5Vk9Enwe5lpJgFEqEoGyjMOlVpLEKCEYvuDVTpEnQRTI6ODwSlnAsbTPCmgoCFzs&#10;2ovGv+ytViAxoZtTYs+IYmJTvOtaEcKcafnsfKsnW8rRjDqgGZWD1ZJyCU+GIo4RizKBYoY5SmOS&#10;CUZEkiRP/XKQCgIOn3tMJAi+E095ib4V4wBum9DKHiyEIrgn4kIAf5+pc/VkSznCwgFhQeZZGAjO&#10;4BFhCjGXvGBIxoVAtJBBiinNUhEe/viPAhZG0nhX8Ggw4E7mj97VC/Cujq8Kj68K9SNeHU2Bl+yH&#10;eVV4lrx9+48v8XyQPg6K7vW13EtC+z8iJuP+peX1rwAAAP//AwBQSwECLQAUAAYACAAAACEA6uxn&#10;A14BAAB2BAAAEwAAAAAAAAAAAAAAAAAAAAAAW0NvbnRlbnRfVHlwZXNdLnhtbFBLAQItABQABgAI&#10;AAAAIQA4/SH/1gAAAJQBAAALAAAAAAAAAAAAAAAAAI8BAABfcmVscy8ucmVsc1BLAQItABQABgAI&#10;AAAAIQAwuJebpBAAAK5aAAAWAAAAAAAAAAAAAAAAAI4CAABkcnMvZGlhZ3JhbXMvZGF0YTEueG1s&#10;UEsBAi0AFAAGAAgAAAAhAFLPdDUpAQAAawIAAA4AAAAAAAAAAAAAAAAAZhMAAGRycy9lMm9Eb2Mu&#10;eG1sUEsBAi0AFAAGAAgAAAAhANIz3PkdAQAAZgMAABkAAAAAAAAAAAAAAAAAuxQAAGRycy9fcmVs&#10;cy9lMm9Eb2MueG1sLnJlbHNQSwECLQAUAAYACAAAACEAxKL8zN8AAAAJAQAADwAAAAAAAAAAAAAA&#10;AAAPFgAAZHJzL2Rvd25yZXYueG1sUEsBAi0AFAAGAAgAAAAhAFgvJsazBAAAPUMAABgAAAAAAAAA&#10;AAAAAAAAGxcAAGRycy9kaWFncmFtcy9jb2xvcnMxLnhtbFBLAQItABQABgAIAAAAIQCKksWh3QMA&#10;AA9RAAAcAAAAAAAAAAAAAAAAAAQcAABkcnMvZGlhZ3JhbXMvcXVpY2tTdHlsZTEueG1sUEsBAi0A&#10;FAAGAAgAAAAhAIuaILmhBgAAECEAABgAAAAAAAAAAAAAAAAAGyAAAGRycy9kaWFncmFtcy9sYXlv&#10;dXQxLnhtbFBLAQItABQABgAIAAAAIQCfDH5khgcAAE4zAAAZAAAAAAAAAAAAAAAAAPImAABkcnMv&#10;ZGlhZ3JhbXMvZHJhd2luZzEueG1sUEsFBgAAAAAKAAoAmwIAAK8uAAAAAA==&#10;">
            <v:imagedata r:id="rId9" o:title=""/>
            <o:lock v:ext="edit" aspectratio="f"/>
          </v:shape>
        </w:pict>
      </w:r>
      <w:r>
        <w:rPr>
          <w:rFonts w:ascii="Constantia" w:hAnsi="Constantia"/>
          <w:sz w:val="20"/>
          <w:szCs w:val="20"/>
        </w:rPr>
        <w:t>Anlaşmayı kabul edenlerin Türk milletine ihanet ettikleri</w:t>
      </w:r>
    </w:p>
    <w:p w:rsidR="00151245" w:rsidRPr="00D414EC" w:rsidRDefault="00151245" w:rsidP="00276F0E">
      <w:pPr>
        <w:spacing w:after="0" w:line="240" w:lineRule="auto"/>
        <w:jc w:val="both"/>
        <w:rPr>
          <w:rFonts w:ascii="Constantia" w:hAnsi="Constantia"/>
          <w:sz w:val="20"/>
          <w:szCs w:val="20"/>
        </w:rPr>
      </w:pPr>
    </w:p>
    <w:p w:rsidR="00151245" w:rsidRPr="00B43BEF" w:rsidRDefault="00151245" w:rsidP="00276F0E">
      <w:pPr>
        <w:spacing w:after="0" w:line="240" w:lineRule="auto"/>
        <w:ind w:left="340" w:hanging="340"/>
        <w:jc w:val="both"/>
        <w:rPr>
          <w:rFonts w:cs="Calibri"/>
          <w:b/>
          <w:sz w:val="20"/>
          <w:szCs w:val="20"/>
        </w:rPr>
      </w:pPr>
      <w:r w:rsidRPr="00B43BEF">
        <w:rPr>
          <w:rFonts w:cs="Calibri"/>
          <w:b/>
          <w:sz w:val="20"/>
          <w:szCs w:val="20"/>
        </w:rPr>
        <w:t>14-)</w:t>
      </w:r>
      <w:r w:rsidRPr="00B43BEF">
        <w:rPr>
          <w:rFonts w:cs="Calibri"/>
          <w:b/>
          <w:sz w:val="20"/>
          <w:szCs w:val="20"/>
        </w:rPr>
        <w:tab/>
      </w: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p>
    <w:p w:rsidR="00151245" w:rsidRDefault="00151245" w:rsidP="00276F0E">
      <w:pPr>
        <w:spacing w:after="0" w:line="240" w:lineRule="auto"/>
        <w:ind w:left="340" w:hanging="340"/>
        <w:jc w:val="both"/>
        <w:rPr>
          <w:rFonts w:ascii="Constantia" w:hAnsi="Constantia"/>
          <w:b/>
          <w:bCs/>
          <w:sz w:val="20"/>
          <w:szCs w:val="20"/>
        </w:rPr>
      </w:pPr>
      <w:r>
        <w:rPr>
          <w:rFonts w:ascii="Constantia" w:hAnsi="Constantia"/>
          <w:b/>
          <w:bCs/>
          <w:sz w:val="20"/>
          <w:szCs w:val="20"/>
        </w:rPr>
        <w:tab/>
      </w:r>
      <w:r w:rsidRPr="00B64DD8">
        <w:rPr>
          <w:rFonts w:ascii="Constantia" w:hAnsi="Constantia"/>
          <w:b/>
          <w:bCs/>
          <w:sz w:val="20"/>
          <w:szCs w:val="20"/>
        </w:rPr>
        <w:t xml:space="preserve">Verilen tarih şeridinde </w:t>
      </w:r>
      <w:r w:rsidRPr="004C1412">
        <w:rPr>
          <w:rFonts w:ascii="Constantia" w:hAnsi="Constantia"/>
          <w:b/>
          <w:bCs/>
          <w:sz w:val="24"/>
          <w:szCs w:val="20"/>
        </w:rPr>
        <w:t xml:space="preserve">‘’?’’ </w:t>
      </w:r>
      <w:r w:rsidRPr="00B64DD8">
        <w:rPr>
          <w:rFonts w:ascii="Constantia" w:hAnsi="Constantia"/>
          <w:b/>
          <w:bCs/>
          <w:sz w:val="20"/>
          <w:szCs w:val="20"/>
        </w:rPr>
        <w:t>olan yere aşağıdakilerden hangisi getirilmelidir?</w:t>
      </w:r>
    </w:p>
    <w:p w:rsidR="00151245" w:rsidRPr="00276F0E" w:rsidRDefault="00151245" w:rsidP="00276F0E">
      <w:pPr>
        <w:spacing w:after="0" w:line="240" w:lineRule="auto"/>
        <w:ind w:left="340" w:hanging="340"/>
        <w:jc w:val="both"/>
        <w:rPr>
          <w:rFonts w:ascii="Constantia" w:hAnsi="Constantia"/>
          <w:b/>
          <w:bCs/>
          <w:sz w:val="12"/>
          <w:szCs w:val="20"/>
        </w:rPr>
      </w:pPr>
    </w:p>
    <w:p w:rsidR="00151245" w:rsidRPr="00B64DD8" w:rsidRDefault="00151245" w:rsidP="00276F0E">
      <w:pPr>
        <w:numPr>
          <w:ilvl w:val="0"/>
          <w:numId w:val="36"/>
        </w:numPr>
        <w:spacing w:after="0" w:line="240" w:lineRule="auto"/>
        <w:jc w:val="both"/>
        <w:rPr>
          <w:rFonts w:ascii="Constantia" w:hAnsi="Constantia"/>
          <w:bCs/>
          <w:sz w:val="20"/>
          <w:szCs w:val="20"/>
        </w:rPr>
      </w:pPr>
      <w:r w:rsidRPr="00B64DD8">
        <w:rPr>
          <w:rFonts w:ascii="Constantia" w:hAnsi="Constantia"/>
          <w:bCs/>
          <w:sz w:val="20"/>
          <w:szCs w:val="20"/>
        </w:rPr>
        <w:t>İstanbul’un işgal edilmesi</w:t>
      </w:r>
    </w:p>
    <w:p w:rsidR="00151245" w:rsidRPr="00B64DD8" w:rsidRDefault="00151245" w:rsidP="00276F0E">
      <w:pPr>
        <w:numPr>
          <w:ilvl w:val="0"/>
          <w:numId w:val="36"/>
        </w:numPr>
        <w:spacing w:after="0" w:line="240" w:lineRule="auto"/>
        <w:jc w:val="both"/>
        <w:rPr>
          <w:rFonts w:ascii="Constantia" w:hAnsi="Constantia"/>
          <w:bCs/>
          <w:sz w:val="20"/>
          <w:szCs w:val="20"/>
        </w:rPr>
      </w:pPr>
      <w:r w:rsidRPr="00B64DD8">
        <w:rPr>
          <w:rFonts w:ascii="Constantia" w:hAnsi="Constantia"/>
          <w:bCs/>
          <w:sz w:val="20"/>
          <w:szCs w:val="20"/>
        </w:rPr>
        <w:t>Kuvayı millîye birliklerinin kurulması</w:t>
      </w:r>
    </w:p>
    <w:p w:rsidR="00151245" w:rsidRPr="00B64DD8" w:rsidRDefault="00151245" w:rsidP="00276F0E">
      <w:pPr>
        <w:numPr>
          <w:ilvl w:val="0"/>
          <w:numId w:val="36"/>
        </w:numPr>
        <w:spacing w:after="0" w:line="240" w:lineRule="auto"/>
        <w:jc w:val="both"/>
        <w:rPr>
          <w:rFonts w:ascii="Constantia" w:hAnsi="Constantia"/>
          <w:bCs/>
          <w:sz w:val="20"/>
          <w:szCs w:val="20"/>
        </w:rPr>
      </w:pPr>
      <w:r w:rsidRPr="00B64DD8">
        <w:rPr>
          <w:rFonts w:ascii="Constantia" w:hAnsi="Constantia"/>
          <w:bCs/>
          <w:sz w:val="20"/>
          <w:szCs w:val="20"/>
        </w:rPr>
        <w:t>İzmir’in işgal edilmesi</w:t>
      </w:r>
    </w:p>
    <w:p w:rsidR="00151245" w:rsidRPr="00B64DD8" w:rsidRDefault="00151245" w:rsidP="00276F0E">
      <w:pPr>
        <w:numPr>
          <w:ilvl w:val="0"/>
          <w:numId w:val="36"/>
        </w:numPr>
        <w:spacing w:after="0" w:line="240" w:lineRule="auto"/>
        <w:jc w:val="both"/>
        <w:rPr>
          <w:rFonts w:ascii="Constantia" w:hAnsi="Constantia"/>
          <w:bCs/>
          <w:sz w:val="20"/>
          <w:szCs w:val="20"/>
        </w:rPr>
      </w:pPr>
      <w:r w:rsidRPr="00B64DD8">
        <w:rPr>
          <w:rFonts w:ascii="Constantia" w:hAnsi="Constantia"/>
          <w:bCs/>
          <w:sz w:val="20"/>
          <w:szCs w:val="20"/>
        </w:rPr>
        <w:t>Amasya Görüşmeleri’nin yapılması</w:t>
      </w:r>
    </w:p>
    <w:p w:rsidR="00151245" w:rsidRDefault="00151245" w:rsidP="00347FDB">
      <w:pPr>
        <w:spacing w:after="0" w:line="240" w:lineRule="auto"/>
        <w:ind w:left="340" w:hanging="340"/>
        <w:jc w:val="both"/>
        <w:rPr>
          <w:rFonts w:ascii="Constantia" w:hAnsi="Constantia"/>
          <w:sz w:val="20"/>
          <w:szCs w:val="20"/>
        </w:rPr>
      </w:pPr>
      <w:r>
        <w:rPr>
          <w:noProof/>
          <w:lang w:eastAsia="tr-TR"/>
        </w:rPr>
        <w:pict>
          <v:group id="Grup 591947" o:spid="_x0000_s1034" style="position:absolute;left:0;text-align:left;margin-left:14.25pt;margin-top:6.5pt;width:257.25pt;height:96pt;z-index:251660800" coordsize="32670,1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HS2kwYAABMxAAAOAAAAZHJzL2Uyb0RvYy54bWzsW1tv2zYUfh+w/yDo3bUoURcadYomjrMB&#10;3Vasuzwzkixpk0SNkqN0w/77ziElWbaTJmlWtwXkAI4uvB7yfPy+Q/rlq9siN25iWWeiXJrkhWUa&#10;cRmKKCuTpfnrL+tZYBp1w8uI56KMl+b7uDZfnX37zcu2WsS2SEUexdKAQsp60VZLM22aajGf12Ea&#10;F7x+Iaq4hJcbIQvewK1M5pHkLZRe5HPbsrx5K2RUSRHGdQ1PV/qleabK32zisPlps6njxsiXJrSt&#10;Ud9SfV/j9/zsJV8kkldpFnbN4B/RioJnJVQ6FLXiDTe2MjsqqshCKWqxaV6EopiLzSYLY9UH6A2x&#10;DnpzJcW2Un1JFm1SDWYC0x7Y6aOLDX+8eSuNLFqaLiOM+qZR8gLG6UpuK6N7BDZqq2QBSa9k9a56&#10;K7sHib7Dbt9uZIH/oUPGrbLu+8G68W1jhPDQsT3f8l3TCOEdsQmD8dP2D1MYpKN8YXr5QM55X/Ec&#10;2zc0p61gLtU7c9XPM9e7lFexGoUabdCZi5HeVD/DJONlkseGS7E/WD2kQ0OhSerqjQj/rI1SXKSQ&#10;LH4tpWjTmEfQLILpofGjDHhTQ1bjuv1BRDASfNsINbUeY2NCXNcHsyobM4sGYG+sojcUX1Sybq5i&#10;URh4sTQlNF6Vzm/e1I1O2ifB1pdineU5POeLvNx7AGXqJzC+kBXf4UirSf8Ps9hlcBnQGbW9yxm1&#10;VqvZ6/UFnXlr4rsrZ3VxsSL/Yr2ELtIsiuISq+kdkNDHjVgHBdp1BhesRZ5FWBw2qZbJ9UUujRsO&#10;ALBWn84go2Tz/WYoe0FfDrpEbGqd22y29gJ/RtfUnTHfCmYWYefMsyijq/V+l95kZfz8Lhnt0mSu&#10;7apRGjX6oG+W+hz3jS+KrAGIzbNiaQZDIr7AKXhZRmpoG57l+npkCmz+zhQw3P1AqwmLc1TP9eb2&#10;+lYhyDD7r0X0HmawFDDBYC7C8gAXqZB/m0YLULs067+2XMamkX9fghcwQilis7qhrm/DjRy/uR6/&#10;4WUIRS3NxjT05UWj8XxbySxJoSaiTFWK1+A5m0xNavQq3arO3wAfNKop1BgAboyFXu/gOyz00L5P&#10;xELP8xD07sJDy6K9rz4RD+/OObj5Z8BDSljAeovtINFTELeHcJ8OEglxHNoZO7CYB06jpjfiEq5A&#10;aqJ14Egt5j4XHO/3xvuQpsfMAVY/jKIT5HRry32QowZ459xfA+ScgpvAHNc0bueIrqOxa0Q1Pp0j&#10;2sS1PRdacYx6xKK+j6+QBbquTeEanHSAromhrNedQUbwMlqWNbPRy/HEUJ7GULr1u+cCE1wo3sbs&#10;Hi6QMSm5Y7gDsp5AygSBG8BajWgBshA14t6ybVsOSkWtGx2feA8hBtJAJbMUEVTKBj0liTpU5NEf&#10;oN42RQ5SH4SB4SIt1nWO04BZdmmoZVNFcMHzuhLhaiyVIIqgZAfOqt+zJlWGRAKs6q47jZTURiWA&#10;9OrHe/IEmCJ8OudPap1Np9YtxCd7ORSd762xn4Noqn+U5agS6EXSNy7PSiDVEF5wgZjCB2I3Ic/j&#10;qFeqKr4xaKu8RG1CbBScqp57hZcqrG/nCNaeLE56yakiO51FxRb0zbs0ao0oQ0lrBw6DqFOUgSxw&#10;AsuzGEQ1eJ5AfCpsJEiLO4Znz6r+Gv+6cRhK11JoV/EBJfl6NM8pCIjTI8qIgAzgewJEGSsB4CIo&#10;s/YgxYdnKBSQhDi27z0IKQ+ESZ7t+3uC4XGefOmeB+f+CC5O4ckrxlzW4+AX78mebVPb0atAXqVc&#10;h4EGuAeDdY6vnHty9Q9Go++Jg9Le1UfkQc3KU4l+Rh1Y7DR7oD7Kjj1Xn9iDObEHDHOCt3cB690i&#10;DjsWE3t4UsT0BOwBQ4lA4HQEY4cqeo0+FapQ6kO0XKGKazvdPore4sBQYkcqFIGwKegTpVlgivW7&#10;NL0y6PZZItGW/7ckgd0Hq1+KJ0mitnsmSaI2D/XGzJ2SJOa/wXbMF7cRcxpYQV14FBg9pS6xCZCV&#10;LtQREEYOycqkS/AwxkdEGCZdMgU19TGKbguXQsgQlu/P6u2aPty1Ezn5+eTnSpFM8YdHn4a7O/6A&#10;fj6cO9iJhU+/f2Fs8qz6rtdO3cG30U4Gg7MIh8v7FIuYYhHqyNUUi/g/Tm+dQjTAsVzYJ/issQgb&#10;AiIOQAnuj7qAKoebGVMsYgpwfpUBzi8yFrE7OwkEDc96wsl7RdVAmOKvBPBo//hepVoMv2U4+w8A&#10;AP//AwBQSwMEFAAGAAgAAAAhAKPnGyfeAAAACQEAAA8AAABkcnMvZG93bnJldi54bWxMj0FrwzAM&#10;he+D/QejwW6rnXYZJYtTStl2KoO1g7GbGqtJaGyH2E3Sfz/1tN4kfY+n9/LVZFsxUB8a7zQkMwWC&#10;XOlN4yoN3/v3pyWIENEZbL0jDRcKsCru73LMjB/dFw27WAk2cSFDDXWMXSZlKGuyGGa+I8fs6HuL&#10;kde+kqbHkc1tK+dKvUiLjeMPNXa0qak87c5Ww8eI43qRvA3b03Fz+d2nnz/bhLR+fJjWryAiTfFf&#10;DNf4HB0KznTwZ2eCaDXMlykr+b7gSszT5+twYKBSBbLI5W2D4g8AAP//AwBQSwECLQAUAAYACAAA&#10;ACEAtoM4kv4AAADhAQAAEwAAAAAAAAAAAAAAAAAAAAAAW0NvbnRlbnRfVHlwZXNdLnhtbFBLAQIt&#10;ABQABgAIAAAAIQA4/SH/1gAAAJQBAAALAAAAAAAAAAAAAAAAAC8BAABfcmVscy8ucmVsc1BLAQIt&#10;ABQABgAIAAAAIQAVPHS2kwYAABMxAAAOAAAAAAAAAAAAAAAAAC4CAABkcnMvZTJvRG9jLnhtbFBL&#10;AQItABQABgAIAAAAIQCj5xsn3gAAAAkBAAAPAAAAAAAAAAAAAAAAAO0IAABkcnMvZG93bnJldi54&#10;bWxQSwUGAAAAAAQABADzAAAA+AkAAAAA&#10;">
            <v:rect id="Rectangle 54" o:spid="_x0000_s1035" style="position:absolute;width:11557;height:9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R3sQA&#10;AADbAAAADwAAAGRycy9kb3ducmV2LnhtbESPQWvCQBSE74X+h+UVeim60YPYmI0UoTQUQYzV8yP7&#10;TEKzb2N2TeK/dwsFj8PMfMMk69E0oqfO1ZYVzKYRCOLC6ppLBT+Hz8kShPPIGhvLpOBGDtbp81OC&#10;sbYD76nPfSkChF2MCirv21hKV1Rk0E1tSxy8s+0M+iC7UuoOhwA3jZxH0UIarDksVNjSpqLiN78a&#10;BUOx60+H7ZfcvZ0yy5fsssmP30q9vowfKxCeRv8I/7czreB9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TUd7EAAAA2wAAAA8AAAAAAAAAAAAAAAAAmAIAAGRycy9k&#10;b3ducmV2LnhtbFBLBQYAAAAABAAEAPUAAACJAwAAAAA=&#10;" filled="f" stroked="f">
              <v:textbox>
                <w:txbxContent>
                  <w:p w:rsidR="00151245" w:rsidRPr="00532CFD" w:rsidRDefault="00151245" w:rsidP="00276F0E">
                    <w:pPr>
                      <w:spacing w:line="240" w:lineRule="auto"/>
                      <w:rPr>
                        <w:sz w:val="18"/>
                      </w:rPr>
                    </w:pPr>
                    <w:r w:rsidRPr="00532CFD">
                      <w:rPr>
                        <w:sz w:val="18"/>
                      </w:rPr>
                      <w:t>Batı Cephesi’nde mücadele edilen devlettir</w:t>
                    </w:r>
                    <w:r>
                      <w:rPr>
                        <w:sz w:val="18"/>
                      </w:rPr>
                      <w:t>.</w:t>
                    </w:r>
                  </w:p>
                </w:txbxContent>
              </v:textbox>
            </v:rect>
            <v:group id="Grup 591946" o:spid="_x0000_s1036" style="position:absolute;left:666;width:32004;height:12192" coordsize="32004,12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e00tMgAAADfAAAADwAAAGRycy9kb3ducmV2LnhtbESPQWvCQBSE74L/YXmC&#10;t7qJraLRVUSq9CCFqiDeHtlnEsy+Ddk1if++Wyh4HGbmG2a57kwpGqpdYVlBPIpAEKdWF5wpOJ92&#10;bzMQziNrLC2Tgic5WK/6vSUm2rb8Q83RZyJA2CWoIPe+SqR0aU4G3chWxMG72dqgD7LOpK6xDXBT&#10;ynEUTaXBgsNCjhVtc0rvx4dRsG+x3bzHn83hfts+r6fJ9+UQk1LDQbdZgPDU+Vf4v/2lFUzm8fxj&#10;Cn9/wheQq1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IntNLTIAAAA&#10;3wAAAA8AAAAAAAAAAAAAAAAAqgIAAGRycy9kb3ducmV2LnhtbFBLBQYAAAAABAAEAPoAAACfAwAA&#10;AAA=&#10;">
              <v:rect id="Rectangle 61" o:spid="_x0000_s1037" style="position:absolute;left:11334;top:8096;width:9144;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cMcA&#10;AADeAAAADwAAAGRycy9kb3ducmV2LnhtbESPT2vCQBTE74V+h+UJ3upuqg0mzSpFEATbg3+g10f2&#10;mQSzb9PsqvHbdwsFj8PM/IYploNtxZV63zjWkEwUCOLSmYYrDcfD+mUOwgdkg61j0nAnD8vF81OB&#10;uXE33tF1HyoRIexz1FCH0OVS+rImi37iOuLonVxvMUTZV9L0eItw28pXpVJpseG4UGNHq5rK8/5i&#10;NWA6Mz9fp+nnYXtJMasGtX77VlqPR8PHO4hAQ3iE/9sbo2GWZPMM/u7EK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DRnDHAAAA3gAAAA8AAAAAAAAAAAAAAAAAmAIAAGRy&#10;cy9kb3ducmV2LnhtbFBLBQYAAAAABAAEAPUAAACMAwAAAAA=&#10;" stroked="f">
                <v:textbox>
                  <w:txbxContent>
                    <w:p w:rsidR="00151245" w:rsidRPr="00532CFD" w:rsidRDefault="00151245" w:rsidP="00276F0E">
                      <w:pPr>
                        <w:spacing w:after="0" w:line="240" w:lineRule="auto"/>
                        <w:rPr>
                          <w:sz w:val="18"/>
                        </w:rPr>
                      </w:pPr>
                      <w:r w:rsidRPr="00532CFD">
                        <w:rPr>
                          <w:sz w:val="18"/>
                        </w:rPr>
                        <w:t>Destek veren İtilaf Devletidir</w:t>
                      </w:r>
                      <w:r>
                        <w:rPr>
                          <w:sz w:val="18"/>
                        </w:rPr>
                        <w:t>.</w:t>
                      </w:r>
                    </w:p>
                  </w:txbxContent>
                </v:textbox>
              </v:rect>
              <v:rect id="Rectangle 53" o:spid="_x0000_s1038" style="position:absolute;left:21526;width:10478;height:5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0RcIA&#10;AADbAAAADwAAAGRycy9kb3ducmV2LnhtbERPTWuDQBC9B/oflinkEuKaHkpjXKUESiQUQk2b8+BO&#10;VerOGner9t93D4EcH+87zWfTiZEG11pWsIliEMSV1S3XCj7Pb+sXEM4ja+wsk4I/cpBnD4sUE20n&#10;/qCx9LUIIewSVNB43ydSuqohgy6yPXHgvu1g0Ac41FIPOIVw08mnOH6WBlsODQ32tG+o+il/jYKp&#10;Oo2X8/tBnlaXwvK1uO7Lr6NSy8f5dQfC0+zv4pu70Aq2YX34En6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FwgAAANsAAAAPAAAAAAAAAAAAAAAAAJgCAABkcnMvZG93&#10;bnJldi54bWxQSwUGAAAAAAQABAD1AAAAhwMAAAAA&#10;" filled="f" stroked="f">
                <v:textbox>
                  <w:txbxContent>
                    <w:p w:rsidR="00151245" w:rsidRPr="00532CFD" w:rsidRDefault="00151245" w:rsidP="00276F0E">
                      <w:pPr>
                        <w:spacing w:line="240" w:lineRule="auto"/>
                        <w:rPr>
                          <w:sz w:val="18"/>
                        </w:rPr>
                      </w:pPr>
                      <w:r w:rsidRPr="00532CFD">
                        <w:rPr>
                          <w:sz w:val="18"/>
                        </w:rPr>
                        <w:t>Türk Ordusu karşısında aldığı ilk yenilgidir.</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5" o:spid="_x0000_s1039" type="#_x0000_t13" style="position:absolute;left:8858;top:2190;width:2032;height:13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Ig2sQA&#10;AADbAAAADwAAAGRycy9kb3ducmV2LnhtbESPzWoCQRCE7wHfYWghtzjrDyHZOEoIERRzUKOem53O&#10;zuJOz2Z7ouvbO4FAjkVVfUVN552v1ZlaqQIbGA4yUMRFsBWXBvafi4cnUBKRLdaBycCVBOaz3t0U&#10;cxsuvKXzLpYqQVhyNOBibHKtpXDkUQahIU7eV2g9xiTbUtsWLwnuaz3KskftseK04LChN0fFaffj&#10;Dci2KDfvEg7ueFyN1986aPmYGHPf715fQEXq4n/4r720Bp5H8Psl/QA9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CINrEAAAA2wAAAA8AAAAAAAAAAAAAAAAAmAIAAGRycy9k&#10;b3ducmV2LnhtbFBLBQYAAAAABAAEAPUAAACJAwAAAAA=&#10;" adj="15732" fillcolor="#666" strokeweight="1pt">
                <v:fill color2="black" focus="50%" type="gradient"/>
                <v:shadow on="t" color="#7f7f7f" offset="1pt"/>
              </v:shape>
              <v:rect id="Rectangle 56" o:spid="_x0000_s1040" style="position:absolute;left:11334;top:1524;width:7525;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PX8QA&#10;AADbAAAADwAAAGRycy9kb3ducmV2LnhtbESPQWvCQBSE74X+h+UVvOmmKtKmbkRKFPFQMG3p9ZF9&#10;zYZk34bsauK/d4VCj8PMfMOsN6NtxYV6XztW8DxLQBCXTtdcKfj63E1fQPiArLF1TAqu5GGTPT6s&#10;MdVu4BNdilCJCGGfogITQpdK6UtDFv3MdcTR+3W9xRBlX0nd4xDhtpXzJFlJizXHBYMdvRsqm+Js&#10;FfCx+TYf+wFDkbt8u/RFvvu5KjV5GrdvIAKN4T/81z5oBa8LuH+JP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TT1/EAAAA2wAAAA8AAAAAAAAAAAAAAAAAmAIAAGRycy9k&#10;b3ducmV2LnhtbFBLBQYAAAAABAAEAPUAAACJAwAAAAA=&#10;" strokecolor="#d99594" strokeweight="1pt">
                <v:fill color2="#e5b8b7" focus="100%" type="gradient"/>
                <v:shadow on="t" color="#622423" opacity=".5" offset="1pt"/>
              </v:rect>
              <v:shape id="AutoShape 57" o:spid="_x0000_s1041" type="#_x0000_t13" style="position:absolute;left:19431;top:2476;width:2032;height:13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cdNcQA&#10;AADbAAAADwAAAGRycy9kb3ducmV2LnhtbESPzWoCQRCE7wHfYWjBW5z1h5BsHCUEhQRzUKOem53O&#10;zuJOz7o90c3bO4FAjkVVfUXNFp2v1YVaqQIbGA0zUMRFsBWXBvafq/tHUBKRLdaBycAPCSzmvbsZ&#10;5jZceUuXXSxVgrDkaMDF2ORaS+HIowxDQ5y8r9B6jEm2pbYtXhPc13qcZQ/aY8VpwWFDr46K0+7b&#10;G5BtUW6WEg7ueHyfrM86aPmYGjPody/PoCJ18T/8136zBp6m8Psl/QA9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nHTXEAAAA2wAAAA8AAAAAAAAAAAAAAAAAmAIAAGRycy9k&#10;b3ducmV2LnhtbFBLBQYAAAAABAAEAPUAAACJAwAAAAA=&#10;" adj="15732" fillcolor="#666" strokeweight="1pt">
                <v:fill color2="black" focus="50%" type="gradient"/>
                <v:shadow on="t" color="#7f7f7f" offset="1pt"/>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0" o:spid="_x0000_s1042" type="#_x0000_t67" style="position:absolute;left:14478;top:5238;width:1524;height:2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SoMQA&#10;AADeAAAADwAAAGRycy9kb3ducmV2LnhtbERPy2oCMRTdF/oP4Qrd1YxF2jgapZSWFlf1gbi8TK7J&#10;4ORmmESd9uvNQnB5OO/ZoveNOFMX68AaRsMCBHEVTM1Ww3bz9axAxIRssAlMGv4owmL++DDD0oQL&#10;r+i8TlbkEI4lanAptaWUsXLkMQ5DS5y5Q+g8pgw7K02HlxzuG/lSFK/SY825wWFLH46q4/rkNbxt&#10;v4/K/qvd0u5Ph7FT+MufS62fBv37FESiPt3FN/eP0TAeTVTem+/kK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sEqDEAAAA3gAAAA8AAAAAAAAAAAAAAAAAmAIAAGRycy9k&#10;b3ducmV2LnhtbFBLBQYAAAAABAAEAPUAAACJAwAAAAA=&#10;" adj="12017" fillcolor="#666" strokeweight="1pt">
                <v:fill color2="black" focus="50%" type="gradient"/>
                <v:shadow on="t" color="#7f7f7f" offset="1pt"/>
                <v:textbox style="layout-flow:vertical-ideographic"/>
              </v:shape>
              <v:rect id="Rectangle 56" o:spid="_x0000_s1043" style="position:absolute;left:21431;top:8191;width:7525;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oLVMMA&#10;AADeAAAADwAAAGRycy9kb3ducmV2LnhtbERPyWrDMBC9B/oPYgq9JbJLKIkbJZjilJJDIG5Lr4M1&#10;tUyskbFUL38fHQo5Pt6+O0y2FQP1vnGsIF0lIIgrpxuuFXx9HpcbED4ga2wdk4KZPBz2D4sdZtqN&#10;fKGhDLWIIewzVGBC6DIpfWXIol+5jjhyv663GCLsa6l7HGO4beVzkrxIiw3HBoMdvRmqruWfVcCn&#10;67c5v48YysIV+dqXxfFnVurpccpfQQSawl387/7QCtbpdhv3xjvxCs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oLVMMAAADeAAAADwAAAAAAAAAAAAAAAACYAgAAZHJzL2Rv&#10;d25yZXYueG1sUEsFBgAAAAAEAAQA9QAAAIgDAAAAAA==&#10;" strokecolor="#d99594" strokeweight="1pt">
                <v:fill color2="#e5b8b7" focus="100%" type="gradient"/>
                <v:shadow on="t" color="#622423" opacity=".5" offset="1pt"/>
              </v:rect>
              <v:rect id="Rectangle 56" o:spid="_x0000_s1044" style="position:absolute;top:8096;width:7524;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5asQA&#10;AADeAAAADwAAAGRycy9kb3ducmV2LnhtbESPQWvCQBCF74X+h2UK3uqmRYqkriISi3goGFt6HbJj&#10;NpidDdmtif/eOQgehzfve3yL1ehbdaE+NoENvE0zUMRVsA3XBn6O29c5qJiQLbaBycCVIqyWz08L&#10;zG0Y+ECXMtVKIBxzNOBS6nKtY+XIY5yGjliyU+g9Jjn7WtseB4H7Vr9n2Yf22LAsOOxo46g6l//e&#10;AO/Pv+77a8BUFqFYz2JZbP+uxkxexvUnqERjejzf2ztrYCZIERAdUQG9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TuWrEAAAA3gAAAA8AAAAAAAAAAAAAAAAAmAIAAGRycy9k&#10;b3ducmV2LnhtbFBLBQYAAAAABAAEAPUAAACJAwAAAAA=&#10;" strokecolor="#d99594" strokeweight="1pt">
                <v:fill color2="#e5b8b7" focus="100%" type="gradient"/>
                <v:shadow on="t" color="#622423" opacity=".5" offset="1pt"/>
              </v:rect>
              <v:shape id="AutoShape 55" o:spid="_x0000_s1045" type="#_x0000_t13" style="position:absolute;left:8858;top:9334;width:2032;height:1372;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pHE8QA&#10;AADeAAAADwAAAGRycy9kb3ducmV2LnhtbESPQYvCMBSE7wv+h/AEb5quimjXKCKIelwVvL5tnm3d&#10;5qU2qa3++o0g7HGYmW+Y+bI1hbhT5XLLCj4HEQjixOqcUwWn46Y/BeE8ssbCMil4kIPlovMxx1jb&#10;hr/pfvCpCBB2MSrIvC9jKV2SkUE3sCVx8C62MuiDrFKpK2wC3BRyGEUTaTDnsJBhSeuMkt9DbRTU&#10;l31TzKZm1JrbzxXPw2ftt1elet129QXCU+v/w+/2TisYB+QMXnfCF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6RxPEAAAA3gAAAA8AAAAAAAAAAAAAAAAAmAIAAGRycy9k&#10;b3ducmV2LnhtbFBLBQYAAAAABAAEAPUAAACJAwAAAAA=&#10;" adj="15732" fillcolor="#666" strokeweight="1pt">
                <v:fill color2="black" focus="50%" type="gradient"/>
                <v:shadow on="t" color="#7f7f7f" offset="1pt"/>
              </v:shape>
              <v:shape id="AutoShape 60" o:spid="_x0000_s1046" type="#_x0000_t67" style="position:absolute;left:24193;top:5334;width:1524;height:2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DBsYA&#10;AADeAAAADwAAAGRycy9kb3ducmV2LnhtbESPQWsCMRSE7wX/Q3iCt5pVtF22RhFRFE+tldLjY/NM&#10;Fjcvyybq6q9vCoUeh5n5hpktOleLK7Wh8qxgNMxAEJdeV2wUHD83zzmIEJE11p5JwZ0CLOa9pxkW&#10;2t/4g66HaESCcChQgY2xKaQMpSWHYegb4uSdfOswJtkaqVu8Jbir5TjLXqTDitOCxYZWlsrz4eIU&#10;vB6359w88q+9+b6cJjbHd17vlRr0u+UbiEhd/A//tXdawWScjabweydd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IDBsYAAADeAAAADwAAAAAAAAAAAAAAAACYAgAAZHJz&#10;L2Rvd25yZXYueG1sUEsFBgAAAAAEAAQA9QAAAIsDAAAAAA==&#10;" adj="12017" fillcolor="#666" strokeweight="1pt">
                <v:fill color2="black" focus="50%" type="gradient"/>
                <v:shadow on="t" color="#7f7f7f" offset="1pt"/>
                <v:textbox style="layout-flow:vertical-ideographic"/>
              </v:shape>
            </v:group>
          </v:group>
        </w:pict>
      </w:r>
    </w:p>
    <w:p w:rsidR="00151245" w:rsidRPr="00B43BEF" w:rsidRDefault="00151245" w:rsidP="00276F0E">
      <w:pPr>
        <w:spacing w:after="0" w:line="240" w:lineRule="auto"/>
        <w:ind w:left="340" w:hanging="340"/>
        <w:jc w:val="both"/>
        <w:rPr>
          <w:rFonts w:cs="Calibri"/>
          <w:b/>
          <w:sz w:val="20"/>
          <w:szCs w:val="20"/>
        </w:rPr>
      </w:pPr>
      <w:r w:rsidRPr="00B43BEF">
        <w:rPr>
          <w:rFonts w:cs="Calibri"/>
          <w:b/>
          <w:sz w:val="20"/>
          <w:szCs w:val="20"/>
        </w:rPr>
        <w:t>15-)</w:t>
      </w:r>
    </w:p>
    <w:p w:rsidR="00151245" w:rsidRPr="00185460" w:rsidRDefault="00151245" w:rsidP="00276F0E">
      <w:pPr>
        <w:spacing w:after="0" w:line="240" w:lineRule="auto"/>
        <w:ind w:left="340" w:hanging="340"/>
        <w:jc w:val="both"/>
        <w:rPr>
          <w:rFonts w:ascii="Constantia" w:hAnsi="Constantia"/>
          <w:b/>
          <w:bCs/>
          <w:sz w:val="20"/>
          <w:szCs w:val="20"/>
        </w:rPr>
      </w:pPr>
    </w:p>
    <w:p w:rsidR="00151245" w:rsidRPr="00185460" w:rsidRDefault="00151245" w:rsidP="00276F0E">
      <w:pPr>
        <w:spacing w:after="0" w:line="240" w:lineRule="auto"/>
        <w:ind w:left="340" w:hanging="340"/>
        <w:jc w:val="both"/>
        <w:rPr>
          <w:rFonts w:ascii="Constantia" w:hAnsi="Constantia"/>
          <w:b/>
          <w:bCs/>
          <w:sz w:val="20"/>
          <w:szCs w:val="20"/>
        </w:rPr>
      </w:pPr>
    </w:p>
    <w:p w:rsidR="00151245" w:rsidRPr="00185460" w:rsidRDefault="00151245" w:rsidP="00276F0E">
      <w:pPr>
        <w:spacing w:after="0" w:line="240" w:lineRule="auto"/>
        <w:ind w:left="340" w:hanging="340"/>
        <w:jc w:val="both"/>
        <w:rPr>
          <w:rFonts w:ascii="Constantia" w:hAnsi="Constantia"/>
          <w:b/>
          <w:bCs/>
          <w:sz w:val="20"/>
          <w:szCs w:val="20"/>
        </w:rPr>
      </w:pPr>
    </w:p>
    <w:p w:rsidR="00151245" w:rsidRPr="00185460" w:rsidRDefault="00151245" w:rsidP="00276F0E">
      <w:pPr>
        <w:spacing w:after="0" w:line="240" w:lineRule="auto"/>
        <w:ind w:left="340" w:hanging="340"/>
        <w:jc w:val="both"/>
        <w:rPr>
          <w:rFonts w:ascii="Constantia" w:hAnsi="Constantia"/>
          <w:b/>
          <w:bCs/>
          <w:sz w:val="20"/>
          <w:szCs w:val="20"/>
        </w:rPr>
      </w:pPr>
    </w:p>
    <w:p w:rsidR="00151245" w:rsidRPr="00185460" w:rsidRDefault="00151245" w:rsidP="00276F0E">
      <w:pPr>
        <w:spacing w:after="0" w:line="240" w:lineRule="auto"/>
        <w:ind w:left="340" w:hanging="340"/>
        <w:jc w:val="both"/>
        <w:rPr>
          <w:rFonts w:ascii="Constantia" w:hAnsi="Constantia"/>
          <w:b/>
          <w:bCs/>
          <w:sz w:val="20"/>
          <w:szCs w:val="20"/>
        </w:rPr>
      </w:pPr>
    </w:p>
    <w:p w:rsidR="00151245" w:rsidRPr="00185460" w:rsidRDefault="00151245" w:rsidP="00276F0E">
      <w:pPr>
        <w:spacing w:after="0" w:line="240" w:lineRule="auto"/>
        <w:ind w:left="340" w:hanging="340"/>
        <w:jc w:val="both"/>
        <w:rPr>
          <w:rFonts w:ascii="Constantia" w:hAnsi="Constantia"/>
          <w:b/>
          <w:bCs/>
          <w:sz w:val="20"/>
          <w:szCs w:val="20"/>
        </w:rPr>
      </w:pPr>
    </w:p>
    <w:p w:rsidR="00151245" w:rsidRPr="00276F0E" w:rsidRDefault="00151245" w:rsidP="00276F0E">
      <w:pPr>
        <w:spacing w:after="0" w:line="240" w:lineRule="auto"/>
        <w:ind w:left="340" w:hanging="340"/>
        <w:jc w:val="both"/>
        <w:rPr>
          <w:rFonts w:ascii="Constantia" w:hAnsi="Constantia"/>
          <w:b/>
          <w:bCs/>
          <w:sz w:val="12"/>
          <w:szCs w:val="20"/>
        </w:rPr>
      </w:pPr>
      <w:r>
        <w:rPr>
          <w:rFonts w:ascii="Constantia" w:hAnsi="Constantia"/>
          <w:b/>
          <w:bCs/>
          <w:sz w:val="20"/>
          <w:szCs w:val="20"/>
        </w:rPr>
        <w:tab/>
      </w:r>
    </w:p>
    <w:p w:rsidR="00151245" w:rsidRPr="00185460" w:rsidRDefault="00151245" w:rsidP="00276F0E">
      <w:pPr>
        <w:spacing w:after="0" w:line="240" w:lineRule="auto"/>
        <w:ind w:left="340" w:hanging="340"/>
        <w:jc w:val="both"/>
        <w:rPr>
          <w:rFonts w:ascii="Constantia" w:hAnsi="Constantia"/>
          <w:b/>
          <w:bCs/>
          <w:sz w:val="20"/>
          <w:szCs w:val="20"/>
        </w:rPr>
      </w:pPr>
      <w:r w:rsidRPr="00185460">
        <w:rPr>
          <w:rFonts w:ascii="Constantia" w:hAnsi="Constantia"/>
          <w:b/>
          <w:bCs/>
          <w:sz w:val="20"/>
          <w:szCs w:val="20"/>
        </w:rPr>
        <w:t xml:space="preserve">Verilen kavram haritasını tamamlamak için aşağıdakilerden hangisi </w:t>
      </w:r>
      <w:r w:rsidRPr="00185460">
        <w:rPr>
          <w:rFonts w:ascii="Constantia" w:hAnsi="Constantia"/>
          <w:b/>
          <w:bCs/>
          <w:sz w:val="20"/>
          <w:szCs w:val="20"/>
          <w:u w:val="single"/>
        </w:rPr>
        <w:t>kullanılmaz?</w:t>
      </w:r>
    </w:p>
    <w:p w:rsidR="00151245" w:rsidRPr="004C1412" w:rsidRDefault="00151245" w:rsidP="00276F0E">
      <w:pPr>
        <w:spacing w:after="0" w:line="240" w:lineRule="auto"/>
        <w:ind w:left="340" w:hanging="340"/>
        <w:jc w:val="both"/>
        <w:rPr>
          <w:rFonts w:ascii="Constantia" w:hAnsi="Constantia"/>
          <w:b/>
          <w:bCs/>
          <w:sz w:val="12"/>
          <w:szCs w:val="20"/>
        </w:rPr>
      </w:pPr>
    </w:p>
    <w:p w:rsidR="00151245" w:rsidRPr="00185460" w:rsidRDefault="00151245" w:rsidP="00276F0E">
      <w:pPr>
        <w:spacing w:after="0" w:line="240" w:lineRule="auto"/>
        <w:ind w:left="720"/>
        <w:jc w:val="both"/>
        <w:rPr>
          <w:rFonts w:ascii="Constantia" w:hAnsi="Constantia"/>
          <w:b/>
          <w:bCs/>
          <w:sz w:val="20"/>
          <w:szCs w:val="20"/>
        </w:rPr>
      </w:pPr>
      <w:r>
        <w:rPr>
          <w:rFonts w:ascii="Constantia" w:hAnsi="Constantia"/>
          <w:bCs/>
          <w:sz w:val="20"/>
          <w:szCs w:val="20"/>
        </w:rPr>
        <w:t xml:space="preserve">A) </w:t>
      </w:r>
      <w:r w:rsidRPr="00185460">
        <w:rPr>
          <w:rFonts w:ascii="Constantia" w:hAnsi="Constantia"/>
          <w:bCs/>
          <w:sz w:val="20"/>
          <w:szCs w:val="20"/>
        </w:rPr>
        <w:t>Yunanistan</w:t>
      </w:r>
      <w:r>
        <w:rPr>
          <w:rFonts w:ascii="Constantia" w:hAnsi="Constantia"/>
          <w:bCs/>
          <w:sz w:val="20"/>
          <w:szCs w:val="20"/>
        </w:rPr>
        <w:tab/>
      </w:r>
      <w:r>
        <w:rPr>
          <w:rFonts w:ascii="Constantia" w:hAnsi="Constantia"/>
          <w:bCs/>
          <w:sz w:val="20"/>
          <w:szCs w:val="20"/>
        </w:rPr>
        <w:tab/>
        <w:t xml:space="preserve">B) </w:t>
      </w:r>
      <w:r w:rsidRPr="00185460">
        <w:rPr>
          <w:rFonts w:ascii="Constantia" w:hAnsi="Constantia"/>
          <w:bCs/>
          <w:sz w:val="20"/>
          <w:szCs w:val="20"/>
        </w:rPr>
        <w:t>I. İnönü Savaşı</w:t>
      </w:r>
    </w:p>
    <w:p w:rsidR="00151245" w:rsidRPr="00185460" w:rsidRDefault="00151245" w:rsidP="00276F0E">
      <w:pPr>
        <w:spacing w:after="0" w:line="240" w:lineRule="auto"/>
        <w:ind w:left="720"/>
        <w:jc w:val="both"/>
        <w:rPr>
          <w:rFonts w:ascii="Constantia" w:hAnsi="Constantia"/>
          <w:b/>
          <w:bCs/>
          <w:sz w:val="20"/>
          <w:szCs w:val="20"/>
        </w:rPr>
      </w:pPr>
      <w:r>
        <w:rPr>
          <w:rFonts w:ascii="Constantia" w:hAnsi="Constantia"/>
          <w:b/>
          <w:bCs/>
          <w:sz w:val="20"/>
          <w:szCs w:val="20"/>
        </w:rPr>
        <w:t xml:space="preserve">C) </w:t>
      </w:r>
      <w:r w:rsidRPr="00185460">
        <w:rPr>
          <w:rFonts w:ascii="Constantia" w:hAnsi="Constantia"/>
          <w:bCs/>
          <w:sz w:val="20"/>
          <w:szCs w:val="20"/>
        </w:rPr>
        <w:t>İngiltere</w:t>
      </w:r>
      <w:r>
        <w:rPr>
          <w:rFonts w:ascii="Constantia" w:hAnsi="Constantia"/>
          <w:bCs/>
          <w:sz w:val="20"/>
          <w:szCs w:val="20"/>
        </w:rPr>
        <w:tab/>
      </w:r>
      <w:r>
        <w:rPr>
          <w:rFonts w:ascii="Constantia" w:hAnsi="Constantia"/>
          <w:bCs/>
          <w:sz w:val="20"/>
          <w:szCs w:val="20"/>
        </w:rPr>
        <w:tab/>
        <w:t xml:space="preserve">D) II. </w:t>
      </w:r>
      <w:r w:rsidRPr="004C1412">
        <w:rPr>
          <w:rFonts w:ascii="Constantia" w:hAnsi="Constantia"/>
          <w:bCs/>
          <w:sz w:val="20"/>
          <w:szCs w:val="20"/>
        </w:rPr>
        <w:t>İnönü Savaşı</w:t>
      </w:r>
    </w:p>
    <w:p w:rsidR="00151245" w:rsidRPr="00185460" w:rsidRDefault="00151245" w:rsidP="00276F0E">
      <w:pPr>
        <w:spacing w:after="0" w:line="240" w:lineRule="auto"/>
        <w:ind w:left="720"/>
        <w:jc w:val="both"/>
        <w:rPr>
          <w:rFonts w:ascii="Constantia" w:hAnsi="Constantia"/>
          <w:b/>
          <w:bCs/>
          <w:sz w:val="20"/>
          <w:szCs w:val="20"/>
        </w:rPr>
      </w:pPr>
    </w:p>
    <w:p w:rsidR="00151245" w:rsidRPr="00185460" w:rsidRDefault="00151245" w:rsidP="00276F0E">
      <w:pPr>
        <w:spacing w:after="0" w:line="240" w:lineRule="auto"/>
        <w:ind w:left="720"/>
        <w:jc w:val="both"/>
        <w:rPr>
          <w:rFonts w:ascii="Constantia" w:hAnsi="Constantia"/>
          <w:b/>
          <w:bCs/>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r w:rsidRPr="00B43BEF">
        <w:rPr>
          <w:rFonts w:cs="Calibri"/>
          <w:b/>
          <w:sz w:val="20"/>
          <w:szCs w:val="20"/>
        </w:rPr>
        <w:t>16-)</w:t>
      </w:r>
      <w:r>
        <w:rPr>
          <w:rFonts w:ascii="Constantia" w:hAnsi="Constantia"/>
          <w:sz w:val="20"/>
          <w:szCs w:val="20"/>
        </w:rPr>
        <w:t xml:space="preserve"> Öğrenciler ilk anayasada alınan kararların neler olduğuna yönelik kendi aralarında beyin fırtınası yapmaktadırlar.</w:t>
      </w:r>
    </w:p>
    <w:p w:rsidR="00151245" w:rsidRDefault="00151245" w:rsidP="00EE4D29">
      <w:pPr>
        <w:spacing w:after="0" w:line="240" w:lineRule="auto"/>
        <w:ind w:left="340" w:hanging="340"/>
        <w:jc w:val="both"/>
        <w:rPr>
          <w:rFonts w:ascii="Constantia" w:hAnsi="Constantia"/>
          <w:sz w:val="20"/>
          <w:szCs w:val="20"/>
        </w:rPr>
      </w:pPr>
      <w:r>
        <w:rPr>
          <w:noProof/>
          <w:lang w:eastAsia="tr-TR"/>
        </w:rPr>
        <w:pict>
          <v:group id="Grup 591958" o:spid="_x0000_s1047" style="position:absolute;left:0;text-align:left;margin-left:1.65pt;margin-top:6.1pt;width:270.85pt;height:160.3pt;z-index:251653632" coordsize="34397,20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HUEFwUAAEgcAAAOAAAAZHJzL2Uyb0RvYy54bWzsWV1u3DYQfi/QOxB6t1f/+wOvA9eujaJO&#10;YtgpjD5yJUpiS4kqybXWuUCPkTP0JRdwc68OKUor/7S24yZAC/lhLQ2p4cw3w/k40t6rTcnQFRGS&#10;8mrpeLuug0iV8JRW+dL56d3xzsxBUuEqxYxXZOlcE+m82v/2m72mXhCfF5ylRCBQUslFUy+dQql6&#10;MZnIpCAllru8JhUMZlyUWMGtyCepwA1oL9nEd9140nCR1oInREqQHrWDzr7Rn2UkUW+zTBKF2NIB&#10;25T5FeZ3pX8n+3t4kQtcFzSxZuDPsKLEtIJFe1VHWGG0FvSeqpImgkueqd2ElxOeZTQhxgfwxnPv&#10;eHMi+Lo2vuSLJq97mADaOzh9ttrkzdWZQDRdOtHcm0cQrQqXEKcTsa6RFQFGTZ0vYOqJqC/qM2EF&#10;eXun3d5kotT/wSG0Mehe9+iSjUIJCIMwmE/nkYMSGPPdIJp5Fv+kgCDdey4pvn/kyUm38ETb15vT&#10;1JBLcguXfBlcFwWuiYmC1BgM4Ap6uH68+fjpA2FEUPTz+goLhqvyzz8+fUBH9Nf05qNQOanQd4RR&#10;oUqCbn6n73MqqQEYlBg8jfIeXbmQAPQD0HpxMAtcSOX7AHvhbBaGMKQBDqMp7A+tukcJL2oh1Qnh&#10;JdIXS6chaU7O+bpKz2GjHGLG+FqZNMZXp1KZfE5tQuD0F89BWclge1xhhnbCwI/mdv8MJvnDSZ4f&#10;RdNukw0mBbcmxXE8tYbadcHkzlRjhMDpMWUMCa4uqSpMRKDaGFNz2ZkqUc0h1q4RS5GvDplAYOvS&#10;mblxeOAbuaKVaoWRC3+tAxKr1zxtxQCulYMVVosBMZfGFrtKoB9/4krB1GoEhc9fydP2PHUpz5gF&#10;Ub+zVO/sA06BqAeR0QphXbu9GNJHr4tkghmBAuHZGEG1NNHQa7AKNUtnHvl6W2Oo3xnDCi7LGh6Q&#10;Ve4gzHIghkSJFivOaP/w34VIFjglbTDmD7vjuZ38jjtyqF+n0BGWRavKDFkXWKWNJ4YfbPZA5hNx&#10;UaQNWrG1OMdgf9j6n1K9VwwaDkopkEdkRgCa2/n4QIwMhK0cs7rANsVmGth2aw4zrLfB5NvAPKhv&#10;XUHQV2qz2piabbaNlqx4eg2FCewxxVfWyTEF70+xVGdYwJYFY4Gl1Vv4yRiHmHF75aCCi/cPyfV8&#10;qJww6qAGGBIC+tsaC+Ig9kMF+2zumWKjzI0pNwDIcGQ1HKnW5SGHrQhFBKwzlxpAxbrLTPDyEsj8&#10;QK8KQ7hKYO02dezNoWqZG44DCTk4MNOARmusTquLOukqgo77u80lFrWtcwoo6A3v6jhemCrTwr+d&#10;qzOi4gdrxTOq9OAWV3sDnKKZ8CuRSwhItVz8AnIBJeCKthmY63FyAdiBOvR2toWx424vnMbB1HJ3&#10;6IczL7L52zF/V6//DWoBYoGTCBgOhWnAGrepJYyC7vwwnDRSiya8J5LYSC0myYakPFJLSy39qXSk&#10;lv8ftUAlfTm1+M+iligI4NRk+MWLXdf2JnAIsz3ebYYJorgt7nC++xIMM/XD8BGC2fH8ORDd/Vkj&#10;w4wM03eG7YF+0F+OzctTmxfz8mB7yB6bF9MhbxuS/3TzAkXy5QwTPIthdIeuGxfdwnhR7MPhti3e&#10;W4oJ5lHYNTFTNwq+aBMzn8XGgX9oYnY8eDE1NT3a7Vkjx4wcM3KMYZIXvSBrD5EjyXzNN2TmYwx8&#10;rjLRs5/W9Pew4T1cDz8A7v8FAAD//wMAUEsDBBQABgAIAAAAIQAAszFC3gAAAAgBAAAPAAAAZHJz&#10;L2Rvd25yZXYueG1sTI/NasMwEITvhb6D2EJvjfxTl+BaDiG0PYVCk0LpbWNtbBNLMpZiO2/fzak5&#10;7sww+02xmk0nRhp866yCeBGBIFs53dpawff+/WkJwge0GjtnScGFPKzK+7sCc+0m+0XjLtSCS6zP&#10;UUETQp9L6auGDPqF68myd3SDwcDnUEs94MTlppNJFL1Ig63lDw32tGmoOu3ORsHHhNM6jd/G7em4&#10;ufzus8+fbUxKPT7M61cQgebwH4YrPqNDyUwHd7bai05BmnKQ5SQBwXb2nPG0w1VPliDLQt4OKP8A&#10;AAD//wMAUEsBAi0AFAAGAAgAAAAhALaDOJL+AAAA4QEAABMAAAAAAAAAAAAAAAAAAAAAAFtDb250&#10;ZW50X1R5cGVzXS54bWxQSwECLQAUAAYACAAAACEAOP0h/9YAAACUAQAACwAAAAAAAAAAAAAAAAAv&#10;AQAAX3JlbHMvLnJlbHNQSwECLQAUAAYACAAAACEAuJh1BBcFAABIHAAADgAAAAAAAAAAAAAAAAAu&#10;AgAAZHJzL2Uyb0RvYy54bWxQSwECLQAUAAYACAAAACEAALMxQt4AAAAIAQAADwAAAAAAAAAAAAAA&#10;AABxBwAAZHJzL2Rvd25yZXYueG1sUEsFBgAAAAAEAAQA8wAAAHwIAAAAAA==&#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591938" o:spid="_x0000_s1048" type="#_x0000_t62" style="position:absolute;left:16383;width:14884;height:45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TXsUA&#10;AADfAAAADwAAAGRycy9kb3ducmV2LnhtbERPTWvCQBC9F/oflin0Vje2KCa6SlEED7bQ1Iu3MTsm&#10;abMzIbua+O+7h4LHx/terAbXqCt1vhY2MB4loIgLsTWXBg7f25cZKB+QLTbCZOBGHlbLx4cFZlZ6&#10;/qJrHkoVQ9hnaKAKoc209kVFDv1IWuLInaVzGCLsSm077GO4a/Rrkky1w5pjQ4UtrSsqfvOLM/DR&#10;y20/cbPjRqY/nyGV/HI6rY15fhre56ACDeEu/nfvrIFJOk7f4uD4J34Bv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yxNexQAAAN8AAAAPAAAAAAAAAAAAAAAAAJgCAABkcnMv&#10;ZG93bnJldi54bWxQSwUGAAAAAAQABAD1AAAAigMAAAAA&#10;" adj="1456,37923" fillcolor="#c9b5e8" strokecolor="#7d60a0">
              <v:fill color2="#f0eaf9" rotate="t" angle="180" colors="0 #c9b5e8;22938f #d9cbee;1 #f0eaf9" focus="100%" type="gradient"/>
              <v:shadow on="t" color="black" opacity="24903f" origin=",.5" offset="0,.55556mm"/>
              <v:textbox>
                <w:txbxContent>
                  <w:p w:rsidR="00151245" w:rsidRPr="00FF0A4C" w:rsidRDefault="00151245" w:rsidP="006B76B7">
                    <w:pPr>
                      <w:spacing w:after="0" w:line="240" w:lineRule="exact"/>
                      <w:ind w:left="-113"/>
                      <w:jc w:val="center"/>
                      <w:rPr>
                        <w:sz w:val="18"/>
                        <w:szCs w:val="18"/>
                      </w:rPr>
                    </w:pPr>
                    <w:r>
                      <w:rPr>
                        <w:rFonts w:ascii="Comic Sans MS" w:hAnsi="Comic Sans MS"/>
                        <w:b/>
                        <w:sz w:val="16"/>
                        <w:szCs w:val="16"/>
                      </w:rPr>
                      <w:t>Oğuzhan:</w:t>
                    </w:r>
                    <w:r>
                      <w:rPr>
                        <w:rFonts w:ascii="Comic Sans MS" w:hAnsi="Comic Sans MS"/>
                        <w:sz w:val="16"/>
                        <w:szCs w:val="16"/>
                      </w:rPr>
                      <w:t xml:space="preserve"> </w:t>
                    </w:r>
                    <w:r>
                      <w:rPr>
                        <w:sz w:val="18"/>
                        <w:szCs w:val="18"/>
                      </w:rPr>
                      <w:t>Savaş ve barışa TBMM karar verir.</w:t>
                    </w:r>
                  </w:p>
                  <w:p w:rsidR="00151245" w:rsidRDefault="00151245" w:rsidP="00853D92">
                    <w:pPr>
                      <w:spacing w:after="0" w:line="240" w:lineRule="auto"/>
                      <w:jc w:val="center"/>
                    </w:pPr>
                  </w:p>
                  <w:p w:rsidR="00151245" w:rsidRDefault="00151245" w:rsidP="00853D92">
                    <w:pPr>
                      <w:spacing w:line="240" w:lineRule="auto"/>
                      <w:jc w:val="center"/>
                    </w:pPr>
                  </w:p>
                </w:txbxContent>
              </v:textbox>
            </v:shape>
            <v:shape id="Köşeleri Yuvarlanmış Dikdörtgen Belirtme Çizgisi 591941" o:spid="_x0000_s1049" type="#_x0000_t62" style="position:absolute;top:952;width:14763;height:42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BmcUA&#10;AADfAAAADwAAAGRycy9kb3ducmV2LnhtbESPQWvCQBSE70L/w/IKvekmYqWmrlIKUtuTmvb+2H1m&#10;g9m3IbuJ8d+7hUKPw8x8w6y3o2vEQF2oPSvIZxkIYu1NzZWC73I3fQERIrLBxjMpuFGA7eZhssbC&#10;+CsfaTjFSiQIhwIV2BjbQsqgLTkMM98SJ+/sO4cxya6SpsNrgrtGzrNsKR3WnBYstvRuSV9OvVNg&#10;bF/WP0NJ+eGjxZv+XOiv3iv19Di+vYKINMb/8F97bxQ8r/LVIoffP+kL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YGZxQAAAN8AAAAPAAAAAAAAAAAAAAAAAJgCAABkcnMv&#10;ZG93bnJldi54bWxQSwUGAAAAAAQABAD1AAAAigMAAAAA&#10;" adj="5193,42187" fillcolor="#c9b5e8" strokecolor="#7d60a0">
              <v:fill color2="#f0eaf9" rotate="t" angle="180" colors="0 #c9b5e8;22938f #d9cbee;1 #f0eaf9" focus="100%" type="gradient"/>
              <v:shadow on="t" color="black" opacity="24903f" origin=",.5" offset="0,.55556mm"/>
              <v:textbox>
                <w:txbxContent>
                  <w:p w:rsidR="00151245" w:rsidRPr="00FF0A4C" w:rsidRDefault="00151245" w:rsidP="006B76B7">
                    <w:pPr>
                      <w:spacing w:after="0" w:line="240" w:lineRule="exact"/>
                      <w:jc w:val="center"/>
                      <w:rPr>
                        <w:sz w:val="18"/>
                        <w:szCs w:val="18"/>
                      </w:rPr>
                    </w:pPr>
                    <w:r>
                      <w:rPr>
                        <w:rFonts w:ascii="Comic Sans MS" w:hAnsi="Comic Sans MS"/>
                        <w:b/>
                        <w:sz w:val="16"/>
                      </w:rPr>
                      <w:t>Berkay:</w:t>
                    </w:r>
                    <w:r>
                      <w:rPr>
                        <w:rFonts w:ascii="Comic Sans MS" w:hAnsi="Comic Sans MS"/>
                        <w:sz w:val="16"/>
                      </w:rPr>
                      <w:t xml:space="preserve"> </w:t>
                    </w:r>
                    <w:r w:rsidRPr="00FF0A4C">
                      <w:rPr>
                        <w:sz w:val="18"/>
                        <w:szCs w:val="18"/>
                      </w:rPr>
                      <w:t xml:space="preserve">Egemenlik kayıtsız şartsız </w:t>
                    </w:r>
                    <w:r>
                      <w:rPr>
                        <w:sz w:val="18"/>
                        <w:szCs w:val="18"/>
                      </w:rPr>
                      <w:t>m</w:t>
                    </w:r>
                    <w:r w:rsidRPr="00FF0A4C">
                      <w:rPr>
                        <w:sz w:val="18"/>
                        <w:szCs w:val="18"/>
                      </w:rPr>
                      <w:t>illetindir.</w:t>
                    </w:r>
                  </w:p>
                  <w:p w:rsidR="00151245" w:rsidRPr="00BB16E2" w:rsidRDefault="00151245" w:rsidP="00853D92">
                    <w:pPr>
                      <w:spacing w:after="0" w:line="240" w:lineRule="auto"/>
                      <w:jc w:val="center"/>
                      <w:rPr>
                        <w:sz w:val="20"/>
                      </w:rPr>
                    </w:pPr>
                  </w:p>
                </w:txbxContent>
              </v:textbox>
            </v:shape>
            <v:shape id="Köşeleri Yuvarlanmış Dikdörtgen Belirtme Çizgisi 591942" o:spid="_x0000_s1050" type="#_x0000_t62" style="position:absolute;left:5334;top:16002;width:14763;height:43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GUcUA&#10;AADfAAAADwAAAGRycy9kb3ducmV2LnhtbESPQWvCQBSE74X+h+UVvNWNQYtJXSUIitdaKe3tsftM&#10;gtm3IbvG7b/vFgSPw8x8w6w20XZipMG3jhXMphkIYu1My7WC0+fudQnCB2SDnWNS8EseNuvnpxWW&#10;xt34g8ZjqEWCsC9RQRNCX0rpdUMW/dT1xMk7u8FiSHKopRnwluC2k3mWvUmLLaeFBnvaNqQvx6tV&#10;EKtlFvV+dHn/XX3pxY/zvjgoNXmJ1TuIQDE8wvf2wShYFLNinsP/n/QF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EZRxQAAAN8AAAAPAAAAAAAAAAAAAAAAAJgCAABkcnMv&#10;ZG93bnJldi54bWxQSwUGAAAAAAQABAD1AAAAigMAAAAA&#10;" adj="9235,-17118" fillcolor="#c9b5e8" strokecolor="#7d60a0">
              <v:fill color2="#f0eaf9" rotate="t" angle="180" colors="0 #c9b5e8;22938f #d9cbee;1 #f0eaf9" focus="100%" type="gradient"/>
              <v:shadow on="t" color="black" opacity="24903f" origin=",.5" offset="0,.55556mm"/>
              <v:textbox>
                <w:txbxContent>
                  <w:p w:rsidR="00151245" w:rsidRPr="00FF0A4C" w:rsidRDefault="00151245" w:rsidP="006B76B7">
                    <w:pPr>
                      <w:jc w:val="center"/>
                      <w:rPr>
                        <w:sz w:val="18"/>
                        <w:szCs w:val="18"/>
                      </w:rPr>
                    </w:pPr>
                    <w:r>
                      <w:rPr>
                        <w:rFonts w:ascii="Comic Sans MS" w:hAnsi="Comic Sans MS"/>
                        <w:b/>
                        <w:sz w:val="16"/>
                      </w:rPr>
                      <w:t>Emin:</w:t>
                    </w:r>
                    <w:r>
                      <w:rPr>
                        <w:rFonts w:ascii="Comic Sans MS" w:hAnsi="Comic Sans MS"/>
                        <w:sz w:val="16"/>
                      </w:rPr>
                      <w:t xml:space="preserve"> </w:t>
                    </w:r>
                    <w:r>
                      <w:rPr>
                        <w:sz w:val="18"/>
                        <w:szCs w:val="18"/>
                      </w:rPr>
                      <w:t>Meclis başkanı hükümetinde başkanıdır.</w:t>
                    </w:r>
                  </w:p>
                  <w:p w:rsidR="00151245" w:rsidRPr="00BB16E2" w:rsidRDefault="00151245" w:rsidP="00853D92">
                    <w:pPr>
                      <w:spacing w:after="0" w:line="240" w:lineRule="auto"/>
                      <w:jc w:val="center"/>
                      <w:rPr>
                        <w:sz w:val="18"/>
                      </w:rPr>
                    </w:pPr>
                  </w:p>
                  <w:p w:rsidR="00151245" w:rsidRDefault="00151245" w:rsidP="00853D92">
                    <w:pPr>
                      <w:jc w:val="center"/>
                    </w:pPr>
                  </w:p>
                </w:txbxContent>
              </v:textbox>
            </v:shape>
            <v:shape id="Köşeleri Yuvarlanmış Dikdörtgen Belirtme Çizgisi 591943" o:spid="_x0000_s1051" type="#_x0000_t62" style="position:absolute;left:20002;top:15621;width:14395;height:47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d1CcYA&#10;AADfAAAADwAAAGRycy9kb3ducmV2LnhtbESPQUsDMRSE70L/Q3gFbzbbqsWuTUsoCCp4aJWeXzfP&#10;zbKbl2XzbNd/bwTB4zAz3zDr7Rg6daYhNZENzGcFKOIquoZrAx/vTzcPoJIgO+wik4FvSrDdTK7W&#10;WLp44T2dD1KrDOFUogEv0pdap8pTwDSLPXH2PuMQULIcau0GvGR46PSiKJY6YMN5wWNPO09Ve/gK&#10;BnpubXi1Pi7fbCtHsfuXcPLGXE9H+whKaJT/8F/72Rm4X81Xd7fw+yd/Ab3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d1CcYAAADfAAAADwAAAAAAAAAAAAAAAACYAgAAZHJz&#10;L2Rvd25yZXYueG1sUEsFBgAAAAAEAAQA9QAAAIsDAAAAAA==&#10;" adj="4350,-12198" fillcolor="#c9b5e8" strokecolor="#7d60a0">
              <v:fill color2="#f0eaf9" rotate="t" angle="180" colors="0 #c9b5e8;22938f #d9cbee;1 #f0eaf9" focus="100%" type="gradient"/>
              <v:shadow on="t" color="black" opacity="24903f" origin=",.5" offset="0,.55556mm"/>
              <v:textbox>
                <w:txbxContent>
                  <w:p w:rsidR="00151245" w:rsidRPr="00FF0A4C" w:rsidRDefault="00151245" w:rsidP="006B76B7">
                    <w:pPr>
                      <w:jc w:val="center"/>
                      <w:rPr>
                        <w:sz w:val="18"/>
                        <w:szCs w:val="18"/>
                      </w:rPr>
                    </w:pPr>
                    <w:r>
                      <w:rPr>
                        <w:rFonts w:ascii="Comic Sans MS" w:hAnsi="Comic Sans MS"/>
                        <w:b/>
                        <w:sz w:val="16"/>
                        <w:szCs w:val="16"/>
                      </w:rPr>
                      <w:t>Berkin:</w:t>
                    </w:r>
                    <w:r>
                      <w:rPr>
                        <w:rFonts w:ascii="Comic Sans MS" w:hAnsi="Comic Sans MS"/>
                        <w:sz w:val="16"/>
                        <w:szCs w:val="16"/>
                      </w:rPr>
                      <w:t xml:space="preserve"> </w:t>
                    </w:r>
                    <w:r>
                      <w:rPr>
                        <w:sz w:val="18"/>
                        <w:szCs w:val="18"/>
                      </w:rPr>
                      <w:t>Yasama ve yürütme TBMM’ye aittir.</w:t>
                    </w:r>
                  </w:p>
                  <w:p w:rsidR="00151245" w:rsidRDefault="00151245" w:rsidP="00853D92">
                    <w:pPr>
                      <w:spacing w:line="240" w:lineRule="auto"/>
                      <w:jc w:val="center"/>
                    </w:pPr>
                  </w:p>
                </w:txbxContent>
              </v:textbox>
            </v:shape>
          </v:group>
        </w:pict>
      </w:r>
      <w:r>
        <w:rPr>
          <w:rFonts w:ascii="Constantia" w:hAnsi="Constantia"/>
          <w:sz w:val="20"/>
          <w:szCs w:val="20"/>
        </w:rPr>
        <w:tab/>
        <w:t>Bunun sonucunda;</w:t>
      </w: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r>
        <w:rPr>
          <w:noProof/>
          <w:lang w:eastAsia="tr-TR"/>
        </w:rPr>
        <w:pict>
          <v:shape id="Resim 591936" o:spid="_x0000_s1052" type="#_x0000_t75" style="position:absolute;left:0;text-align:left;margin-left:2.3pt;margin-top:2.85pt;width:246pt;height:122.25pt;z-index:251652608;visibility:visible">
            <v:imagedata r:id="rId10" o:title="" cropbottom="24252f" cropright="3283f"/>
          </v:shape>
        </w:pict>
      </w: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p>
    <w:p w:rsidR="00151245" w:rsidRDefault="00151245" w:rsidP="00EE4D29">
      <w:pPr>
        <w:spacing w:after="0" w:line="240" w:lineRule="auto"/>
        <w:ind w:left="340" w:hanging="340"/>
        <w:jc w:val="both"/>
        <w:rPr>
          <w:rFonts w:ascii="Constantia" w:hAnsi="Constantia"/>
          <w:sz w:val="20"/>
          <w:szCs w:val="20"/>
        </w:rPr>
      </w:pPr>
      <w:r>
        <w:rPr>
          <w:rFonts w:ascii="Constantia" w:hAnsi="Constantia"/>
          <w:sz w:val="20"/>
          <w:szCs w:val="20"/>
        </w:rPr>
        <w:tab/>
        <w:t>maddelerini söylemişlerdir.</w:t>
      </w:r>
    </w:p>
    <w:p w:rsidR="00151245" w:rsidRPr="006B76B7" w:rsidRDefault="00151245" w:rsidP="00EE4D29">
      <w:pPr>
        <w:spacing w:after="0" w:line="240" w:lineRule="auto"/>
        <w:ind w:left="340" w:hanging="340"/>
        <w:jc w:val="both"/>
        <w:rPr>
          <w:rFonts w:ascii="Constantia" w:hAnsi="Constantia"/>
          <w:b/>
          <w:sz w:val="20"/>
          <w:szCs w:val="20"/>
        </w:rPr>
      </w:pPr>
      <w:r>
        <w:rPr>
          <w:rFonts w:ascii="Constantia" w:hAnsi="Constantia"/>
          <w:sz w:val="20"/>
          <w:szCs w:val="20"/>
        </w:rPr>
        <w:tab/>
      </w:r>
      <w:r w:rsidRPr="006B76B7">
        <w:rPr>
          <w:rFonts w:ascii="Constantia" w:hAnsi="Constantia"/>
          <w:b/>
          <w:sz w:val="20"/>
          <w:szCs w:val="20"/>
        </w:rPr>
        <w:t>Buna göre hangi öğrencinin söylediği maddede adı belirtilmeden Cumhuriyet rejiminden bahsedilmektedir?</w:t>
      </w:r>
    </w:p>
    <w:p w:rsidR="00151245" w:rsidRPr="00675E77" w:rsidRDefault="00151245" w:rsidP="006B76B7">
      <w:pPr>
        <w:pStyle w:val="ListParagraph"/>
        <w:spacing w:after="0" w:line="240" w:lineRule="auto"/>
        <w:jc w:val="both"/>
        <w:rPr>
          <w:rFonts w:ascii="Constantia" w:hAnsi="Constantia"/>
          <w:b/>
          <w:sz w:val="12"/>
          <w:szCs w:val="20"/>
        </w:rPr>
      </w:pPr>
    </w:p>
    <w:p w:rsidR="00151245" w:rsidRDefault="00151245" w:rsidP="006B76B7">
      <w:pPr>
        <w:pStyle w:val="ListParagraph"/>
        <w:spacing w:after="0" w:line="240" w:lineRule="auto"/>
        <w:jc w:val="both"/>
        <w:rPr>
          <w:rFonts w:ascii="Constantia" w:hAnsi="Constantia"/>
          <w:sz w:val="20"/>
          <w:szCs w:val="20"/>
        </w:rPr>
      </w:pPr>
      <w:r w:rsidRPr="006B76B7">
        <w:rPr>
          <w:rFonts w:ascii="Constantia" w:hAnsi="Constantia"/>
          <w:b/>
          <w:sz w:val="20"/>
          <w:szCs w:val="20"/>
        </w:rPr>
        <w:t>A)</w:t>
      </w:r>
      <w:r>
        <w:rPr>
          <w:rFonts w:ascii="Constantia" w:hAnsi="Constantia"/>
          <w:sz w:val="20"/>
          <w:szCs w:val="20"/>
        </w:rPr>
        <w:t xml:space="preserve"> Berkay</w:t>
      </w:r>
      <w:r>
        <w:rPr>
          <w:rFonts w:ascii="Constantia" w:hAnsi="Constantia"/>
          <w:sz w:val="20"/>
          <w:szCs w:val="20"/>
        </w:rPr>
        <w:tab/>
      </w:r>
      <w:r>
        <w:rPr>
          <w:rFonts w:ascii="Constantia" w:hAnsi="Constantia"/>
          <w:sz w:val="20"/>
          <w:szCs w:val="20"/>
        </w:rPr>
        <w:tab/>
      </w:r>
      <w:r w:rsidRPr="006B76B7">
        <w:rPr>
          <w:rFonts w:ascii="Constantia" w:hAnsi="Constantia"/>
          <w:b/>
          <w:sz w:val="20"/>
          <w:szCs w:val="20"/>
        </w:rPr>
        <w:t>B)</w:t>
      </w:r>
      <w:r>
        <w:rPr>
          <w:rFonts w:ascii="Constantia" w:hAnsi="Constantia"/>
          <w:sz w:val="20"/>
          <w:szCs w:val="20"/>
        </w:rPr>
        <w:t xml:space="preserve"> Berkin</w:t>
      </w:r>
    </w:p>
    <w:p w:rsidR="00151245" w:rsidRPr="006B76B7" w:rsidRDefault="00151245" w:rsidP="006B76B7">
      <w:pPr>
        <w:pStyle w:val="ListParagraph"/>
        <w:spacing w:after="0" w:line="240" w:lineRule="auto"/>
        <w:jc w:val="both"/>
        <w:rPr>
          <w:rFonts w:ascii="Constantia" w:hAnsi="Constantia"/>
          <w:sz w:val="20"/>
          <w:szCs w:val="20"/>
        </w:rPr>
      </w:pPr>
      <w:r w:rsidRPr="006B76B7">
        <w:rPr>
          <w:rFonts w:ascii="Constantia" w:hAnsi="Constantia"/>
          <w:b/>
          <w:sz w:val="20"/>
          <w:szCs w:val="20"/>
        </w:rPr>
        <w:t>C)</w:t>
      </w:r>
      <w:r>
        <w:rPr>
          <w:rFonts w:ascii="Constantia" w:hAnsi="Constantia"/>
          <w:sz w:val="20"/>
          <w:szCs w:val="20"/>
        </w:rPr>
        <w:t xml:space="preserve"> Emin</w:t>
      </w:r>
      <w:r>
        <w:rPr>
          <w:rFonts w:ascii="Constantia" w:hAnsi="Constantia"/>
          <w:sz w:val="20"/>
          <w:szCs w:val="20"/>
        </w:rPr>
        <w:tab/>
      </w:r>
      <w:r>
        <w:rPr>
          <w:rFonts w:ascii="Constantia" w:hAnsi="Constantia"/>
          <w:sz w:val="20"/>
          <w:szCs w:val="20"/>
        </w:rPr>
        <w:tab/>
      </w:r>
      <w:r w:rsidRPr="006B76B7">
        <w:rPr>
          <w:rFonts w:ascii="Constantia" w:hAnsi="Constantia"/>
          <w:b/>
          <w:sz w:val="20"/>
          <w:szCs w:val="20"/>
        </w:rPr>
        <w:t>D)</w:t>
      </w:r>
      <w:r>
        <w:rPr>
          <w:rFonts w:ascii="Constantia" w:hAnsi="Constantia"/>
          <w:sz w:val="20"/>
          <w:szCs w:val="20"/>
        </w:rPr>
        <w:t xml:space="preserve"> Oğuzhan</w:t>
      </w:r>
    </w:p>
    <w:p w:rsidR="00151245" w:rsidRDefault="00151245" w:rsidP="00D414EC">
      <w:pPr>
        <w:spacing w:after="0" w:line="240" w:lineRule="auto"/>
        <w:ind w:left="340" w:hanging="340"/>
        <w:jc w:val="both"/>
        <w:rPr>
          <w:rFonts w:ascii="Constantia" w:hAnsi="Constantia"/>
          <w:sz w:val="20"/>
          <w:szCs w:val="20"/>
        </w:rPr>
      </w:pPr>
      <w:r>
        <w:rPr>
          <w:noProof/>
          <w:lang w:eastAsia="tr-TR"/>
        </w:rPr>
        <w:pict>
          <v:shape id="Diyagram 23554" o:spid="_x0000_s1053" type="#_x0000_t75" style="position:absolute;left:0;text-align:left;margin-left:15.2pt;margin-top:7.55pt;width:252.5pt;height:147.85pt;z-index:-251650560;visibility:visible;mso-wrap-distance-left:10.44pt;mso-wrap-distance-top:.96pt;mso-wrap-distance-right:10.08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kW3E3RREAAKhkAAAWAAAA&#10;ZHJzL2RpYWdyYW1zL2RhdGExLnhtbOxdXXPbSHZ9T1X+A4v7sA+pttDfDdfKU90NYDOVmczU2Lu1&#10;W6lUCiIhiTH4sQBlW7O1v2V+w7znLTP/K6dBkCKoD4OURW/W8oNMgQQI3L739Ln3nm797qsP03Lw&#10;rqjqyXx2OqQvouGgmI3m48ns4nT4hzcZMcNBvcxn47ycz4rT4XVRD7969c//9LvxxfTlOF/m387H&#10;RTnAVWb1Sxw7HV4ul4uXJyf16LKY5vWL+aKY4d3zeTXNl/i1ujgZV/l7XH9anrAoUifjSX5R5dNh&#10;e5H8gEtM88ls+Kq5p8Xym3q5fjmYhrv7enw6/GtitZfMaOKkF0QoK4nJDCNMesN5TJ3O6N+Gg+X1&#10;Ak85no/Wl6teF8tBOX+D4+E6V9Xs5XQyqub1/Hz5YjSfnszPzyejov0vr5bhoeSJOSnz6/nV8qTK&#10;8XylHOIaPl+GS4yuR2UxHPyl3v+af7majN7Wy+uyOKkn00VZ0N+wcKX2yqtjw8HogEuP5uW8qk/y&#10;0aiYLfl/0XCV9rLtseFgcVmOK3jJ8GRl4HrxfdW+hMnzl2fz8XVzJH9Z1svXzX2G44vwo5iNv8+r&#10;/Ifvq0GZB+9aVuTND+FSJ80nToJH4TLN/4u7htALFaU+y4iPIkaEoYbEqU4JlUwzEUsnjPhbZ9ya&#10;G35zOvyPb4vlZPaf2/cdbunDeTUN/2MIBx/wXFwyTvVwcH06VLFQLAon4M4/LAcjvI+v0Bxvj/B+&#10;+3p19+vr1PNyMs4mZRnOqq9rX1aDd3l5OoS7j+fv4QN5vcTB02HW/MO95i8vr4rv8P3N59ovrPPl&#10;7qHyarp7KC8Xl3n3ICy5+trGqJ3bKWeD96dDJkWEEB/li9PheZkv8XK6gE/Ws4vhIC8vgAGjZdXc&#10;V+fsuro42zxN7JyT8epDl/m4WN27ifBvZbBP/UirL7/9TIuqXiZ5fbm6geaGW38qZ83AnZ8Xo4AH&#10;YZiCewWHXbnux/0VH8xfVjve2gzsw6P8Bu6yNdLBKrDLMUc6h683QHaejwBmPi8nZ9Wk9eV8651/&#10;mc5Ika/eGNU7b4zq1pawQbj75auvQqSGCIVdmp+I649HrRAS/qIs8UxYImycklhZS1jEqfUmsTLj&#10;G+Bd5NWbKp/V8MsPswa3lfWplcoQwYUHbqcxgp4xwpMk8d7YyGS+E/QY6/VQty8/PtaPx6Y0sylX&#10;sScpJhLcq8Ft+lgSZ72VieacW7Z5ynpy9v/zKX3iZMK1IVGSRkTQWBObOUGk8akzmeXUJJ3BWE0Z&#10;Wwg8GF3VS/zemUOCe60xdN5icSQ5VaLBYqaplK37tlBMKeWGYe4LWMxjJoFHz1j8ZWHxoP4RfhTJ&#10;Fbh2p6tbc+8/Lir/21W1vCqvfv1p8Dp/l//60y8//3b2y8+zQf2//1MV9WRw9WM+/uXnFwdhd+Qt&#10;U9QIoBoADfRLkJiCNGdRTGOTqET7h7CbeZH6JMaZGXVEJC4G+3aOaMOsEtYpwEkHLlroDsQxYEI5&#10;+6E4H0zG4F6smUGbpKLYEJEVMRVt5DefDqedg4FtTqR3nVguG/zBRNZ+NpxWNGxhc2LrViGNue8b&#10;N2c03zqfLTcnTyezeUujuhcYv9188+rz7RTakPr29SLkHDezWLh4QMdBNV/C4RUTmmndPNYaLCVn&#10;UiHHCMRU64jpHbQUEqeswJIqIxEyjwTL1emdmPuEBNNE8A7W3mPnS56U8d3DAoL9Ozdxm9n/w6HL&#10;jSngkz3TM5lSSQNEgAsFcsBiYi1eOZlp6lJj4hjpWcMykXDcokB7g0XL7o6chEoQz5QCxLwB8RFM&#10;WgLmo4kSJqIxFZGzpoNpB1MgFhkBntNEtRaKCrUT1XhT85DNhbDnjAnz2LAOrv6pk7dmKm68qBNE&#10;nxAuvuB89JkDwWOXr/5QXtV5OTibVOXk7eDHAkU/INjkxUGkx0YpJklBCUtTRYQ0CXGAL0I5Rehb&#10;ISN/g2O3E1aBbERowUnGBUiP8yA9iiliYmuc5V5H/Jn0tOWYFdFbVfweIj1K8lh0GE+MoooBpQH0&#10;GSWRDe5gIzLCCKXrAI3PjGffmuwz4wkl64+XtqhxXChEueQCSU4coSBNOeAiU9IK6zVjDxV99kaK&#10;z8N4EmYtR9kHdTeLp9SWEWO5ISzOpEGRXGn1iRgPjTT+qSaqqQCZEruJTCSEQVm+LfsAitdZwrp8&#10;1OEYt4n6VmH2uQSPBLt3V+HvpwT/THkayvN6UuZofBSDUYE20KwYvM2vz375eXCNEhDatYdWfCxj&#10;kjIEu+Io7gqXSmKFz1CttzoxnKJgfwNpt8mPUxm1UUj6uJPgTtYRxCtq4Ypa5zXPhMs62dFzxSc0&#10;Kx6s+ISW3bqFtCn4oHsSr+gPZZJRutOqpBK9yueKDyLlkJ70M//px38y5xg1EiIKEwEsLDQVzqAg&#10;YhWXHloLxS2i/d6Kz95g8Xn4D5qVUSa9IxkNTS9DAYmGo8nnNEo00mc8/YjsoG/TSzAlV+xHg1DG&#10;uzGNxFFoVHmbeg/4UdwUhFCeeyY/0Fh8EfqDZ/LTkB87y8fz8uq34/ztZDD59aeLvCyLanBRzPBL&#10;WRxa+dGpokh2LEliCa2BNgZ4ZhTJvLNpRj10DGhvt3h2m/ykIkM30jicnnIUwBOIzViSkcSx2LHM&#10;K0Ofyc+elR8aNXG9asat2Q9K4UrHq+KPNOxW8UdAO/Bc/HkmPxA/9ZM4HdLuQmWXK84pUakG+TE+&#10;IrFUCP6IM+qEAgO/EZTebnftDRafh/zIhKEM41LCrEdC56wmUEZGhKcuZcajscz1DSRCcIAq7Saj&#10;GSxwwNb1fPR10l+CG07693yKwQs/UewJBxoxqZ8tT4cBClbfUNTfNBrbP+ZVvTo2uvw2/7BSA24E&#10;RuNJ1Zoun02m37yD3DlIMoPMsT2Oy09+LP4VWXNZ1Kt3iw/5aNl00+76qrsK1u21jqE1Y5GU1DJL&#10;MqcpEV5lKM0ZTtCdUAZCWJBxdBjW0xSebmOxoGXujkk/TW1z0mpMgjy4qF5f5gtomDcj880ZTDqD&#10;2Hp7uL4Owo3tA834bQZmJcZEcxkqzt8X8ymuVmN8i7KcLOqiqfbn71rx5s2n2rrsPkrOm+g+VHmc&#10;ccd8HHlivGtnduPQ9I25TXyUytSrtK/Fe2pqbqLghmh0zb3GFJagR7x5626jNxqZ4Mr3GL2aXFwu&#10;bVXN39/YPWTBF+PBrAnFfPzf+JbzaQl5PuJnoJqSBJy++xko8m4+I9efQYrSjGTTBV4P92cZSAwU&#10;xtGkaNe7BKAdBE0cHTqomZCuZtYYulXeejh09h7I0Xw2gx55Xq3kIpsha4Ln4NE8IvCAHzt0AmKI&#10;bzEPCO4UxB1SESZ4gnYcpUkQ4PcEnl5S0i3gCeiy5ecbxOnj/E0C/nqUl8WfICVjQpnQQ4AStTn2&#10;59OhhqwtlMtw6Id83BzF/0FeyJUOVHLrja9nI7yhZVCW3TU7hGNnV0hIluksP0M2sjUhtTNHd+a6&#10;azoJgbWOlBYYK/jOTXRi2IMwp8XOzxJMiYhQsUD7izGORnmWcQKRT+AGEAZz4xWTW+nSw8HUs+n+&#10;KFTc9pRmKnpGxdXaqExlJqZaEStBI4TjPOjWGVFoBrjQEIi96hvXew/koaj48GgeERUl+hqaRpTQ&#10;LAsUmXugIkO7FDU87SKTREnvMOinLjsEFe8w1w0CrlCRyRbp1qhoNI15F/xWqIjaY7MQahcVmYAm&#10;/wtHxZQiMbJMQ/AD4bTIPEUVKHXQQrJAMnwU+95csWc37lGoCMq2YSLPqLi1YtRRpkFvsPLIJ/gR&#10;JjqXMExvisWJxBucYeVRP7az90AeiooPj+YRUdH6JKOxTKCTDYUDj4aJQ08ZNRKJfiXUstr1Lxz0&#10;UqAcgop3mKuLipCkKEBnlyvKUHzcpoQtVzRK8C8d/rCaGuVX1MEiSwF/XEsSm5BryYx5KnzKt9WT&#10;D5PCnvX4R8Ef5rdn+GtXmyyWHfiT1HuGZmcMKihSB1GHTwB/WHEJFYeJUtY7gPceyEPh7+HRPCL8&#10;ZUwkYUUDYQ7L1AVDBTUQQRI7tIshPRM+7k2p+zWgD4G/O8x1A3WBFEahLNKFPwOyex8phAzly2J/&#10;q9T9ZssJrFrebD+B11vh1G95y6CuRs2y55512XFRN3tK/LXfytxw+e8q1DVQ/ginrl+vS4zNV/es&#10;a60LVs05/db+tPHXNUy/RsjBhukZPGvDwLPvNUxPFOsYpl+X6E7DYMU4FpMz5JU+LCSIGNTFCgvh&#10;ASM6iZNEU+E6/PO7c+zV0vpPz+1ONv7Ts8+zNtOu/2AeD35w8O4odxoAi0xRrE0cwQpU9DkMA3xq&#10;MAutIseiBAv/RXcG2jZATy/eGKBnZXhtAHDCjp88iQE0BJdYRseJpwoMKoG0wCWYTngWiwwLUbDM&#10;xN7rAT29dWMAh9V7Peb7oxogTaiLXIRdiBxkGIJBVmE5UjDvMYnGkUpRf7zXAPt6QM8mz9oARwkB&#10;DuGZj6EhkSJkUUkaek54JRNnnI5Rh5FbC7DhhNsh0E+43/hxA+I9U7ajGiASVmcJlk8xjt00RKZR&#10;moTzE2zmpIXXFsvJuy2HbQPsGwI9c5ejGqDf/icH435PnnHfI7fbtTTu03Ojl8702G/blDtnB6Ww&#10;QCRG4wHbf0CWKcG1QbUtwBGYqZCucH6/Z/SkSxtwhCf16XzdZ6YnmR0gR1UpFZroSCNB84AFgKUm&#10;KcciZB9JZ6KuDGA7NHoWpDYG6FnVPKoBbMw4zyJMBxrcSAQZjtXYbSLlkmKyNJbS+2eHnrxwY4Ce&#10;Cd1RDdBvAdkGG3rG+uaRezYj1o+8S4m2saFnV6iDDf1W192NDVBqZw7YgD2Z4BkO06axFoV4F0cZ&#10;mr9KRfczx573ujFTzzbo2kxH4Q39pPUHe0ZPZrF+ZFRZg7XuzDZ7AlHHM/qtO7jbMyCOwrIEoGSG&#10;zEpkaNFgWaPFKqUM+QSolVP3g2bPgNh4Rs/O4NpMR/EMgaWbOgGD8jJJg4YDy1UTrN5QCRZcMqMg&#10;aOp2Kx8za7h+LZS1AXYR5EmmTaxji9Dv9gTZI3IKNHOwXjeyJJXaxx4ZkI67/bltA+wLoT2lemsD&#10;HMUDYmzphA3VUpIlEEIJDQ+wCj8Sh21NUqQbit9fV9gXHHtKC9YGOIoHaGdZeFIi4fGYHcCesBUV&#10;I5qBODgpLGQtnazy+7zadoKetZINDPw9OkHKHIdalJOUBSmXRV4VNqiAAgQjxlNtaXqjXg4Nkkfa&#10;YM/k+ih+EGEiUEZxooNcAxsWgT+G5WsqAzJkMrY8jR/yg57PtPGDPUtMRwEDHsfaYuNGYnhY3J9l&#10;ULErrwnThqY2ha4l7YLBI/1gz0Rqlzk8yYyQaCtoih0NwAs8Cq0SW0NzOIM2CbVpAszX3SLLI22w&#10;J2HcLUk/iQ14lmJjuSBTybDkG/0qSmJUWQmKaJqaVDgaRw/FQs9n2sTCnvPCUWIBCaTM4oACsAWY&#10;Afb3shnwAA7AlPcZFN/dcusj/WBPeojNUIP5Niz6SfwA+XPgwZpECAkUHLG2AJJOAT9IhUTPwVr/&#10;SfFgz7oCVr8+vQ0i+IAOIkisAkTjJU6DH2DneOlpRpXPUJLrVpZ2/KDnM21iYU+WfJxYgOYp0WmG&#10;3gtHLHCL6hrmL4IVTpqqNEqT+JPygz1rz+hJP70foCFiZaQhZUmxc6lgCAgTY5mXQmkplZnHVhcP&#10;8oN9eeKe5Wfo1Z/eBjE2+Yl1jG084hh+YBWKjBy7emCzQZpK7GZmkwcxseczbcXCXl2oo8RCFCXY&#10;3BvbwGmnmpV+oQ2HrQASr7DaN0GNyXaFgDt4sK8f7FlqhGj3U/tBI2vY1jKcXbTVlPeXc/zxiZXI&#10;AxvdN2KH1V9IuKomt/5yx51/KWO8+vMf4e9kmM0f/8Almy9dX7P5ZfP3RV79nwAAAAD//wMAUEsD&#10;BBQABgAIAAAAIQBwtcpBJwEAAGkCAAAOAAAAZHJzL2Uyb0RvYy54bWykkstqwzAQRfeF/oPQPpHt&#10;lNQRsbMJhay6aT9AlUa2QK9KSt3+fcdJKOmqkO7OzMDlcKXt7tNZ8gEpm+A7Wi8rSsDLoIwfOvr6&#10;8rRoKclFeCVs8NDRL8h019/fbafIoQljsAoSwRCf+RQ7OpYSOWNZjuBEXoYIHo86JCcKjmlgKokJ&#10;051lTVWt2RSSiilIyBm3+/OR9qd8rUGWZ60zFGI7uqjbpkWfMmNTbxpK0oyrx3pNyVtHV21dUdZv&#10;BR+SiKORFzFxg5cTxqPGT9ReFEGOydwQpYxAH4dpanA8gT2ofDHDxT8CLyFYwt+1B62NhH2QRwe+&#10;nLtHFVHw4fNoYsYyuUKbdFD1zDaceC6Zv+cTr2aWZ36Yi2a/6rmeka9/SP8NAAD//wMAUEsDBBQA&#10;BgAIAAAAIQDSM9z5HQEAAGYDAAAZAAAAZHJzL19yZWxzL2Uyb0RvYy54bWwucmVsc7STXU/DIBSG&#10;7038D4R7Szs/Y0Z3YWOyxBt1/oATSlsy4FRgav+9uOliE1a92SU84T1Pcl7miw+jyZt0XqHltMhy&#10;SqQVWCvbcvqyuj+7ocQHsDVotJLTQXq6KE9P5k9SQ4iPfKd6T2KK9Zx2IfS3jHnRSQM+w17aSBp0&#10;BkI8upb1INbQSjbL8yvmfmfQcpRJljWnblmfU7Ia+jj572xsGiVkhWJjpA2JEaxW0Dowjxsl1s9h&#10;0DKGg2tl4PQbefa6h0UW5SlLe82O4PUAA25CwklvwaRPcQSfCgIkbOp4PelyecDFKOHQYxMygYbt&#10;1vW1putxE37WVDl4jz1MGezIpMTFAYlEKf9dnDvU6HxCSGzB3oeNfkf5CQAA//8DAFBLAwQUAAYA&#10;CAAAACEAqb6juNwAAAAJAQAADwAAAGRycy9kb3ducmV2LnhtbEyPzU7DMBCE70i8g7VI3Kgd0qAS&#10;4lQIqUcOLQGVmxsvSYR/IttN0rdnOcFx5xvNzlTbxRo2YYiDdxKylQCGrvV6cJ2E5m13twEWk3Ja&#10;Ge9QwgUjbOvrq0qV2s9uj9MhdYxCXCyVhD6lseQ8tj1aFVd+REfsywerEp2h4zqomcKt4fdCPHCr&#10;BkcfejXiS4/t9+FsJbxeGszfDd9lzWSOx/CInx8zSnl7szw/AUu4pD8z/Nan6lBTp5M/Ox2ZkZCL&#10;NTlJLzJgxIu8IOFEIBMb4HXF/y+ofwAAAP//AwBQSwMEFAAGAAgAAAAhAFZoSvQaBAAAK0cAABgA&#10;AABkcnMvZGlhZ3JhbXMvY29sb3JzMS54bWzsnFtvmzAYhu8n7T8g7leSHqYualr1sEiVqmnSuuvJ&#10;AUNQjc1sJ03//YyNgUZtkhqzkNa9aQPlM35sXr6DnbOLZYa8BaQsJXjsDw8GvgdxSKIUJ2P/9/3k&#10;y6nvMQ5wBBDBcOw/QeZfnH/+dBYl2SgkiFB2A2NPWMFsJI6N/Rnn+SgIWDiDGWAHJIdYnI0JzQAX&#10;H2kSRBQ8CvsZCg4Hg69BlIKEgswvjQADExlIse/Ncfp3Dm+jsT+neJSlISWMxPwgJFlA4jgNYfkL&#10;UF40fRKcBqoLAQhDiPnRn6F/LnvGU46gtwBo7PuBOhRBFj4/EgJ+x7g6K/72+FMuCJWmfC+nqSA6&#10;HA4GhYlAAmtcwfgTgndT5GGQicswieCgbD1OEbpGVBj3MshnY5/CHAIuzoKR5ArFWXUviA8r6/Vl&#10;6p5Qire0ou9ZNjADUdn104H4keYb7ZZdqYyrtmAcw5Cr5kpgfHmnb6A6Mtm+Z9FD3TO+rC9U7fHl&#10;9+ctSr6aqfof/alBWI9vjcoRluSsEAYoTfAPMZEd5qx+RK1PZOQYr8qgdcYLiNtQLoQUoHwGlEqf&#10;rBHSWor2QLUrITdS30P3futQFgoP4sgR7pjwsSPcIeE4uc2SnwiEJi5E04vlKeZKe4/fi/a+yVO1&#10;58+5AZGRWPXmqyOR/z8gU/d4rISYuxwNlk7vKcDs8MYg3nlZrL52Lla1MK5ra/+i+zj55YbDWKms&#10;x09TNxxl8s3kxWF9OLRUDdtIleiJzBW1j1i1pc5lhi8tJxFDgBCZF6nYIp9bk9joC2i9112vLzUN&#10;+7Wl/YMIGOMu191lirAgbOCUuGpCUXTRD5auH7xYTSgIu3xW13PY5bO6JuzyWV0SzgG9nrkgUYlq&#10;4TE181JCZ9WhNxcTmlgNRLi/vpgdJAaq+d6RGMhcf5FsDDaaflzzibPwwPUkglxZqbLTXJb1ILOW&#10;t+FNL+Ttw9DuhXKu0N7pKqxO53YvRPld046TyzA0SATod18Bp7GO5ZsuT4BRXUfotsCqg/HOs1zW&#10;c64hwROHf9uFrNbxy8WIbvZvuQLYOn5OL4vVoFYHoFIaJz+blztPnfbsTHsYQWlkKv7N4G2PqkTW&#10;FURCbCEijqPaWSI5XhmqgYOoIEpHekJE8fexxQaH3bvTr91B8B52+GiXz41Tv3diSdfEDVK/B0kq&#10;nsEqDZc6qPY4GqfbJfsWmd/XVN7FTZvjJsm+RR7YsS+3RBts0ZXsW2SFHXtz9mLF7iw3X9dYoHc5&#10;YbHCYe2qsejhqj1mtt0O/T3KHTSjTCv1ak4tcK6nc7V/91k1pEpHvhA8fWT4YiuGPSVZV9k3h9yc&#10;cPtXWaJwcb98u1QXnV55Q7727R7mZIs04JaNdA6+XfFauorq+2HEV9yc/wMAAP//AwBQSwMEFAAG&#10;AAgAAAAhAI0Isy3ZAwAAD1EAABwAAABkcnMvZGlhZ3JhbXMvcXVpY2tTdHlsZTEueG1s7JzdTtsw&#10;FIDvJ+0dIu96pIVtQhUp4keVkBBCjD2A6ziphWMH24Xy9rOdNGUS01JKmBPOTUnSHBv7s8+f7R4d&#10;rwoePVClmRQJGu+NUEQFkSkTeYJ+3c6+HqJIGyxSzKWgCXqiGh1PP386SvNios0Tp+c0i2whQk/s&#10;owQtjCkncazJghZY78mSCvttJlWBjb1VeZwq/GiLL3i8Pxr9iFOGc4ULVBeCX1FEgZlA0VKw+yW9&#10;SBO0VGJSMKKklpnZI7KIZZYxQus/WBlX9ff4ML5fMnLnmxFrVpScjr/so6lvnGGG0+gB8wShuHqU&#10;Uk3+fEKwudSm+tZeR+aptJ1UFYWiUjHbp6PxaORKiF2XPRfQhAp6kE6PsH1cUIWtgDYJksospO2T&#10;csHITElhnDSecJYvzA3LI8UsG7NQlF4bFKVM2bumgqbQBtDlnEfClp8gIVM6qpvXvNdd5eVBWnec&#10;WV2r+tJ3tm+OuLEjh6WrBLkuxxNNVD4/4yqy7bHD0LbRfs7dp+s8234n4F7MGOeN7LiVbC3ipGmW&#10;UWIaedcf/667EfL1WySNfMGEVHUZdshT1wA/aLgZ1/94Vr1fj4C6A/xo8NeWTzWA1nc1LS6uLC/X&#10;Po+y+8ECvKqB9kpeD1QAsfecYWa14wzDVqUCsvdEtrNSdCYMVGJfTJijtfanwOGonJ1wHQ5H6wDc&#10;jZ64h47WN6DVE1pZflHk1xwTsF5NLPWW+tB57k3E+/z6b9GV9/2ASR1Sh8FkDpPEJTY6c8i3niSa&#10;zW8VFnr/PESfu50n9dHSRln+E6h1Oo3c/PT57TdM9s2BWpXV7Uz5dUFtrR/HQerHdqnxl/VjO93a&#10;dVp9a4NFMOdyaSAs6iAs2hoG1tq4cQTLF5vlonbzqnHHndKqlyOqaKm75SZHK0QvDxYHN2vtm6Vc&#10;Rwsyq33JgztakFntEy3IrPaFVonV2SLgLAXYr5fs13NqYMf6ONfAnvWRGti1/lELM7u0i11rFwUH&#10;l13aGK3x+dCM1gCQDM0iDQDJ0MxNT5Fk+QkhkNzrwvRvnRUnUswAR1cHMbbG4fcBwezo6FzM1jiM&#10;OnGb8gMFssuKajvZ4HzeOeiqYHSVlpylYDw62yKytbbyQEJWWLsE6T1VWJ7JKWitYLSWDz5m0m7M&#10;ebyC01uhOFprvxfA+MPk4dgU73ABlcCoeCXmsj+wme2tN7Nt7XV5FkPLv/fU2/IshpZ47zOLoWXc&#10;e8rCnudYlAGai3YLGC+fCegpivTuFGCEEnYYBTACiszDVFIfMGul6MPtamD2op2t+b8rHpsfDbC/&#10;Yzj9DQAA//8DAFBLAwQUAAYACAAAACEAxxaODGYGAAALIAAAGAAAAGRycy9kaWFncmFtcy9sYXlv&#10;dXQxLnhtbOxZ227jNhB9L9B/EPS+tuUkbhqss1g0m3aBXIom7TstUbYKitJSdOLs13fIISnKYeRY&#10;MbZboC+JLuRcz8wcyu8/bEoWPVDRFBWfx8loEkeUp1VW8OU8/vP+8t1pHDWS8IywitN5/ESb+MP5&#10;jz+8z5blGSNP1Vpe0DwCKbw5g2fzeCVlfTYeN+mKlqQZVTXl8DavREkk3IrlOBPkEeSXbDydTGbj&#10;rCBLQcrYCCEDRJSk4HG05sWXNf2czeO14GdlkYqqqXI5SqtyXOV5kVLzjwipVJ+MT8fowlgQsIKd&#10;xOfaL1lIRqMHwuZxPMZHGW3S7pOUyKtG4lu4juRTDfERlBEJsWxWRR1HtSjm8fRoMplYOe3K9Cll&#10;1CxJErNkrMLqS25IWV8QSYwVcHVdZZThbd1aUMuoVC+U95BDNCarUqvXf58YN2txR2VUr1gmIPVq&#10;pVZfG6c6W4bsmQ7QczRgz/HuPcaxNmEb7l+3sZsC3EVqoghJl+oy0Q9vBcZWPTXXBhzphrcSjpwE&#10;2OYk7CXiOCgCTdOajeQeK06CItA2vQ2k7XBkFhSBtmkRIK0rAtHrhXaxNBF6XFWMWoBlLYr1ji7G&#10;G/nE6OEhbwzZAnXo6TRYM0deffjQ8a9bELwdRkk4g3vhKAmncC8gJT8FYdCHpKEw6CY+ZeI7RYHq&#10;0R0cHQcRcxJ8OvvWOApjYD8chTGwH44UkcDOarqX7qx9ONKz0G+tyc9BGX0t6ZmMKUzHgB1Ybbqt&#10;gbhuW3suA6NnRoPr8RhpLQPEdWUMrIlOESBXuYExH3FSAtm4gb8TM/weiGhb0eqabJCt6LGuHMgK&#10;YZod4UV59QCsT/GbVAoLU0Gb4iv9Dbgeow2+pRuSSgfYroqqanw7LEEocs84QEi+5uk8hq1xRARw&#10;SrAjjqp6HtMv6xi1cOCGxgvCloa7ID0yPIcAPzTPG/mRL81Gx6pqf0FNeLvkaBZcBG7freprAhxN&#10;hyFXUXWOghWGCxU5WkBZx1nLUg5u7rs32qvsNKanK5UhNL9ZkZoafg1cbzdFR7p8UaXrknJNlmdj&#10;n9o2cSTOFqyAPNrMZX8D/uyI1wpN8gBXt7nBXgrMWHpA1bcms48AlgqsS1f6QoEbbkA9hVyB/aCS&#10;5veaZT9azKK8PgEAjXtBuDK43a2uL60uvA6oywH8wKZHrr3v1sYVjPbX5OoBVSajqRseHZ0N4HVv&#10;N7aEv+RPUyzuXikevbTh0cxI90g/m3D0KS8rLu++7kyrrsBZ2ONnYqCtevBAS5yHb5bkguvrfRVY&#10;lA1M6h6yOxZdJyDFnKayEvd0I7eb48mguGyJfLtbkc32abD0/HDpIu71sNccvRNDjjXZ5tjEF2fp&#10;VifR3c4bPfZQ2JlHMJbJpmhUj4lUm6kl9hOlIkI9DZR8EsGAT7m+ArqAIwzuMTfKCpwaM9P7xJpR&#10;N3zVTV9DQjUaqTfkBqTrLgMKS7JRI/3GjSEnVjtsR1HHIaAch3To9HAOTUZA1oa4BFzzkC4lliC5&#10;aKryHJakyQhI7BCfYNtBfbJfVg7iEwR8iE+Q3oP6ZAv2ID5BXbzSpy1md1i4QL/ZYcYLhA166CcC&#10;TYo7np9Ah7Dx7jYu26pM7T47JXQolP66crUA5q/6kK2NlsfKje3vyBnxQyJlQPUaaHv4nfffoZDG&#10;/Yay3NqI5Mi13g5Xgvbu5kyYL8prOJF4qzpDzHA/d37qyF4M3skG7xSv3Rkajy8Vle+yHkmAWBxI&#10;ejbtAG8LNaT6AdTCCdCh9sVF8BEAF+ncuqnsqDtubLWZsnDv4RcK+GaoUQ0sVtP96YU9kLbYVqTI&#10;FIl/YFzQ5e8SSKX2n6xlZdHlL6I8e75IR1ofFtVM8QtGq/rvVkvL9jT77EGUOdc9y40KQMtpMYFt&#10;JqDL4CM/xCr095s/KqBZOhXwo9CD40LfPsrRqsjor7SCn7QclPrPuD6IX3HexVbQWWh4I5Z66A22&#10;rNAbbEnwpidZGHOP+xyu/LXWFgXGDNMQUG+gO8CntlDha4qMm1qRpuiRPrcFr+5tfvwPVIs1Y1R+&#10;4mTBaIaAan/i8hfuQKXcfOTwKUX8RYX8BWaKhmZZZP3I/J4GJhyobuGXPpiarrPqIHZQ9P8MtQfc&#10;FiU48l1kXpqh8N1Kg+LzzeWLw3PrzHHgunNlpquw764tJ1Oh+AB+wj//BwAA//8DAFBLAwQUAAYA&#10;CAAAACEAenr+ONcHAACTPgAAGQAAAGRycy9kaWFncmFtcy9kcmF3aW5nMS54bWzsW0uP2zgSvg+w&#10;/0HQJYeB0uJLDyPuwJLsQTCDnSDdA+yVLdFuTevhkeROdwb7W/Ibcp/bJv9riw/5lcc6XjsIBuqD&#10;m5RIqkhW1aePVXr2/KEsrHvRtHldjW301LUtUaV1lleLsf3b9cwJbKvteJXxoq7E2H4Urf388h8/&#10;PMva5Shr+GtoaMEYVTvKFuXYvu265ejiok1vRcnbp/VSVHB3Xjcl76DaLC5Mp7K4wK7rXWQ5XzS8&#10;tM0g/IghSp5XfX8Q66MRyjxt6raed0/Turyo5/M8Fb0YUohgLcSlmla7vG6E0OXq/qdmebV82ehq&#10;+s/7l42VZ2MbFqriJayIfbG+ZZrChQu5PHt9F3og07xdWmWdieIFjPUndhlDEzxxZpGPHBp7Myec&#10;BsRJkqkXYBoGrs/+bfcSHSqObLeRZdOrVdPho4d5U14+4yNYEesBNp8wTJBvW49j2wuph105NT4S&#10;D52Vwn0aMp/A7RTum7IcfTPOsmm7n0RdWrIwtkVR5MtWgNh8xO9/aTvdum8lL7d1kWezvChU5bGN&#10;i8a658XYBrXK6te2VfC2g4tje6b+1Fi3K/ErSKzaGRFb3u1fKlbl/iVeLG/57kWQvlWPVRPZEaeo&#10;rNdjGzPqwlanHNRqXvAOiuUStqytFrbFiwUYTdo1Sq6d3m2zuFnPJoyiiIW60S3PhJY9cOFPL/Gp&#10;p6Qf/vGc5NonvL3VAiiBpQCwCkWltno+F2lntkqqsFYVVeoeC7AJ2fKVmIMJgEZgPaXUzBW2CZYK&#10;/Ab83sjffmjoIHvOYaPXfdFBfU2XjWzr/u5B/YWaUP/8uurW/cu8qs2+SV8l1ptVdMgIPtftYX22&#10;FkAWu4eozh6lUDfwHxxCu0xnOaztL6CuL3kDTgyWALwqWMFt3byxrdeNVKD2jxVvBGj1i6qF1fM8&#10;H5p125Vmu3KzXalWZVyDZSDwx8tUF7Hsz6sUnqHV0FTiTm2FFLCqJ6uunufG+LS88kbRdldyS2GP&#10;+GipfmAixT08Qg661mwrE/NrfnP1ZmyHhFCm172orpap7ASyvEw7rU9hr9BKnzYNIr3920173YBr&#10;m7uTebc/JGHGRqShLlPVAorGgTWyeSPF5hKuusa5fgXLA6JiJK32TjQS1MDFa2X5sre5Bke35XHk&#10;ZEzHU5vn5zwO7/LK6h6XYs5TQJaYF/lNk2sXIfjWnR/LyhFc30jbvRtpa/QXVkYuUHf5XFo4rC38&#10;whW5fkane0XWSv2vk+DB9ljacOBpyoC2EW9GIhyHbuwEcUQcihLfCaKZ74RkksTulE1jb3oexLOa&#10;GswSeZj62PeVYtQGABnBzGMKAKnvu9g3S28AEFEGXTQAIi9gYAvaw/VA2kObAcAmX9x2k6YBIJP7&#10;oDBQFhaZeXXg2e9gzvOyAIcBcGZ5SuOURW63wdttpEH0zzUjyg010CuH38WhA0BVT2Kn2wnBL3A9&#10;OsFmpXYeciY02vHmPE1F1VHzeIVdco0+CUU7HbdgQMOW7LaGE41/PQbtdNx94rqHeupBAJTdfSMA&#10;WoMPFDTwQEGDDhS+A8AhCKHvCnBElUl4f/UpyPEHxBlt1ud/wMzJnfBhqONPvYiwJHRIMvEdSiLP&#10;iRjzHExJAjwQoSSg50Edaf49zLiMII8qmME+YmwPZRAiAQafL3kWCTED5vBlmIFX9g3A6Kb/Fx5I&#10;Wb/VK89AsgaSJUmZeSFtNcvU1nwKkoVIuCFZpqKxzlQ03pnKd4B5FFghZsqev3eShVwA54FkNdJf&#10;dpc/r5puVaw+vLWu+D3/8Pb9uyfV+3eV1f7nr0a0ubV6w7P3754eR8WOg4zDQDGhLsUejRyMiefQ&#10;2Yw4QRC6Dpmi0CdB7GGWnAcU9VuAx0hIlcL3ACkPEgIgWgCAgccAD/cQEjDRhXNpCZADD9sc1Ug9&#10;3CFYO4eQAw9LNdAA+xt42Fcd/A08TMYk1KkLWNg5Yg0nPvn7Sh52Kg98GN6wGMJIyEUOms2YQyMS&#10;AwnDBI7+aOhHbpC4yZnwZouEYTegcLqgMManHqLeHsbATZ/A642KdhGMaTCwsCHUNYS6IArz9aGu&#10;gYWp8NVZQl0DC5NhrT7U9VuxaiGScpM3RX5nvRGQYQFgmB9Hu44FicNwcIqmOJhgCHyFAQXeFSMn&#10;wtPImUxwGAR+7IbxWUNgMrNBxpK2UBEx7MKBiUJFhBlGyLz09DkgiEESyBAC+8r8j4F6DdRLWtkR&#10;ORcD9fp7U68TOuHDUGcSJzMUssSJgxjYV0xmTuSR0AkZA3/v0cCP/POc9m3jjOvDn6dxhoaI0v1U&#10;C5fSABv6BceDzO0zCD6XazEEwaShDJmGQ6bhx5mGA/0a6NdOYAASmc+TaXiVFxyyi4WVCsi1roR1&#10;xx9v3r+zHiEgBh8RHB//OhIvDsPEOIDEVuJFjjtBwMSIz5wwiBKHshmOEY2nJD5TWojJg3FVLvgu&#10;FYMjSc8PdRCMBfijIBhIjIYg2MDE+mT8IRnxvNnvAxP7ezMxdDonfBjqzDBNcEynDo5Q4FAcTR0Z&#10;+3LCaEam8LkTjUPv7EwMMj+Y5mE+hN/C/eM+lzDqQ0a8ioIhaKDCZHDgOtCwL+VaDDRsoGEDDfuW&#10;H3wNUbDtKNik4lldrJ5k/C638g9vF7woRGMtRAWVQhwbDzsOLD6JhubLMP2htaqY78Iv/wsAAP//&#10;AwBQSwECLQAUAAYACAAAACEA6uxnA14BAAB2BAAAEwAAAAAAAAAAAAAAAAAAAAAAW0NvbnRlbnRf&#10;VHlwZXNdLnhtbFBLAQItABQABgAIAAAAIQA4/SH/1gAAAJQBAAALAAAAAAAAAAAAAAAAAI8BAABf&#10;cmVscy8ucmVsc1BLAQItABQABgAIAAAAIQCkW3E3RREAAKhkAAAWAAAAAAAAAAAAAAAAAI4CAABk&#10;cnMvZGlhZ3JhbXMvZGF0YTEueG1sUEsBAi0AFAAGAAgAAAAhAHC1ykEnAQAAaQIAAA4AAAAAAAAA&#10;AAAAAAAABxQAAGRycy9lMm9Eb2MueG1sUEsBAi0AFAAGAAgAAAAhANIz3PkdAQAAZgMAABkAAAAA&#10;AAAAAAAAAAAAWhUAAGRycy9fcmVscy9lMm9Eb2MueG1sLnJlbHNQSwECLQAUAAYACAAAACEAqb6j&#10;uNwAAAAJAQAADwAAAAAAAAAAAAAAAACuFgAAZHJzL2Rvd25yZXYueG1sUEsBAi0AFAAGAAgAAAAh&#10;AFZoSvQaBAAAK0cAABgAAAAAAAAAAAAAAAAAtxcAAGRycy9kaWFncmFtcy9jb2xvcnMxLnhtbFBL&#10;AQItABQABgAIAAAAIQCNCLMt2QMAAA9RAAAcAAAAAAAAAAAAAAAAAAccAABkcnMvZGlhZ3JhbXMv&#10;cXVpY2tTdHlsZTEueG1sUEsBAi0AFAAGAAgAAAAhAMcWjgxmBgAACyAAABgAAAAAAAAAAAAAAAAA&#10;GiAAAGRycy9kaWFncmFtcy9sYXlvdXQxLnhtbFBLAQItABQABgAIAAAAIQB6ev441wcAAJM+AAAZ&#10;AAAAAAAAAAAAAAAAALYmAABkcnMvZGlhZ3JhbXMvZHJhd2luZzEueG1sUEsFBgAAAAAKAAoAmwIA&#10;AMQuAAAAAA==&#10;">
            <v:imagedata r:id="rId11" o:title=""/>
            <o:lock v:ext="edit" aspectratio="f"/>
          </v:shape>
        </w:pict>
      </w:r>
    </w:p>
    <w:p w:rsidR="00151245" w:rsidRPr="00B43BEF" w:rsidRDefault="00151245" w:rsidP="00276F0E">
      <w:pPr>
        <w:spacing w:after="0" w:line="240" w:lineRule="auto"/>
        <w:ind w:left="340" w:hanging="340"/>
        <w:jc w:val="both"/>
        <w:rPr>
          <w:rFonts w:cs="Calibri"/>
          <w:b/>
          <w:sz w:val="20"/>
          <w:szCs w:val="20"/>
        </w:rPr>
      </w:pPr>
      <w:r w:rsidRPr="00B43BEF">
        <w:rPr>
          <w:rFonts w:cs="Calibri"/>
          <w:b/>
          <w:sz w:val="20"/>
          <w:szCs w:val="20"/>
        </w:rPr>
        <w:t>17-)</w:t>
      </w: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p>
    <w:p w:rsidR="00151245" w:rsidRDefault="00151245" w:rsidP="00276F0E">
      <w:pPr>
        <w:spacing w:after="0" w:line="240" w:lineRule="auto"/>
        <w:ind w:left="340" w:hanging="340"/>
        <w:jc w:val="both"/>
        <w:rPr>
          <w:rFonts w:ascii="Constantia" w:hAnsi="Constantia"/>
          <w:b/>
          <w:sz w:val="20"/>
          <w:szCs w:val="20"/>
        </w:rPr>
      </w:pPr>
      <w:r>
        <w:rPr>
          <w:rFonts w:ascii="Constantia" w:hAnsi="Constantia"/>
          <w:b/>
          <w:sz w:val="20"/>
          <w:szCs w:val="20"/>
        </w:rPr>
        <w:t>Yukarıdaki sonuçlara yol açan gelişme aşağıdakilerden hangisidir?</w:t>
      </w:r>
    </w:p>
    <w:p w:rsidR="00151245" w:rsidRPr="00675E77" w:rsidRDefault="00151245" w:rsidP="00276F0E">
      <w:pPr>
        <w:spacing w:after="0" w:line="240" w:lineRule="auto"/>
        <w:ind w:left="340" w:hanging="340"/>
        <w:jc w:val="both"/>
        <w:rPr>
          <w:rFonts w:ascii="Constantia" w:hAnsi="Constantia"/>
          <w:b/>
          <w:sz w:val="12"/>
          <w:szCs w:val="20"/>
        </w:rPr>
      </w:pPr>
    </w:p>
    <w:p w:rsidR="00151245" w:rsidRPr="004A0686" w:rsidRDefault="00151245" w:rsidP="00276F0E">
      <w:pPr>
        <w:pStyle w:val="ListParagraph"/>
        <w:numPr>
          <w:ilvl w:val="0"/>
          <w:numId w:val="45"/>
        </w:numPr>
        <w:spacing w:after="0" w:line="240" w:lineRule="auto"/>
        <w:jc w:val="both"/>
        <w:rPr>
          <w:rFonts w:ascii="Constantia" w:hAnsi="Constantia"/>
          <w:sz w:val="20"/>
          <w:szCs w:val="20"/>
        </w:rPr>
      </w:pPr>
      <w:r w:rsidRPr="004A0686">
        <w:rPr>
          <w:rFonts w:ascii="Constantia" w:hAnsi="Constantia"/>
          <w:sz w:val="20"/>
          <w:szCs w:val="20"/>
        </w:rPr>
        <w:t>TBMM’ye karşı ayaklanmaların çıkması</w:t>
      </w:r>
    </w:p>
    <w:p w:rsidR="00151245" w:rsidRPr="004A0686" w:rsidRDefault="00151245" w:rsidP="00276F0E">
      <w:pPr>
        <w:pStyle w:val="ListParagraph"/>
        <w:numPr>
          <w:ilvl w:val="0"/>
          <w:numId w:val="45"/>
        </w:numPr>
        <w:spacing w:after="0" w:line="240" w:lineRule="auto"/>
        <w:jc w:val="both"/>
        <w:rPr>
          <w:rFonts w:ascii="Constantia" w:hAnsi="Constantia"/>
          <w:sz w:val="20"/>
          <w:szCs w:val="20"/>
        </w:rPr>
      </w:pPr>
      <w:r w:rsidRPr="004A0686">
        <w:rPr>
          <w:rFonts w:ascii="Constantia" w:hAnsi="Constantia"/>
          <w:sz w:val="20"/>
          <w:szCs w:val="20"/>
        </w:rPr>
        <w:t>Sevr Anlaşmasının imzalanması</w:t>
      </w:r>
    </w:p>
    <w:p w:rsidR="00151245" w:rsidRPr="004A0686" w:rsidRDefault="00151245" w:rsidP="00276F0E">
      <w:pPr>
        <w:pStyle w:val="ListParagraph"/>
        <w:numPr>
          <w:ilvl w:val="0"/>
          <w:numId w:val="45"/>
        </w:numPr>
        <w:spacing w:after="0" w:line="240" w:lineRule="auto"/>
        <w:jc w:val="both"/>
        <w:rPr>
          <w:rFonts w:ascii="Constantia" w:hAnsi="Constantia"/>
          <w:sz w:val="20"/>
          <w:szCs w:val="20"/>
        </w:rPr>
      </w:pPr>
      <w:r w:rsidRPr="004A0686">
        <w:rPr>
          <w:rFonts w:ascii="Constantia" w:hAnsi="Constantia"/>
          <w:sz w:val="20"/>
          <w:szCs w:val="20"/>
        </w:rPr>
        <w:t>Misak-ı Milli kararlarının kabul edilmesi</w:t>
      </w:r>
    </w:p>
    <w:p w:rsidR="00151245" w:rsidRDefault="00151245" w:rsidP="00276F0E">
      <w:pPr>
        <w:pStyle w:val="ListParagraph"/>
        <w:numPr>
          <w:ilvl w:val="0"/>
          <w:numId w:val="45"/>
        </w:numPr>
        <w:spacing w:after="0" w:line="240" w:lineRule="auto"/>
        <w:jc w:val="both"/>
        <w:rPr>
          <w:rFonts w:ascii="Constantia" w:hAnsi="Constantia"/>
          <w:sz w:val="20"/>
          <w:szCs w:val="20"/>
        </w:rPr>
      </w:pPr>
      <w:r w:rsidRPr="004A0686">
        <w:rPr>
          <w:rFonts w:ascii="Constantia" w:hAnsi="Constantia"/>
          <w:sz w:val="20"/>
          <w:szCs w:val="20"/>
        </w:rPr>
        <w:t>İstanbul’un işgal edilmesi</w:t>
      </w:r>
    </w:p>
    <w:p w:rsidR="00151245" w:rsidRDefault="00151245" w:rsidP="00276F0E">
      <w:pPr>
        <w:spacing w:after="0" w:line="240" w:lineRule="auto"/>
        <w:jc w:val="both"/>
        <w:rPr>
          <w:rFonts w:ascii="Constantia" w:hAnsi="Constantia"/>
          <w:sz w:val="20"/>
          <w:szCs w:val="20"/>
        </w:rPr>
      </w:pPr>
    </w:p>
    <w:p w:rsidR="00151245" w:rsidRPr="00F3111A" w:rsidRDefault="00151245" w:rsidP="00276F0E">
      <w:pPr>
        <w:spacing w:after="0" w:line="240" w:lineRule="auto"/>
        <w:ind w:left="340" w:hanging="340"/>
        <w:jc w:val="both"/>
        <w:rPr>
          <w:rFonts w:ascii="Constantia" w:hAnsi="Constantia"/>
          <w:b/>
          <w:sz w:val="20"/>
          <w:szCs w:val="20"/>
          <w:lang w:val="de-DE"/>
        </w:rPr>
      </w:pPr>
      <w:r>
        <w:rPr>
          <w:noProof/>
          <w:lang w:eastAsia="tr-TR"/>
        </w:rPr>
        <w:pict>
          <v:shape id="Köşeleri Yuvarlanmış Dikdörtgen Belirtme Çizgisi 18" o:spid="_x0000_s1054" type="#_x0000_t62" style="position:absolute;left:0;text-align:left;margin-left:101.2pt;margin-top:.1pt;width:150.3pt;height:105.6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csmgIAAAYFAAAOAAAAZHJzL2Uyb0RvYy54bWysVEty1DAQ3VPFHVTaJ/7MZGbsiicVJoSi&#10;CJBKYMFSY8m2iD5GkseTXIBj5AxscoGQe9GWneAhrCi8UHW7W68/r1uHR1sp0IYZy7XKcLQfYsRU&#10;rilXZYY/fzrdW2BkHVGUCK1Yhq+ZxUfLly8O2zplsa60oMwgAFE2besMV87VaRDYvGKS2H1dMwXG&#10;QhtJHKimDKghLaBLEcRhOAtabWhtdM6shb8nvREvPX5RsNx9LArLHBIZhtycP40/190ZLA9JWhpS&#10;Vzwf0iD/kIUkXEHQJ6gT4ghqDH8GJXlutNWF28+1DHRR8Jz5GqCaKPyjmsuK1MzXAs2x9VOb7P+D&#10;zT9szg3iFLgDphSRwNG7+7uHWyaY4ehLsyFGECV//ni4RSf8it7fGVcyhV4xwY2TDN1/5zcltxwB&#10;AHSzrW0KoJf1uen6YesznV9ZpPSqIqpkx8botmKEQg1R5x/sXOgUC1fRun2vKeRCGqd9Y7eFkR0g&#10;tAxtPX/XT/yxrUM5/IyScLGIgOYcbNFkGiVR7GOQ9PF6bax7w7REnZDhltGSXehG0QsYlRURQjfO&#10;xyObM+s8o3RoC6FfI4wKKWBANkSgvXk4iafDBI2c4rFTNI8myXOfyY7PbDabD3kOYQOSPmbqu6gF&#10;p6dcCK+Ycr0SBkEOGT6Fb7UaLtuxm1CozXByEB/4enZsdgyRJJPJbPY3CMkdLKfgMsOLsPv6Qjr6&#10;XivqV8cRLnoZUhZq4LOjsB8Ft11v+/HybHf8rjW9BoaN7pcRHg8QKm1uMGphETNsvzXEMIzEWwVT&#10;kkTTabe5XpkezGNQzNiyHluIygEqww6jXly5ftub2vCygkiRb4fSxzBZBXePI9hnNeQPywbSzjaP&#10;de/1+/la/gIAAP//AwBQSwMEFAAGAAgAAAAhAIsKTXLcAAAACAEAAA8AAABkcnMvZG93bnJldi54&#10;bWxMj8FOwzAQRO9I/IO1SNyonUCrNo1TtUhIcIOCxNWNt4lFvA6xm4a/ZznR245mNPum3Ey+EyMO&#10;0QXSkM0UCKQ6WEeNho/3p7sliJgMWdMFQg0/GGFTXV+VprDhTG847lMjuIRiYTS0KfWFlLFu0Zs4&#10;Cz0Se8cweJNYDo20gzlzue9krtRCeuOIP7Smx8cW66/9yWv4dLvtazKLfvk9ZjEdn93LbuW0vr2Z&#10;tmsQCaf0H4Y/fEaHipkO4UQ2ik5DrvIHjvIBgu25uudpB5ZZNgdZlfJyQPULAAD//wMAUEsBAi0A&#10;FAAGAAgAAAAhALaDOJL+AAAA4QEAABMAAAAAAAAAAAAAAAAAAAAAAFtDb250ZW50X1R5cGVzXS54&#10;bWxQSwECLQAUAAYACAAAACEAOP0h/9YAAACUAQAACwAAAAAAAAAAAAAAAAAvAQAAX3JlbHMvLnJl&#10;bHNQSwECLQAUAAYACAAAACEA0EynLJoCAAAGBQAADgAAAAAAAAAAAAAAAAAuAgAAZHJzL2Uyb0Rv&#10;Yy54bWxQSwECLQAUAAYACAAAACEAiwpNctwAAAAIAQAADwAAAAAAAAAAAAAAAAD0BAAAZHJzL2Rv&#10;d25yZXYueG1sUEsFBgAAAAAEAAQA8wAAAP0FAAAAAA==&#10;" adj="-4390,14502" fillcolor="#ffc" strokecolor="#936">
            <v:textbox>
              <w:txbxContent>
                <w:p w:rsidR="00151245" w:rsidRPr="00493BE9" w:rsidRDefault="00151245" w:rsidP="00276F0E">
                  <w:pPr>
                    <w:spacing w:after="0" w:line="240" w:lineRule="auto"/>
                    <w:ind w:left="-114" w:right="-123"/>
                    <w:jc w:val="both"/>
                    <w:rPr>
                      <w:rFonts w:cs="Calibri"/>
                      <w:b/>
                      <w:sz w:val="20"/>
                    </w:rPr>
                  </w:pPr>
                  <w:r w:rsidRPr="00493BE9">
                    <w:rPr>
                      <w:rFonts w:cs="Calibri"/>
                      <w:b/>
                      <w:sz w:val="20"/>
                    </w:rPr>
                    <w:t>Kurtuluş Savaşı'nın şiddetli bir şekilde devam ettiği günlerde bir marş yazıl</w:t>
                  </w:r>
                  <w:r w:rsidRPr="00493BE9">
                    <w:rPr>
                      <w:rFonts w:cs="Calibri"/>
                      <w:b/>
                      <w:sz w:val="20"/>
                    </w:rPr>
                    <w:softHyphen/>
                    <w:t>masını istendi, Milli Eğitim Bakanlığı'nın açtığı yarışma sonunda TBMM, benim yaz</w:t>
                  </w:r>
                  <w:r w:rsidRPr="00493BE9">
                    <w:rPr>
                      <w:rFonts w:cs="Calibri"/>
                      <w:b/>
                      <w:sz w:val="20"/>
                    </w:rPr>
                    <w:softHyphen/>
                    <w:t>dığım marşı milli marş olarak kabul et</w:t>
                  </w:r>
                  <w:r w:rsidRPr="00493BE9">
                    <w:rPr>
                      <w:rFonts w:cs="Calibri"/>
                      <w:b/>
                      <w:sz w:val="20"/>
                    </w:rPr>
                    <w:softHyphen/>
                    <w:t>ti.</w:t>
                  </w:r>
                </w:p>
                <w:p w:rsidR="00151245" w:rsidRPr="00665CE1" w:rsidRDefault="00151245" w:rsidP="00276F0E"/>
              </w:txbxContent>
            </v:textbox>
          </v:shape>
        </w:pict>
      </w:r>
      <w:r>
        <w:rPr>
          <w:noProof/>
          <w:lang w:eastAsia="tr-TR"/>
        </w:rPr>
        <w:pict>
          <v:shape id="Resim 23556" o:spid="_x0000_s1055" type="#_x0000_t75" style="position:absolute;left:0;text-align:left;margin-left:.15pt;margin-top:.1pt;width:96pt;height:120pt;z-index:-251653632;visibility:visible">
            <v:imagedata r:id="rId12" o:title=""/>
          </v:shape>
        </w:pict>
      </w:r>
      <w:r w:rsidRPr="00B43BEF">
        <w:rPr>
          <w:rFonts w:cs="Calibri"/>
          <w:b/>
          <w:sz w:val="20"/>
          <w:szCs w:val="20"/>
        </w:rPr>
        <w:t xml:space="preserve">18-)  </w:t>
      </w: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r>
        <w:rPr>
          <w:noProof/>
          <w:lang w:eastAsia="tr-TR"/>
        </w:rPr>
        <w:pict>
          <v:shape id="Resim 591963" o:spid="_x0000_s1056" type="#_x0000_t75" style="position:absolute;left:0;text-align:left;margin-left:282.85pt;margin-top:-7.8pt;width:73.5pt;height:99pt;z-index:-251660800;visibility:visible" wrapcoords="0 0 0 21380 21600 21380 21600 0 0 0">
            <v:imagedata r:id="rId13" o:title="" croptop="30324f" cropbottom="13922f" cropleft="28479f" cropright="16749f"/>
            <w10:wrap type="tight"/>
          </v:shape>
        </w:pict>
      </w: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Pr="00F3111A" w:rsidRDefault="00151245" w:rsidP="00276F0E">
      <w:pPr>
        <w:spacing w:after="0" w:line="240" w:lineRule="auto"/>
        <w:ind w:left="340" w:hanging="340"/>
        <w:jc w:val="both"/>
        <w:rPr>
          <w:rFonts w:ascii="Constantia" w:hAnsi="Constantia"/>
          <w:b/>
          <w:sz w:val="20"/>
          <w:szCs w:val="20"/>
          <w:lang w:val="de-DE"/>
        </w:rPr>
      </w:pPr>
    </w:p>
    <w:p w:rsidR="00151245" w:rsidRDefault="00151245" w:rsidP="00276F0E">
      <w:pPr>
        <w:spacing w:after="0" w:line="240" w:lineRule="auto"/>
        <w:ind w:left="340" w:hanging="340"/>
        <w:jc w:val="both"/>
        <w:rPr>
          <w:rFonts w:ascii="Constantia" w:hAnsi="Constantia"/>
          <w:b/>
          <w:sz w:val="20"/>
          <w:szCs w:val="20"/>
        </w:rPr>
      </w:pPr>
      <w:r>
        <w:rPr>
          <w:rFonts w:ascii="Constantia" w:hAnsi="Constantia"/>
          <w:b/>
          <w:sz w:val="20"/>
          <w:szCs w:val="20"/>
        </w:rPr>
        <w:tab/>
      </w:r>
      <w:r w:rsidRPr="00F3111A">
        <w:rPr>
          <w:rFonts w:ascii="Constantia" w:hAnsi="Constantia"/>
          <w:b/>
          <w:sz w:val="20"/>
          <w:szCs w:val="20"/>
        </w:rPr>
        <w:t>Kurtuluş Savaşı döneminde, aşağıdakilerden hangisine katkı yapması için milli marş yazdırılmıştır?</w:t>
      </w:r>
    </w:p>
    <w:p w:rsidR="00151245" w:rsidRPr="00675E77" w:rsidRDefault="00151245" w:rsidP="00276F0E">
      <w:pPr>
        <w:spacing w:after="0" w:line="240" w:lineRule="auto"/>
        <w:ind w:left="340" w:hanging="340"/>
        <w:jc w:val="both"/>
        <w:rPr>
          <w:rFonts w:ascii="Constantia" w:hAnsi="Constantia"/>
          <w:b/>
          <w:sz w:val="12"/>
          <w:szCs w:val="20"/>
        </w:rPr>
      </w:pPr>
    </w:p>
    <w:p w:rsidR="00151245" w:rsidRPr="00F3111A" w:rsidRDefault="00151245" w:rsidP="00276F0E">
      <w:pPr>
        <w:spacing w:after="0" w:line="240" w:lineRule="auto"/>
        <w:ind w:left="340" w:hanging="340"/>
        <w:jc w:val="both"/>
        <w:rPr>
          <w:rFonts w:ascii="Constantia" w:hAnsi="Constantia"/>
          <w:sz w:val="20"/>
          <w:szCs w:val="20"/>
        </w:rPr>
      </w:pPr>
      <w:r>
        <w:rPr>
          <w:rFonts w:ascii="Constantia" w:hAnsi="Constantia"/>
          <w:sz w:val="20"/>
          <w:szCs w:val="20"/>
        </w:rPr>
        <w:tab/>
      </w:r>
      <w:r w:rsidRPr="00276F0E">
        <w:rPr>
          <w:rFonts w:ascii="Constantia" w:hAnsi="Constantia"/>
          <w:b/>
          <w:sz w:val="20"/>
          <w:szCs w:val="20"/>
        </w:rPr>
        <w:t>A)</w:t>
      </w:r>
      <w:r w:rsidRPr="00F3111A">
        <w:rPr>
          <w:rFonts w:ascii="Constantia" w:hAnsi="Constantia"/>
          <w:sz w:val="20"/>
          <w:szCs w:val="20"/>
        </w:rPr>
        <w:t xml:space="preserve"> Dünya kamuoyunun desteğinin sağlanma</w:t>
      </w:r>
      <w:r w:rsidRPr="00F3111A">
        <w:rPr>
          <w:rFonts w:ascii="Constantia" w:hAnsi="Constantia"/>
          <w:sz w:val="20"/>
          <w:szCs w:val="20"/>
        </w:rPr>
        <w:softHyphen/>
        <w:t>sı</w:t>
      </w:r>
    </w:p>
    <w:p w:rsidR="00151245" w:rsidRPr="00F3111A" w:rsidRDefault="00151245" w:rsidP="00276F0E">
      <w:pPr>
        <w:spacing w:after="0" w:line="240" w:lineRule="auto"/>
        <w:ind w:left="340" w:hanging="340"/>
        <w:jc w:val="both"/>
        <w:rPr>
          <w:rFonts w:ascii="Constantia" w:hAnsi="Constantia"/>
          <w:sz w:val="20"/>
          <w:szCs w:val="20"/>
        </w:rPr>
      </w:pPr>
      <w:r>
        <w:rPr>
          <w:rFonts w:ascii="Constantia" w:hAnsi="Constantia"/>
          <w:sz w:val="20"/>
          <w:szCs w:val="20"/>
        </w:rPr>
        <w:tab/>
      </w:r>
      <w:r w:rsidRPr="00276F0E">
        <w:rPr>
          <w:rFonts w:ascii="Constantia" w:hAnsi="Constantia"/>
          <w:b/>
          <w:sz w:val="20"/>
          <w:szCs w:val="20"/>
        </w:rPr>
        <w:t>B)</w:t>
      </w:r>
      <w:r w:rsidRPr="00F3111A">
        <w:rPr>
          <w:rFonts w:ascii="Constantia" w:hAnsi="Constantia"/>
          <w:sz w:val="20"/>
          <w:szCs w:val="20"/>
        </w:rPr>
        <w:t xml:space="preserve"> Kültür hayatının canlanması</w:t>
      </w:r>
    </w:p>
    <w:p w:rsidR="00151245" w:rsidRPr="00F3111A" w:rsidRDefault="00151245" w:rsidP="00276F0E">
      <w:pPr>
        <w:spacing w:after="0" w:line="240" w:lineRule="auto"/>
        <w:ind w:left="340" w:hanging="340"/>
        <w:jc w:val="both"/>
        <w:rPr>
          <w:rFonts w:ascii="Constantia" w:hAnsi="Constantia"/>
          <w:sz w:val="20"/>
          <w:szCs w:val="20"/>
        </w:rPr>
      </w:pPr>
      <w:r>
        <w:rPr>
          <w:rFonts w:ascii="Constantia" w:hAnsi="Constantia"/>
          <w:sz w:val="20"/>
          <w:szCs w:val="20"/>
        </w:rPr>
        <w:tab/>
      </w:r>
      <w:r w:rsidRPr="00276F0E">
        <w:rPr>
          <w:rFonts w:ascii="Constantia" w:hAnsi="Constantia"/>
          <w:b/>
          <w:sz w:val="20"/>
          <w:szCs w:val="20"/>
        </w:rPr>
        <w:t>C)</w:t>
      </w:r>
      <w:r w:rsidRPr="00F3111A">
        <w:rPr>
          <w:rFonts w:ascii="Constantia" w:hAnsi="Constantia"/>
          <w:sz w:val="20"/>
          <w:szCs w:val="20"/>
        </w:rPr>
        <w:t xml:space="preserve"> Milli duyguların güçlenmesi </w:t>
      </w:r>
    </w:p>
    <w:p w:rsidR="00151245" w:rsidRPr="00F3111A" w:rsidRDefault="00151245" w:rsidP="00276F0E">
      <w:pPr>
        <w:spacing w:after="0" w:line="240" w:lineRule="auto"/>
        <w:ind w:left="340" w:hanging="340"/>
        <w:jc w:val="both"/>
        <w:rPr>
          <w:rFonts w:ascii="Constantia" w:hAnsi="Constantia"/>
          <w:sz w:val="20"/>
          <w:szCs w:val="20"/>
        </w:rPr>
      </w:pPr>
      <w:r>
        <w:rPr>
          <w:rFonts w:ascii="Constantia" w:hAnsi="Constantia"/>
          <w:sz w:val="20"/>
          <w:szCs w:val="20"/>
        </w:rPr>
        <w:tab/>
      </w:r>
      <w:r w:rsidRPr="00276F0E">
        <w:rPr>
          <w:rFonts w:ascii="Constantia" w:hAnsi="Constantia"/>
          <w:b/>
          <w:sz w:val="20"/>
          <w:szCs w:val="20"/>
        </w:rPr>
        <w:t>D)</w:t>
      </w:r>
      <w:r w:rsidRPr="00F3111A">
        <w:rPr>
          <w:rFonts w:ascii="Constantia" w:hAnsi="Constantia"/>
          <w:sz w:val="20"/>
          <w:szCs w:val="20"/>
        </w:rPr>
        <w:t xml:space="preserve"> Mehmet Akif’in tanınması</w:t>
      </w:r>
    </w:p>
    <w:p w:rsidR="00151245" w:rsidRDefault="00151245" w:rsidP="00276F0E">
      <w:pPr>
        <w:spacing w:after="0" w:line="240" w:lineRule="auto"/>
        <w:ind w:left="340"/>
        <w:jc w:val="both"/>
        <w:rPr>
          <w:rFonts w:ascii="Constantia" w:hAnsi="Constantia"/>
          <w:sz w:val="20"/>
          <w:szCs w:val="20"/>
        </w:rPr>
      </w:pPr>
    </w:p>
    <w:p w:rsidR="00151245" w:rsidRDefault="00151245" w:rsidP="00276F0E">
      <w:pPr>
        <w:spacing w:after="0" w:line="240" w:lineRule="auto"/>
        <w:jc w:val="both"/>
        <w:rPr>
          <w:rFonts w:ascii="Constantia" w:hAnsi="Constantia"/>
          <w:sz w:val="20"/>
          <w:szCs w:val="20"/>
        </w:rPr>
      </w:pPr>
    </w:p>
    <w:p w:rsidR="00151245" w:rsidRDefault="00151245" w:rsidP="00675E77">
      <w:pPr>
        <w:spacing w:after="0" w:line="240" w:lineRule="auto"/>
        <w:ind w:left="340" w:hanging="340"/>
        <w:jc w:val="both"/>
        <w:rPr>
          <w:rFonts w:ascii="Constantia" w:hAnsi="Constantia"/>
          <w:b/>
          <w:sz w:val="20"/>
          <w:szCs w:val="20"/>
        </w:rPr>
      </w:pPr>
      <w:r>
        <w:rPr>
          <w:noProof/>
          <w:lang w:eastAsia="tr-TR"/>
        </w:rPr>
        <w:pict>
          <v:shape id="Metin Kutusu 23552" o:spid="_x0000_s1057" type="#_x0000_t202" style="position:absolute;left:0;text-align:left;margin-left:12.95pt;margin-top:.75pt;width:248.25pt;height:34.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8VLmAIAADkFAAAOAAAAZHJzL2Uyb0RvYy54bWysVMlu2zAQvRfoPxC8N1piNakRuXBtpCia&#10;DUiKnGmKsgRQJEtSttKv7yMlJ3HaU9GLNBtnOG/e8OLz0EmyE9a1WpU0O0kpEYrrqlXbkv54uPxw&#10;TonzTFVMaiVK+iQc/bx4/+5ib+Yi142WlbAESZSb701JG+/NPEkcb0TH3Ik2QsFZa9sxD9Vuk8qy&#10;PbJ3MsnT9GOy17YyVnPhHKzr0UkXMX9dC+5v69oJT2RJcTcfvzZ+N+GbLC7YfGuZaVo+XYP9wy06&#10;1ioUfU61Zp6R3rZ/pOpabrXTtT/hukt0XbdcxB7QTZa+6ea+YUbEXgCOM88wuf+Xlt/s7ixpq5Lm&#10;p0WRU6JYhzFdC98q8r33vevJ6AFSe+PmOHBvcMQPX/SAiQcEg93BGAAYatuFP1oj8APzp2ecxeAJ&#10;h/E0K/Kzs4ISDt/s9Dwr4iCSl9PGOv9V6I4EoaQWc4zwst2V86iI0ENIKOa0bKvLVsqo2O1mJS3Z&#10;Mcx8lRbpbB3Pyr671tVoBnXSafgwgyKj+fxgRn43pom1jvJLRfaAq5ghA+EMpK0l8xA7Axid2lLC&#10;5BbbwL2NhY9OT2mPbjc2dBQWulsz14xx0RWQxr2kCk2KyO0JjBf8g+SHzRAnmuWH4Wx09YSZWT3y&#10;3xl+2aLAFXP+jlkQHp1gif0tPrXUaE9PEiWNtr/+Zg/x4CG8lOyxQGj9Z8+soER+U2Dop2w2CxsX&#10;lVlxlkOxrz2b1x7VdyuNeWV4LgyPYoj38iDWVneP2PVlqAoXUxy1SwrgR3Hlx7XGW8HFchmDsGOG&#10;+St1b3hIHYALwD4Mj8yaiVserLzRh1Vj8zcUG2PDSaWXvdd1G/kXgB5RxVCCgv2M45nekvAAvNZj&#10;1MuLt/gNAAD//wMAUEsDBBQABgAIAAAAIQCcPAVM2wAAAAcBAAAPAAAAZHJzL2Rvd25yZXYueG1s&#10;TI5NTsMwEIX3SNzBGiR21MZtaAhxKoTEAtFNSw/gxtMkIh5Hsdukt2dYwfL96L2v3My+FxccYxfI&#10;wONCgUCqg+uoMXD4en/IQcRkydk+EBq4YoRNdXtT2sKFiXZ42adG8AjFwhpoUxoKKWPdordxEQYk&#10;zk5h9DaxHBvpRjvxuO+lVupJetsRP7R2wLcW6+/92Rugz498q5rrQefTdj2suqU+NUtj7u/m1xcQ&#10;Cef0V4ZffEaHipmO4Uwuit6Azp65yX4GguNM6xWIo4G1ykBWpfzPX/0AAAD//wMAUEsBAi0AFAAG&#10;AAgAAAAhALaDOJL+AAAA4QEAABMAAAAAAAAAAAAAAAAAAAAAAFtDb250ZW50X1R5cGVzXS54bWxQ&#10;SwECLQAUAAYACAAAACEAOP0h/9YAAACUAQAACwAAAAAAAAAAAAAAAAAvAQAAX3JlbHMvLnJlbHNQ&#10;SwECLQAUAAYACAAAACEAg+PFS5gCAAA5BQAADgAAAAAAAAAAAAAAAAAuAgAAZHJzL2Uyb0RvYy54&#10;bWxQSwECLQAUAAYACAAAACEAnDwFTNsAAAAHAQAADwAAAAAAAAAAAAAAAADyBAAAZHJzL2Rvd25y&#10;ZXYueG1sUEsFBgAAAAAEAAQA8wAAAPoFAAAAAA==&#10;" fillcolor="#f2dcdb" strokecolor="#c0504d" strokeweight="2pt">
            <v:textbox>
              <w:txbxContent>
                <w:p w:rsidR="00151245" w:rsidRDefault="00151245" w:rsidP="00675E77">
                  <w:r w:rsidRPr="00392FB2">
                    <w:rPr>
                      <w:rFonts w:ascii="Constantia" w:hAnsi="Constantia"/>
                      <w:b/>
                      <w:sz w:val="20"/>
                      <w:szCs w:val="20"/>
                    </w:rPr>
                    <w:t>I.</w:t>
                  </w:r>
                  <w:r>
                    <w:rPr>
                      <w:rFonts w:ascii="Constantia" w:hAnsi="Constantia"/>
                      <w:b/>
                      <w:sz w:val="20"/>
                      <w:szCs w:val="20"/>
                    </w:rPr>
                    <w:t xml:space="preserve"> </w:t>
                  </w:r>
                  <w:r w:rsidRPr="00392FB2">
                    <w:rPr>
                      <w:rFonts w:ascii="Constantia" w:hAnsi="Constantia"/>
                      <w:b/>
                      <w:sz w:val="20"/>
                      <w:szCs w:val="20"/>
                    </w:rPr>
                    <w:t>İnönü Savaşı'nın kazanılması, Türk halkının TBMM'ye ve düzenli orduya güvenini artırmıştır.</w:t>
                  </w:r>
                </w:p>
              </w:txbxContent>
            </v:textbox>
          </v:shape>
        </w:pict>
      </w:r>
    </w:p>
    <w:p w:rsidR="00151245" w:rsidRPr="00B43BEF" w:rsidRDefault="00151245" w:rsidP="00B43BEF">
      <w:pPr>
        <w:spacing w:after="0" w:line="240" w:lineRule="auto"/>
        <w:ind w:left="340" w:hanging="482"/>
        <w:jc w:val="both"/>
        <w:rPr>
          <w:rFonts w:ascii="Constantia" w:hAnsi="Constantia"/>
          <w:b/>
          <w:sz w:val="20"/>
          <w:szCs w:val="20"/>
        </w:rPr>
      </w:pPr>
      <w:r>
        <w:rPr>
          <w:rFonts w:cs="Calibri"/>
          <w:b/>
          <w:sz w:val="20"/>
          <w:szCs w:val="20"/>
        </w:rPr>
        <w:t>19</w:t>
      </w:r>
      <w:r w:rsidRPr="00B43BEF">
        <w:rPr>
          <w:rFonts w:cs="Calibri"/>
          <w:b/>
          <w:sz w:val="20"/>
          <w:szCs w:val="20"/>
        </w:rPr>
        <w:t xml:space="preserve">-)  </w:t>
      </w:r>
    </w:p>
    <w:p w:rsidR="00151245" w:rsidRPr="00392FB2"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r>
        <w:rPr>
          <w:rFonts w:ascii="Constantia" w:hAnsi="Constantia"/>
          <w:b/>
          <w:bCs/>
          <w:sz w:val="20"/>
          <w:szCs w:val="20"/>
        </w:rPr>
        <w:tab/>
      </w:r>
      <w:r w:rsidRPr="00392FB2">
        <w:rPr>
          <w:rFonts w:ascii="Constantia" w:hAnsi="Constantia"/>
          <w:b/>
          <w:bCs/>
          <w:sz w:val="20"/>
          <w:szCs w:val="20"/>
        </w:rPr>
        <w:t xml:space="preserve">Aşağıdakilerden hangisi, bu yargıyı </w:t>
      </w:r>
      <w:r w:rsidRPr="00392FB2">
        <w:rPr>
          <w:rFonts w:ascii="Constantia" w:hAnsi="Constantia"/>
          <w:b/>
          <w:sz w:val="20"/>
          <w:szCs w:val="20"/>
        </w:rPr>
        <w:t>doğru</w:t>
      </w:r>
      <w:r w:rsidRPr="00392FB2">
        <w:rPr>
          <w:rFonts w:ascii="Constantia" w:hAnsi="Constantia"/>
          <w:b/>
          <w:bCs/>
          <w:sz w:val="20"/>
          <w:szCs w:val="20"/>
        </w:rPr>
        <w:t>layan bir gelişmedir?</w:t>
      </w:r>
    </w:p>
    <w:p w:rsidR="00151245" w:rsidRPr="00675E77" w:rsidRDefault="00151245" w:rsidP="00675E77">
      <w:pPr>
        <w:spacing w:after="0" w:line="240" w:lineRule="auto"/>
        <w:ind w:left="340" w:hanging="340"/>
        <w:jc w:val="both"/>
        <w:rPr>
          <w:rFonts w:ascii="Constantia" w:hAnsi="Constantia"/>
          <w:b/>
          <w:bCs/>
          <w:sz w:val="12"/>
          <w:szCs w:val="20"/>
        </w:rPr>
      </w:pPr>
    </w:p>
    <w:p w:rsidR="00151245" w:rsidRDefault="00151245" w:rsidP="00675E77">
      <w:pPr>
        <w:pStyle w:val="ListParagraph"/>
        <w:numPr>
          <w:ilvl w:val="0"/>
          <w:numId w:val="49"/>
        </w:numPr>
        <w:spacing w:after="0" w:line="240" w:lineRule="auto"/>
        <w:ind w:left="340" w:hanging="340"/>
        <w:jc w:val="both"/>
        <w:rPr>
          <w:rFonts w:ascii="Constantia" w:hAnsi="Constantia"/>
          <w:sz w:val="20"/>
          <w:szCs w:val="20"/>
        </w:rPr>
      </w:pPr>
      <w:r w:rsidRPr="00F3111A">
        <w:rPr>
          <w:rFonts w:ascii="Constantia" w:hAnsi="Constantia"/>
          <w:sz w:val="20"/>
          <w:szCs w:val="20"/>
        </w:rPr>
        <w:t>Ruslarla Moskova Antlaşması'nın imzalanması</w:t>
      </w:r>
    </w:p>
    <w:p w:rsidR="00151245" w:rsidRDefault="00151245" w:rsidP="00675E77">
      <w:pPr>
        <w:pStyle w:val="ListParagraph"/>
        <w:numPr>
          <w:ilvl w:val="0"/>
          <w:numId w:val="49"/>
        </w:numPr>
        <w:spacing w:after="0" w:line="240" w:lineRule="auto"/>
        <w:ind w:left="340" w:hanging="340"/>
        <w:jc w:val="both"/>
        <w:rPr>
          <w:rFonts w:ascii="Constantia" w:hAnsi="Constantia"/>
          <w:sz w:val="20"/>
          <w:szCs w:val="20"/>
        </w:rPr>
      </w:pPr>
      <w:r w:rsidRPr="00F3111A">
        <w:rPr>
          <w:rFonts w:ascii="Constantia" w:hAnsi="Constantia"/>
          <w:sz w:val="20"/>
          <w:szCs w:val="20"/>
        </w:rPr>
        <w:t>İstiklal Marşı’nın kabul edilmesi</w:t>
      </w:r>
    </w:p>
    <w:p w:rsidR="00151245" w:rsidRDefault="00151245" w:rsidP="00675E77">
      <w:pPr>
        <w:pStyle w:val="ListParagraph"/>
        <w:numPr>
          <w:ilvl w:val="0"/>
          <w:numId w:val="49"/>
        </w:numPr>
        <w:spacing w:after="0" w:line="240" w:lineRule="auto"/>
        <w:ind w:left="340" w:hanging="340"/>
        <w:jc w:val="both"/>
        <w:rPr>
          <w:rFonts w:ascii="Constantia" w:hAnsi="Constantia"/>
          <w:sz w:val="20"/>
          <w:szCs w:val="20"/>
        </w:rPr>
      </w:pPr>
      <w:r w:rsidRPr="00F3111A">
        <w:rPr>
          <w:rFonts w:ascii="Constantia" w:hAnsi="Constantia"/>
          <w:sz w:val="20"/>
          <w:szCs w:val="20"/>
        </w:rPr>
        <w:t>Düzenli orduya katılımın artması ve asker kaçaklarının azalması</w:t>
      </w:r>
    </w:p>
    <w:p w:rsidR="00151245" w:rsidRPr="00F3111A" w:rsidRDefault="00151245" w:rsidP="00675E77">
      <w:pPr>
        <w:pStyle w:val="ListParagraph"/>
        <w:numPr>
          <w:ilvl w:val="0"/>
          <w:numId w:val="49"/>
        </w:numPr>
        <w:spacing w:after="0" w:line="240" w:lineRule="auto"/>
        <w:ind w:left="340" w:hanging="340"/>
        <w:jc w:val="both"/>
        <w:rPr>
          <w:rFonts w:ascii="Constantia" w:hAnsi="Constantia"/>
          <w:sz w:val="20"/>
          <w:szCs w:val="20"/>
        </w:rPr>
      </w:pPr>
      <w:r w:rsidRPr="00F3111A">
        <w:rPr>
          <w:rFonts w:ascii="Constantia" w:hAnsi="Constantia"/>
          <w:sz w:val="20"/>
          <w:szCs w:val="20"/>
        </w:rPr>
        <w:t>Çerkez Ethem'in Yunanlılara sığınması</w:t>
      </w:r>
    </w:p>
    <w:p w:rsidR="00151245" w:rsidRPr="00276F0E" w:rsidRDefault="00151245" w:rsidP="00276F0E">
      <w:pPr>
        <w:spacing w:after="0" w:line="240" w:lineRule="auto"/>
        <w:jc w:val="both"/>
        <w:rPr>
          <w:rFonts w:ascii="Constantia" w:hAnsi="Constantia"/>
          <w:sz w:val="20"/>
          <w:szCs w:val="20"/>
        </w:rPr>
      </w:pPr>
    </w:p>
    <w:p w:rsidR="00151245" w:rsidRPr="00675E77" w:rsidRDefault="00151245" w:rsidP="00276F0E">
      <w:pPr>
        <w:spacing w:after="0" w:line="240" w:lineRule="auto"/>
        <w:ind w:left="340" w:hanging="340"/>
        <w:jc w:val="both"/>
        <w:rPr>
          <w:rFonts w:cs="Calibri"/>
          <w:b/>
          <w:sz w:val="20"/>
          <w:szCs w:val="20"/>
        </w:rPr>
      </w:pPr>
      <w:r w:rsidRPr="00675E77">
        <w:rPr>
          <w:rFonts w:cs="Calibri"/>
          <w:b/>
          <w:sz w:val="20"/>
          <w:szCs w:val="20"/>
        </w:rPr>
        <w:t>20-)</w:t>
      </w:r>
    </w:p>
    <w:p w:rsidR="00151245" w:rsidRDefault="00151245" w:rsidP="00276F0E">
      <w:pPr>
        <w:spacing w:after="0" w:line="240" w:lineRule="auto"/>
        <w:ind w:left="340" w:hanging="340"/>
        <w:jc w:val="both"/>
        <w:rPr>
          <w:rFonts w:ascii="Constantia" w:hAnsi="Constantia"/>
          <w:b/>
          <w:sz w:val="20"/>
          <w:szCs w:val="20"/>
        </w:rPr>
      </w:pPr>
      <w:r w:rsidRPr="00493BE9">
        <w:rPr>
          <w:rFonts w:ascii="Constantia" w:hAnsi="Constantia"/>
          <w:b/>
          <w:noProof/>
          <w:sz w:val="20"/>
          <w:szCs w:val="20"/>
          <w:lang w:eastAsia="tr-TR"/>
        </w:rPr>
        <w:pict>
          <v:shape id="Diyagram 23555" o:spid="_x0000_i1026" type="#_x0000_t75" style="width:255pt;height:2in;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z1agOPxAAACVqAAAWAAAA&#10;ZHJzL2RpYWdyYW1zL2RhdGExLnhtbOxdW28jR3Z+D5D/QPA1KKvuF2Flo6ovGwP2emBPLkCQhxbZ&#10;kpjlRdtNzYxi7D/LW/5Yvmo2qaaGmmmJImcmpg2MqGqyVHWqznfuh3/64cNsOnhXVvVkMb8Ysu/o&#10;cFDOR4vxZH59MfyXtzmxw0G9LObjYrqYlxfD+7Ie/vD9P/7Dn8bXs/NxsSx+XozL6QCzzOtzjF0M&#10;b5bL2/Ozs3p0U86K+rvFbTnH06tFNSuW+LW6PhtXxXvMP5uecUr12XhSXFfFbNhOUrxgilkxmQ+/&#10;b9Z0u/ypXq5fDmZxdT+OL4a/a53TVNCUBJMlRDpmiEsySRLrqUqpDBl3fx8Olve32OV4MVpPV/1W&#10;LgfTxVuMx3nuqvn5bDKqFvXiavndaDE7W1xdTUZl+6OolnFT6syeTYv7xd3yrCqwv6keYo6kWMYp&#10;RvejaTkc/K1+/px/u5uM/lov76flWT2Z3U5LFedp512NDAejF0w8WkwXVX3W/Li6m2La0Xra9dhw&#10;cHszHVe4JMOzFX3r2zdV+xIUL84vF+P7ZqQ4n9bL35plxvHb+E85H78pquLXN9VgWsTLtazI21/j&#10;VGfNO87ihcI0zc/bXSfoQ2CUiYwwYXIitfIkBK1JkmjqmLUydfrvW8fWLPjtxfA/fi6Xk/l/dtcd&#10;l/ThqprFnzjBwQfsi1vKFBsO7i+GyjAnTPwAVv5hORjhuebGmEgZPG9fr1a/nge3eJxPptNBtVj+&#10;22R589tNES8TxZqK8+u6uZfxxeB2Ua+H6+r6MplWg3fF9GJoqZaeN2+/uSt/wbKaYbpaR10sHw9N&#10;72aPh4rp7U3xeLC+KcblajLFKH2YENy7GmYCw804jqNdVHM01/Vq9atF2+ZdceToC3dxhRtKPHfh&#10;cdf4+JdZuXxi5aod30FyDG1uzHQyHzQswzSwJX5mUI+KaQksWZ/Y+urF/U3n8d/5Il7F1QVdjZRX&#10;V+VohY6483fLsvrtZvx+cDm9q34tMFdcJaYeT+rlxZA31MYvYHjVPMGjXfd66x7EGVoqN/dwdbfE&#10;E/vcrKG5aFvLq0flvBTjuJFRMSurYnBbxWUtquXNApu9vZmM8moxXzYninUBVPAYa4SYan5W5bsH&#10;8qzmaIgzub5Z/jq5HlSTiEE3VVm+WcZNY5+fmYy1xG9p2k7UrL2z3Pp2tezL8l05fTt4D6yI+x8O&#10;bkDUSMl4heOBN+9r0C7i6ApRPw+jeGNxXj0C0ThWL6aTBn2aX+7rDahA1I4X70GYol5i8GKYN/+t&#10;l9H9GGiIqxZF4FUxAnIlxXRyWU1WTFcWnSf/NJuTslg9GNWPHozqdnKsM65m+f2f//d/5uX9IClv&#10;b8p6ErcfkR4baf6FfPg8+islMmgLKRGGaiJtZkhgKiVOO6dY0JxxvZHft0X1tirmNcD6w7wR/9bm&#10;nCaCEhGEIFKmGsIj48QGxy2kh7SWbgkPnFKUSMeWcViHpYklqUkkdikUCVw5whKZaa+EcxLLbLWU&#10;enL5be6S51o4pjQxJockN3mGXUIX80ZpAdUspSHfOoyV6vG2tyRnlAPwV5Jc8fb+tmLcWWGNWYlx&#10;KZyUzXNcxlcT4zJ46CTDePW/LTF+jIUfRowfZeUnMf4gvVZqawPfJzG+El///8X4Dy+S3OB4ledJ&#10;QvKQAO0TzonjkOHGyyyRjuogso1M+1hya2msSkMgSe4NDHcFYeGlIzqk2npFYaptC4svI7ktd5YZ&#10;z7FLA8mNNROoFpRQnlkbWC5dhmU+Kbn32WUUNGvhtVjZsg7akIbrBqYqp1IquS0DmYABK2HqRlt2&#10;/ctKL11PtLYodir9G9PkE8bsMSD5IMbsMRZ+koLDkzH7hzdm9/cJSu25UzqDRGEUqMvhsIYRASNR&#10;i5xRx3Mu97IkjJXC8gZItdaMim0gdYpKJj9hTGyb5V1nX26clisrAW68jT/LPOEs2Zro5OKJrp6T&#10;i6f1G38NLp6X6YaZVYlkPIZhVIC/I4FuqKEgwoBGcCajcPCLjda0Qzc0Ng0eGiF1FOzPfUa8T/MY&#10;1FGZ1jIEb7bY/8vohiaDJphpTlKeMSJzKYBSDiiVMmVSK4LRDxrwx14dvccuvyndkAjBGHetw6Yb&#10;72CCm9b53415cGv0CpC/SNjjCU3xgNs4qt54yH2cfCknX8orhUT21yK5yqgN1gCVrSXSp4q4LOTE&#10;Ox2SJBeeerUlRp7tj5aU05UWyYBx+rE97qjRRrxIjXQhBOUaZ/NJjTxFCqHgtAkXTejtm4sUvkyN&#10;DCmcb0J4kiUOyT3wFBInPLSsoFNjBA1afkqNNBQsqWhCFOYhUgkEByn0M2elSqxOXeaRG9QmFcWE&#10;oC+jRiLZhZlUBqIshSMVcUuEQJNAuEtzjdCozViyUZY/ViP32eW3pUZqmBDKtj7PrhrJgbxN+hKy&#10;JDqpM8qsg4RflRp5uG0cV4084D5OauRJjfxq1EiXMeSi5JLQxMRIFaJd3gGuDbUyUS7kkm9Hqp6p&#10;RiqK3BdoiTH/cIcv0iI2BiO5iekcNbGBOCeQU9Fa4l28FRDLO/DWam6/QrP9cNs4Lt4ecB8nvD3h&#10;7Svh7R/JPkGmAveIsxPo6dDcXUKJxQhRLLEMWRERzTea+8dubuoSnfuUExOg80uN5EVvjCOZyzOk&#10;T+RWh/AV2CdplnKZ2Bz2icMulUNYzjnIP6RnWot0jzwu88kUiH12+W3ZJ4cD6GMmRBxQ7J/kZaxh&#10;gpF6yvw/Zf6/WgGVzq31SE8jQTNFJGM2lsAFkrIkFVlmHM/8Bp9vK1T6dVxeKMAoa1/Xi9GPaf9y&#10;uvihv6CA42IY/4VxEgeayrBkvoz1Geu/UNY/NfVy/1pUKDiKmfejm5+LD21xUjQW4hjKNNpXxXwy&#10;++kdShdj3dRoWa3fgekn/13+MwoWp2W9elp+KEbL+HxVWoZ3dP9UOwin3upPHDnhnyuUJXgeUJZo&#10;cCYWx4FEwUA0zTwKTjjUhIe0wc+cSb8CueYIVmeCIpumCghlap2T+ekSJJ2jcLJ7XD+OUQHXHWjO&#10;b6sUsPE8o0rnz+Vi1pbrlNPp5LYuccrFefEOBXDxFHCf23e1R/KcxNn9gz0Z0lGNTzOSIMkAWkoO&#10;N3HOJMlkzERwSqE6oC8X9Ctk6FA8knUXqZGKueGM3aSOSUZ3qKqMhV//jqxOLiwC5U+zz+XddFou&#10;s3lxiUKxDhv1ZoJv5DjTWDSSI/FDWoXCnkDBQEkC94tCghUXiUN9z8GOc3w3m913jq4FtRajWihZ&#10;UbyFl9tlpyaZBZNoAb0+NRR6vc8ZcVI7QkOC/y1zadoJWwC4Nucdi5LjhXkA5J75x/FDK+Z/CBBs&#10;bl7D+etxnva5lJ2t7rgwl9PF6K++isXULQDEF9fjwbyRCcX4v/A3rmbT4mIIIB9sUkIx6/bbEDt9&#10;eFubCNKdBl6xh+dSy8b3D6RpQOfLY45lqU1ShQCTCCkiNwH2n0fpsuGpTCXLkf39ELmJx/GJg+6X&#10;8vgSzOmed3OTH2MOzgeVUyfMwSnKPGOCJKmECMlTYA5LYM5LRPETEEnpjjn/yse5J+YYYby1SJZ1&#10;hmugpESdAgXm5IYGeKyd1llvvOyZ17YX5uy4lK+KOTvAZAts1sXPH0HS1w45NM2QcshjxQxSI2M4&#10;O6CwkqQi9cHgyJl6cMZ8BnL65ce8BHJA6o302Qk5FIF5doKc3ylPuUrgVhNZLKLKGUqXDeqEmYdv&#10;0OXMmZT1VnN6pTt1jnNPyEGdl0KSPiPaB6hoXErYOIYS5VDAxQJnxiG9qvULfuYq9syB2AtydlzK&#10;V4WcJyFlC3gYbZpt7MCnrxx5hKMWxmtOYFVBwtiIPMYxkigdFLLsnPK9tdp+IdXOVe1tYIGIn0Qe&#10;9H8RPObVRb9DfGfXaRDH/igGlre5ECnCFhkzkCYylm/6JCMpsmZimn2WCN2Xe599nPsiDwW6xJZB&#10;gqOyQGrKEJFPAT8BynjKuRNJbyHYM7qxF/LsuJSvijxPY8o29Kz7zHzlSk9rWW8afqHZR/d1x9IW&#10;FF1DfDTAvI59NSA5nck0YTRXLNVwg1K+dYl/uUKTnWrU9A7pKXPGZd309/q9p7zD9L9U48arFj+6&#10;fh0v0F6dxtobA2J0CBDykGZ56kjCsW0ZNCVeImGSBaQ+5l4kKUOhXEcGdwnQ0+TcEKCnuXtUAiDD&#10;GtWA8Pg5b2GCI12FWI04LNJGY96kSjL/9A3o6VzZEKCnY+eoBGA0UcwjBp2lAkVIHumuIUW9ulCI&#10;2aZeZCHZ1sK6N6Bn97wNAXqGGo5KgH75rxuu7+lN32y5p5G03jIAN350w/Vtx6IV4PRLZ1576p4B&#10;UjuxoV9vpA1hnnsXehJyTRgEGZ4kTM8mUFuE8b1aKu0kDOXSQF+wsUsUDJeo9UCTBWhmyrgAfQiB&#10;tCdBs6dzZHN/ejpmniLTQaQGPFkKfSI8MhozEECjExUyHDkMOWMyZMynUjwtNXoyxIYAtp/H4qgE&#10;6JeTsmGNnld9s+We+vB6y1APn2SNnilGW6zRT6XdyRpaWqq0TQiX6FEmQ26I1+iuKmWOkIvnOhPb&#10;mnVXmvQMm23I1DNktybTYwQ5CGswlIkBBARB3QhiN5mERzVH9BY9CGysO1Y8fxobnntPekaJj0qA&#10;flXJL2aNnjrnestwEz/JGj2LzLdYox9672QNdOoLiA5IkvMMYUk4Q4hV3hGeB0gMmqMb0rb/o8sa&#10;/Viy2Wsj9n0/C3dNpqOwBs3RxC/LwBUKslMKhEdCLmJnjiRN4Hdm6hOaZk9I3GBDT2/TUQnQr5nT&#10;i1mjJ3w+teWupolEuz69ubZYo58xtJM1lMjR4hhNWqSPrsEU5liMRMROWZJKk2bCb+sTb4qqyx09&#10;zYrN5fgacdMbS9Fd2hCTeMjLFNQIVnuic9jieYLmrHQ7/2RPGjxTeD4G0oMIT60RtGAIgAvIUOiV&#10;iJ164RmhaYDukKXwoGxD5J406JkksuaYx7bZQWiQO58mwsEtGXRkCPR7tQmqOQGRIeaBSVjkW8bF&#10;njR4pk/isa55EBqgm63EwecEnX19xAPU7Tqe4FrIGLEMPg3bTpk9afBMxxTyH7aUioPQIBU6g7ro&#10;SJpRuCZZ03xAK0K9gCxEfmYuXhUPeiYvrHkBDe8PTwMlGLQmhBeChnktoSCgOzMaAinJhfYedXV8&#10;W5ne8x4809bGtzccngbGSa8twqJpxuCfEwZqo4XaKJAdRBn0JwiG18SDZ5rb6Jh8BBrAt6TzWN6S&#10;SgCjMCnxiP+TPPMpeq9Rb/mr8kLPqPqaF9BQ8/A0yINIcwlTGkILeOCCBC9QQTLOOcJtMWXs4YtK&#10;YrBgT154ZrTCHYMGLqMK38VBCZARJpSAsugleIE6NAu3nkfP/WvywjONCHYUMyq1SNQyuP3aClyE&#10;BLcBGfqIo4MwcNl7ZMa8qrLcM9C7ZgYU9h6BG9CBAwISrXlyhuxYqTia9IRUEKR4cuczcIZ5VU3x&#10;mfY0O4Cq2EQ1u6HMy+vWmHp/s8A3/6xSEvCtNO0XysTvp7mrJh99bdLOrylqv3spfkmR3XzzEqZs&#10;/uh6zuaXzZc7ff9/AgAAAP//AwBQSwMEFAAGAAgAAAAhALN837IgAQAAXwIAAA4AAABkcnMvZTJv&#10;RG9jLnhtbKSSy07DMBBF90j8g+U9dRoCaq0m3URIXbGBDzD2OLHkF7ZL4O+ZpBUqK6Syu+ORjo+u&#10;vdt/Oks+IGUTfEvXq4oS8DIo44eWvr483W0oyUV4JWzw0NIvyHTf3d7spsihDmOwChJBiM98ii0d&#10;S4mcsSxHcCKvQgSPSx2SEwXHNDCVxIR0Z1ldVY9sCknFFCTkjKf9aUm7ha81yPKsdYZCbEvRraBj&#10;vd7WlKRlfmtp02wfNpR1O8GHJOJo5FlHXGHjhPF4+Q+qF0WQYzJXoJQR6OOQpgbHE9iDymczPPgH&#10;8AzBAv4uO2htJPRBHh34cmocVUTB586jiRmL5Apt0kGt52zDkueC+Xte8v2c5Sk3c9HsVz2XM+bL&#10;f9F9AwAA//8DAFBLAwQUAAYACAAAACEA0jPc+R0BAABmAwAAGQAAAGRycy9fcmVscy9lMm9Eb2Mu&#10;eG1sLnJlbHO0k11PwyAUhu9N/A+Ee0s7P2NGd2FjssQbdf6AE0pbMuBUYGr/vbjpYhNWvdklPOE9&#10;T3Je5osPo8mbdF6h5bTIckqkFVgr23L6sro/u6HEB7A1aLSS00F6uihPT+ZPUkOIj3ynek9iivWc&#10;diH0t4x50UkDPsNe2kgadAZCPLqW9SDW0Eo2y/Mr5n5n0HKUSZY1p25Zn1OyGvo4+e9sbBolZIVi&#10;Y6QNiRGsVtA6MI8bJdbPYdAyhoNrZeD0G3n2uodFFuUpS3vNjuD1AANuQsJJb8GkT3EEnwoCJGzq&#10;eD3pcnnAxSjh0GMTMoGG7db1tabrcRN+1lQ5eI89TBnsyKTExQGJRCn/XZw71Oh8Qkhswd6HjX5H&#10;+QkAAP//AwBQSwMEFAAGAAgAAAAhACd3CKLaAAAABQEAAA8AAABkcnMvZG93bnJldi54bWxMj8FO&#10;wzAQRO9I/IO1SNyonUqgKMSpUCUuwIGWcuC2jZc4bbyObDcNf4/hApeRRrOaeVuvZjeIiULsPWso&#10;FgoEcetNz52G3dvjTQkiJmSDg2fS8EURVs3lRY2V8Wfe0LRNncglHCvUYFMaKylja8lhXPiROGef&#10;PjhM2YZOmoDnXO4GuVTqTjrsOS9YHGltqT1uT07DKN83/mBfX0KxLp8+Ovs8tRi0vr6aH+5BJJrT&#10;3zH84Gd0aDLT3p/YRDFoyI+kX83ZbaGy3WtYlqUC2dTyP33zDQAA//8DAFBLAwQUAAYACAAAACEA&#10;VILGobkEAAA9QwAAGAAAAGRycy9kaWFncmFtcy9jb2xvcnMxLnhtbOxcW2+bMBR+n7T/gHhfSXpb&#10;FzWt2nWVJlXTpHY/wAFDUI3JbKdL//18CeBcCAFMElKekoB8sD+f852LD7m+nUXIeoOEhjEe2v2T&#10;nm1B7MZeiIOh/efl8cuVbVEGsAdQjOHQfofUvr35/OnaC6KBG6OY0AfoW1wKpgN+bWiPGZsMHIe6&#10;YxgBehJPIOZ3/ZhEgPGfJHA8Av5x+RFyTnu9S8cLQUBAZM+FgAoiIhBi25ri8O8U/vSG9pTgQRS6&#10;JKaxz07cOHJi3w9dOP8AhIlHXzhXjlqC+vCn6MK+kStjIUPQegNoaNuOuuRB6i5ecQF7okzd5d8t&#10;9j7hCEmJXJRtTUjIIe1d9HpChiMR04ZQ9o7g0whZGER8HI492Js/3g8R+o4Il25FkI2HNoETCBi/&#10;CwYSWMjvqskA14WYnadPyIaqiaEQbykJsX4qJR2lhEDfhy5TcuZwsNlTIjm98phOO730Y3GkBCFZ&#10;uJKd/NJg6K/AkLvwCzHlHFAu0+W0HRSAwgD/4gqyO2RyUd0O8f0pENoxUIUWehh29QZxeWCEEgA0&#10;GQPFNZzJ5lymWVyuolxKuioeLjmh7RYq2Pt0e9o6HmoSCz/bfuGZizmGHT/ffuGnR+OM/OBnFPxG&#10;wC3njQRPsBCz6lRSOPqAmKSUV2CzLHJSQRGblQ6cZIyw953hYfU6F/Ghd2a0f4PptoWnq0uZBg1H&#10;LwRgevqwu6i6FC3sL4b2g+djB6fUThgh6FEHqq3nQkZATYy4v8aI50UIzYy0tEWvnuwmpS3UODbL&#10;omMj4LgAoXgqykai9pQF3IUzUUUlCUtNz51I2ir6k8/StkvMunTpqXBxxmEGlLLKlTsTIAurkmn4&#10;GHjzquXVhjisLsLVi3sCqVVnW7hjSolM5cytQapEPSEjjszKldWnm12Iss7N6SglpLQR1lOREvWE&#10;40mrhW2UqCecHU09YQLI93FuJF6otomH4SpX01eZNIDCaesPM+LsdRhXmaNwPmY5NtmM/fGIDscq&#10;n3xoOFZZZks4Ds3LFE67QSNbl3AUzsccVy1LqmtohVM3HjVnBtp/qMFXi4nFtw1hb/XIaJkb2w12&#10;DTZcBPtrg2BnVNNusCtzrTo9bfrIQ2l2FkS3D2w/uHPdCjmlcA1CnbXz6UrkIbNJ0eu03JJzIEUl&#10;7zUzJSNxphvjxw7zjT1ZxjGXZ3udnm/qgzOOOSN3ouvKGOrnDXrLrIjYOIEbx3nUkcluyYTGKPTq&#10;UHiS3OcG1B/OJ0pIa9JFh+rKAb1Q1Psa9NBBugypjJYfY34s+K90O/Fi8pe6s21C6Jxz1+Ucp5TM&#10;zcXeDRRkfh3irQG9ua38OtrntpOQtFMmraux1MY3ZhTtUyYZA3aa1GlS8tpT5S5Y6eAqNGM0Xg7K&#10;3tBqn3lKUCvU6BsHNWsJaSmoFWrxjYOa1QtbCmqFmnvjoO6wxN5AheZ5PKneRJgTGzta/FO7dUNf&#10;c/u01nu9D2pDTLPmv0oHGYUnwDvFWBhkkr4bObZgxADGa47jFtLfNP43qtzqkG6HNV7j4PP3CQ6d&#10;QfQ1t49BCHx7mZWn6DVuT/1XgWluFj5AO2nNe0jjwNfrYpElJ/WPEfxPL27+AwAA//8DAFBLAwQU&#10;AAYACAAAACEAu8wctOUDAAANUQAAHAAAAGRycy9kaWFncmFtcy9xdWlja1N0eWxlMS54bWzsnN1O&#10;2zAUgO8n7R0i34+0MKapIiB+hIQ0IcTYA7iOk1o4drBdVt5+thMyplLJQLM67blpkzTHjv3Z5y92&#10;j04WFU8eqdJMigyN90YooYLInIkyQ7/uLr98R4k2WOSYS0Ez9EQ1Ojn+/OkoL6uJNk+cXtAisYUI&#10;PbGXMjQzpp6kqSYzWmG9J2sq7K+FVBU29lSVaa7wb1t8xdP90ehbmjNcKlyhthD8jiIqzARK5oI9&#10;zOlVnqG5EpOKESW1LMwekVUqi4IR2n5hZVzVh+n39GHOyL1vRqpZVXN6iI590wwznCaPmGcIpc2l&#10;nGry7xWCzQ9tml/tcWKeattFTUEoqRWzPTo6HI1cCanrsJcCmlBBD/LjI2wvV1RhK6BNhqQyM2l7&#10;pJ4xcqmkME4aTzgrZ+aWlYliloyZKUpvDEpypuxZV0FXaIfnx5QnwpafISFzOmqb193XX+X1Qd52&#10;nFncqPbQd7Vvjri144bliwy5Z8ITTVQ5Pecqse2xg9C20X5O3afrPNt+J+BuLBjnnexBkGwr4qRp&#10;UVBi3ijfCfn6LZJOvmJCqvYZ7ICnrgF+0HAzbh+8aO5vR0DbAX40+GPLpxlAz2ctLS6uLa8x8BoI&#10;r0cqgNj/nGFm8cEZhq1KjRaZm/igFBsP418TBipxKCbMORz7YMAGYsAcLedOec+xf98U3MPGr32n&#10;e+hofQVaA5lbRXlVlTcck61z6MP8lL4DMDeVuoj35fGq6Mr7fsCkDam7+LYJyMOC6k5oRVD8ZiZT&#10;mCQusdFbDPVmIJpN7xQWev8CfO6h+NxF+ROo9TqNmrh8vcm+KVBrsrq9Kb8+qD3rx3GU+jHMM3s9&#10;rR6Wkl/t1YXJr92DIJhzOTcRhkWbhBFW99phYK0NvG4ait/gaIGXNyRakFkdEi3IrA6JFmRWh0Kr&#10;xup8BlmKHtNGfUROL6mBHRviXAN7NkRqYNeGRy3O7JLT2u9dnxSWHYouu/TXaI0vYjRaO44kRou0&#10;40hiNDc7iKQoTwmJMbkXlpl+/RVFmOxqIxI2DtaeFSdSXAKO5Y0YG8Lh1wHB7FjaF7MhHEadukX5&#10;AGQJSJjPvHZ1NQVdFY2u0pKzHIzHK0tENqStPBBQWHGtWXST5Ay01rLW2tCqXh98XEq7MOf3daQb&#10;WsNCia0KQ579XgDjN5PHY1O8wwVUIqPilViMi9l2UHV5Fs7ji22j4q6yiDHxvqssYsy47yALu59j&#10;VkeoosKySFvl6eb3ZwBjKZ24oWDQKICxHJmHzcq153btVsGtU1Jh43r1W8Ew+bWjUPTxbrFl9iJs&#10;VK9GESb/MRR//zTA/ovh8R8AAAD//wMAUEsDBBQABgAIAAAAIQCYnT3stQgAAIw7AAAYAAAAZHJz&#10;L2RpYWdyYW1zL2xheW91dDEueG1s7FtZb9s4EH5fYP+DoPfEsdOcqFsUSYMtkKPYdPedlihbC+oo&#10;RSdOfv0OL5G0KEU+WreAX1pJpobkHN98M1Tef1xkJHjCtEqLfBwOD4/CAOdREaf5dBz+8+3m4DwM&#10;KobyGJEix+PwBVfhxw9//vE+nmaXBL0Uc3aNkwCk5NUlPBuHM8bKy8GgimY4Q9VhUeIcfk0KmiEG&#10;t3Q6iCl6BvkZGYyOjk4HcYqmFGWhEoLWEJGhNA+DeZ5+n+Mv8Tic0/wySyNaVEXCDqMiGxRJkkZY&#10;/Yco41OfDM4HcgsDimAV5DT8IPbFUkZw8ITIOAwH8lGMq8h9EiF2WzH5K1wH7KUE/UQvEcFhUNJ0&#10;HF4cHR3p980IiglioO1qlpZq4GioRg64Vm3BFcrKa8SQWgRc3RUxJvK2NAsoWZDxH/jmwYRyLXER&#10;6ent34dqlyV9xCwoZySmYHk+Ukxfqj05r6zzzmiNeY7XeOfd2++ojRl7LXL72uhuBN5OI6VFsDnj&#10;l0Px8IFK3fKn6lr5RrTIjYTjWgK8VktYScQ7rwi5NDGzktyxihOvCLk28RpIe2Mjp14Rcm1CBEhz&#10;RUjvtVQ7mSoNPc8KgrWDxcaLxRuuj1fsheDtu7xayJJT+56OvDFzbMWH7Tr2tXGCzd1o6LfgSn40&#10;9JtwJUcannndoMuT1nUD1/ARob+oF3CMdvzonddjTrxPT3+2H/l9YDU/8vvAan7EeYREVoVeAlm7&#10;/EjkQhtahxdeGV2Q1JAxguzoWYeMNgFrIM6FtaYMqT2VGmqMl5oWMkCcK2PNmHCCQFKVe0jzQY4y&#10;4Br38O+RSn5PiBoomt2hhSQrIq3zDcQpVWCH8jS7fQLSx+lNxKh2U4qr9BX/BVSP4Er+ihcoYrXD&#10;ulMURWWvQxOENLEWBx6SzPNoHMKrYYAoUEpYRxgU5TjE3+ehnCUHaqh2Ec2WxGo+4IgFC6FFWsHq&#10;Z0E0Aw7FvgnulQvVwD9gYgZpOwA7Rbm4AqvLlcC9nJ8wGCZ0oJeOyNQhcYpkIeCm6nnFPuVT9dZF&#10;Te1Ke0SJcjPm+NQ7CJT+OCvvENA/sYCE27RWMyxDMbE0kUvAxFH1iVLWauv1rqTa5nL5MtXKpR27&#10;t6HJdsPmZ2p/js0BPnZv84PdGf3iRxn9YEMnbbO65znHoWqGSqwqPSg73i4WZeF2XUTzDOeibDsd&#10;2CVUFQb0ckJSgBStovg/gELNNsWEKpQB4h4SBYMNtxtqKHX8bggYsiGGDXUh5AqG1Le5RxsU1SgW&#10;QWXJrFwgbnVBmPIyW4LeWQ0I8g015Bm2W4BhOK7CBU8xcAOax4BZYDrQNk4k3D7rzPG2AGgdXBUZ&#10;4J31Mr++0VPJa89sdapIIBVBbXt45p216im7XogWJ3i9yPC2oqp08rhdidAQyG6KnD2+vqlgYZ/T&#10;mj462m2IAZphGQq2J3KJ0bP9Qi+Fa8Vc7GoB3OIiOb+xEmjYgDM3nbWC1hLBoDXoCNXuJgcvOdNB&#10;zY4cHUvPXwoBr1QIljadNhxtVFcJzmTeeIvnWfaCrOX3mUhvTuOb7c/ts0x+yizR+rNI5mxATdy3&#10;MKOhbgVJFRtCbOtCusIOQJDT0356cPBW2zXQ8bAZAspVaFkbw18fcTYGNePV2ewG2LekXnvStiB1&#10;ptYqOTv3ZhhbXnMTm06+OehNvlGUczKk07MLeT5UaAG6hqQO9HHNvzLGaTJSFz9W4IpA97DITgDQ&#10;tVGT3elywyVhZ3sStidhPpa7ARDtgIQ5bH0L828OR20cbAUc8ojoQKK+hGuJNq4Al+0kak/V5q0I&#10;3kbVzlW1biF+owzbUzUgjJqX7Kla3YLQKvmdqJpuUkNrwc/U5KZWq0kbojoAshdV64eOyidb1tqO&#10;k2vTPQ8N5GBB5wTXRR6/afa5vtzf6BC6R/dhkKEFPzi5r/HKkQHE/jOCUwVzvsLPnHSbzj1p0GcL&#10;CscapzNOcSFOtW8ncOLCzaA7jaaDzxa66JANUvkBBybQ16wAA+TnNbvpl6rtV5gkeo1dmA1FRZ1T&#10;/R1CdgcnQdYop7JSXT5/Z2ay9ptk7Tdp3zeXGxVdDmpvWTDNk55OKiYxrib72k2v5aectde2DoLW&#10;thwkbOsco+nkvHweN/L2skd1LxvOwtqO5JbO36ZwDiebMG0BJAHLjRzd5bbPIidzQjD7nKMJwbGW&#10;CTxT6Moe6ISbOhKwzu7Y4lMOdSP9F1N2BW4sVpelcQ0V4mSOm/VXjVFoBj/AR10QqK4xHdJdA6aM&#10;YgWZ+7C1Dk2cnGDlle2GrQljlW9E21dFg/FVONpQ9pNut8tcsI4jdeCiDlKjCR9WacZ0I5OzBq2k&#10;IKR4fkyhg93kVrM0xreoYoJqiU8i5YcAbVij5+BfDsD3ZyJT62eja406xigQO7mSZR//88d/wyex&#10;CjyiOX0SB/scNOxxEzz9yqBZJyAmMt9g2GNwHr85BuQ8shclJy8+0fprjiVJPUbFFbsXHWqxKAG+&#10;2j5e4BMq+FHMJHiF72gwfUiScXhwcVGffncf7drprIercisgAe/cPg4ccuXLn1Z0XzFcJeSl7x+c&#10;ziO0StVqwVI9U2bzsNcEjoIQ3QWRcWT7a1YWVQrfvDTzHv82R2XiFoP/bpDTMCfxHRQKuL2CiP0K&#10;8Wpx1rri9p+AwmCw79Lx4JqyvOvS/TvHg1Wa9k7e9YK3x69fMLue6RzjRIG3kmu+LGh+d5xwizSc&#10;1VGawV0OPU3E/c3SIKjOxFTDHzW7NF/dS73X3EwxEB2PRnUyfM29iXsJ3n412ix4T5cThbx7usyo&#10;wpVfvMoV4GKcviUIBJ6gPYFug9rJXjVtqon2qsku3T6SLn9U2VU3i7Zcd5lTPpO69NTrV17wx4rT&#10;q17V1+SqR/nFWgZts/6Cv0qw6i+bGykiaJd0brG2NFig5b5mM9+Mcf7Vwag6ajZ+8GCdBoxESSCp&#10;rmiNqhLPLfi67uwkZmU1+BvaD/8DAAD//wMAUEsDBBQABgAIAAAAIQBJjfrdBggAAA5HAAAZAAAA&#10;ZHJzL2RpYWdyYW1zL2RyYXdpbmcxLnhtbOxcWY/bRhJ+X2D/A8HXBT1sHk1yYI1BUpIRINkMPBNs&#10;XltkS2LMa7s5Vxb5Z3nLH0v1QQ7lHcW2LI0nBjWARPZRrKpu9lddVT2v39xXpXFLGS+aemaiV7Zp&#10;0Dpr8qLezMyfrpdWaBq8I3VOyqamM/OBcvPNxT//8Trn7XnOyB00NIBGzc/zTTUzt13Xnp+d8WxL&#10;K8JfNS2toXbdsIp0cMs2Z7pTVZ45to3P8oJsGKlMTYQcQKIiRd33B7b+j0JVZKzhzbp7lTXVWbNe&#10;Fxnt2RBMhAMTF1Is3l4zStV1ffuWtVftJVO32b9vL5lR5DMTFFWTCjRing1VuikUnAn1fNB3owjp&#10;5rw1qian5XdA63+xnTgIuQvLdVLH8rCNrDiae1aUzP107jiRmya/mT1Hn8qOaPfIy2MvLsUh5/dr&#10;Vl28JuegEeN+ZkbIwRiG+2FmOrbn+Z6QjJzT+87IoBq52Ak8ZBoZNOhvBPlHQi3j3VvaVIa4mJmr&#10;ssnexywDxsk5uf2ed+Jik2vFkfwXoLauShjzW1IayA5t8VGPHTdzdpphGLInm7njZh72pADAnn40&#10;XPUMSj4YyZdFWRqs6f5TdNurLWlhOG3J7Yb33HKjbXhfzNlmlZbMAHZnppfEaYpl8+0N/RGUKIut&#10;KHLdMMBKDE66ocaNQoRUcXlTDcUhdkJVSsp2S4ZyrQi+JTlVpH00yA10f2hyVYzcXh8gomZRjsuG&#10;S0G1CFK7kt2vLEYk+B3U87liCB1AdyHZ15bD2yOHr8ufGA4oGuZWWdQGEess6qe0wTNSUrm6qDcL&#10;lkY5SYW0ZS2+60ZMWlWrSuh6TbNOz9fmpqPsapvfGavyhr0jQEtwCatVXoh30pG6hxs2M31ZA1VP&#10;vQE7uhUUtM7lHFXzzt0j58CDnIQ77PGM1tTNhSAZrJ6M6KWiYd22AWHbbZEtWVN3cnyBL6MkwDXw&#10;CPAjfxm9Fb9KAYqGVE6x2Xbvio3BClBot4UF/LITQoOcHyGGHtcTGJ1SE5K8j9jlrWJ7RW9peW3c&#10;zUws5DeNLShVaFKzpNrJ9V+tswIJePdQAqCIMXxH14AfsJ7qKZzpJQX4BGLAO3yvHiWUHUTPNYz6&#10;0NdV0/8jfXUX0VsNwmf2HzrJ58OgDP2rom6Y5gGAng5rYtnJBQ70uFbtQY0jBWi1KCDbRUBv4Uc+&#10;RhaOE9fyHA/AbxHYlh/hMEaAjkHkf/MI2L+QMLl3cXIXAPfi5AsBQIwdxw+1+TAGQAf7YEBI6cYA&#10;6Ae+o0pfFACeToznBcATyjEB4OO6r9ZxCRsTAOpVf9g3TQCoLID9ABi4QRyGyLaiwMEW7L58K7Fx&#10;ZC0DO4nSZYTxIvzmAVDvCvbu/fYC5AtBPtdFyIk0mI2RD7lOoIUbI58z7BNfFPKdToznRb4TyjEh&#10;34R809bvKFs/lAQpdueONQ/syPLiJbIiD5DPTlL4C1E0n7vfPPINLqC/3vs9AZAvA/o0Y2PMewLv&#10;dNFLArujMv6s8HZczidAmwBtArSjAJrjO3YaO4mVBIFveeEiAV/mMrGwvYjB2eyEobM8OaAhJ7SR&#10;DwE2iNb5AYrcQLnY+nAeBPOAOxXN09fKp95HBftYmfbQ07IsWk6l01cG1FTrvpX0WH5pRC20sRc7&#10;8hHjiNpRF7qTxNCeg/HTYMuzcD5hy4QtE7Z8BraIkFl3nzT5g1hXV/ALWSe8zZYFJFZ8T3h3SRhk&#10;TUCoEFJ3ID66bdivpnEH8dOZyf97QxiFgOl3NeQtIPA7QbNufMPGN6vxTX1TpQ2kNgBswNPUpXBc&#10;QZg6g2fMzKxj/U3ayZClYLBu4puuWRedwgTFr6goeXclHJ9yU9OKEvAIG+UtPEIQLTcQ05Ukc7q+&#10;JqurXyFaDZknwLHsXV+1mbgAXi6zTgWdIxmJVg8qRw0Suv6wqcQNEYNvs8faeC2zUMYkd+LYbSZb&#10;QDedJcMEWSbYlrH6jlnX70A9wKrMxjDeUyYypyCILJnmTVkMIXv+wIfQKGRK5c0djAsMHxTOzKX8&#10;9GHjcTeIeUNqQPfQ0jXJICclJWWxYoUGcDKq+VdVW5Soiox/UJFxTRy4F0J0F2//+L2mD0ZK2y3l&#10;hUjdAWXAN1QLgXWwtp95ahb+vJsldKBdMaa13wm+cG0/iOcLK4XUGnCCL10rXCLPWnipB45V3w+D&#10;4PSWE7IdGFplOfWRyd5sikLI7QmU2eS5kedJZy8o7yuaTXsSkV6+2fQcjJ/GbHoWziezCd5CtdLr&#10;bKQpujqlF6kJ8WR60WQ2CZgfW0WT2XQMs+nNYZbSAXbEp5lJIZqHKWSGW76bzCFZLrGtMMbYCpy5&#10;N/fQEntBenozKQg9N4TMNHAwYYyR7Wr7VOeLR77tIe+oltKubT3OxV4GEfZULjbE14eU4mBPhuoO&#10;oSmvVmzGprxayMn9u+bVTsA3Ad9o8380f8GBwHcYMnwi9tnzxQISjC0PAMby7AhbCZrb1tydx0kA&#10;KXPIP/1RKYQ8GwI5EvsQZBlBXvMH4GcHOIDIvDgrdSQ3wQ5m7ZzOiJIk8SPpfZrAbzpUAg7PjxwM&#10;+bYOlUzgN4HfCwK/A6Hh09DPjewQkgiWFnjFIUs8FOgXRMhKfZz4SQiHpOLT58r5thvAbm/fxi8E&#10;ZBYxoyNiX38M8smTisN5ys10VlesBOMcvC8+cvys7vMTHp2OJmf65EyfchCmHARYIKcchK+Zg3CY&#10;T+Ewm+NJo0qnH6j/8SJv9L+kufgTAAD//wMAUEsBAi0AFAAGAAgAAAAhAOrsZwNeAQAAdgQAABMA&#10;AAAAAAAAAAAAAAAAAAAAAFtDb250ZW50X1R5cGVzXS54bWxQSwECLQAUAAYACAAAACEAOP0h/9YA&#10;AACUAQAACwAAAAAAAAAAAAAAAACPAQAAX3JlbHMvLnJlbHNQSwECLQAUAAYACAAAACEAs9WoDj8Q&#10;AAAlagAAFgAAAAAAAAAAAAAAAACOAgAAZHJzL2RpYWdyYW1zL2RhdGExLnhtbFBLAQItABQABgAI&#10;AAAAIQCzfN+yIAEAAF8CAAAOAAAAAAAAAAAAAAAAAAETAABkcnMvZTJvRG9jLnhtbFBLAQItABQA&#10;BgAIAAAAIQDSM9z5HQEAAGYDAAAZAAAAAAAAAAAAAAAAAE0UAABkcnMvX3JlbHMvZTJvRG9jLnht&#10;bC5yZWxzUEsBAi0AFAAGAAgAAAAhACd3CKLaAAAABQEAAA8AAAAAAAAAAAAAAAAAoRUAAGRycy9k&#10;b3ducmV2LnhtbFBLAQItABQABgAIAAAAIQBUgsahuQQAAD1DAAAYAAAAAAAAAAAAAAAAAKgWAABk&#10;cnMvZGlhZ3JhbXMvY29sb3JzMS54bWxQSwECLQAUAAYACAAAACEAu8wctOUDAAANUQAAHAAAAAAA&#10;AAAAAAAAAACXGwAAZHJzL2RpYWdyYW1zL3F1aWNrU3R5bGUxLnhtbFBLAQItABQABgAIAAAAIQCY&#10;nT3stQgAAIw7AAAYAAAAAAAAAAAAAAAAALYfAABkcnMvZGlhZ3JhbXMvbGF5b3V0MS54bWxQSwEC&#10;LQAUAAYACAAAACEASY363QYIAAAORwAAGQAAAAAAAAAAAAAAAAChKAAAZHJzL2RpYWdyYW1zL2Ry&#10;YXdpbmcxLnhtbFBLBQYAAAAACgAKAJsCAADeMAAAAAA=&#10;">
            <v:imagedata r:id="rId14" o:title="" cropleft="-13147f" cropright="-13183f"/>
            <o:lock v:ext="edit" aspectratio="f"/>
          </v:shape>
        </w:pict>
      </w:r>
    </w:p>
    <w:p w:rsidR="00151245" w:rsidRPr="004A0686" w:rsidRDefault="00151245" w:rsidP="00276F0E">
      <w:pPr>
        <w:spacing w:after="0" w:line="240" w:lineRule="auto"/>
        <w:ind w:left="340" w:hanging="340"/>
        <w:jc w:val="both"/>
        <w:rPr>
          <w:rFonts w:ascii="Constantia" w:hAnsi="Constantia"/>
          <w:sz w:val="20"/>
          <w:szCs w:val="20"/>
        </w:rPr>
      </w:pPr>
      <w:r>
        <w:rPr>
          <w:rFonts w:ascii="Constantia" w:hAnsi="Constantia"/>
          <w:sz w:val="20"/>
          <w:szCs w:val="20"/>
        </w:rPr>
        <w:tab/>
      </w:r>
      <w:r w:rsidRPr="004A0686">
        <w:rPr>
          <w:rFonts w:ascii="Constantia" w:hAnsi="Constantia"/>
          <w:sz w:val="20"/>
          <w:szCs w:val="20"/>
        </w:rPr>
        <w:t>Yukarıdaki diyagram Milli Mücadele dönemindeki Güney Cephesini temsil etmektedir.</w:t>
      </w:r>
    </w:p>
    <w:p w:rsidR="00151245" w:rsidRDefault="00151245" w:rsidP="00276F0E">
      <w:pPr>
        <w:spacing w:after="0" w:line="240" w:lineRule="auto"/>
        <w:ind w:left="340" w:hanging="340"/>
        <w:jc w:val="both"/>
        <w:rPr>
          <w:rFonts w:ascii="Constantia" w:hAnsi="Constantia"/>
          <w:b/>
          <w:sz w:val="20"/>
          <w:szCs w:val="20"/>
        </w:rPr>
      </w:pPr>
      <w:r>
        <w:rPr>
          <w:rFonts w:ascii="Constantia" w:hAnsi="Constantia"/>
          <w:b/>
          <w:sz w:val="20"/>
          <w:szCs w:val="20"/>
        </w:rPr>
        <w:tab/>
        <w:t>Bu diyagramın “?” ile belirtilen yerlerine bu cephenin özellikleri ile ilgili aşağıdaki bilgilerden hangisi getirilemez?</w:t>
      </w:r>
    </w:p>
    <w:p w:rsidR="00151245" w:rsidRPr="00675E77" w:rsidRDefault="00151245" w:rsidP="00276F0E">
      <w:pPr>
        <w:spacing w:after="0" w:line="240" w:lineRule="auto"/>
        <w:ind w:left="340" w:hanging="340"/>
        <w:jc w:val="both"/>
        <w:rPr>
          <w:rFonts w:ascii="Constantia" w:hAnsi="Constantia"/>
          <w:b/>
          <w:sz w:val="12"/>
          <w:szCs w:val="20"/>
        </w:rPr>
      </w:pPr>
    </w:p>
    <w:p w:rsidR="00151245" w:rsidRPr="004A0686" w:rsidRDefault="00151245" w:rsidP="00276F0E">
      <w:pPr>
        <w:pStyle w:val="ListParagraph"/>
        <w:numPr>
          <w:ilvl w:val="0"/>
          <w:numId w:val="46"/>
        </w:numPr>
        <w:spacing w:after="0" w:line="240" w:lineRule="auto"/>
        <w:jc w:val="both"/>
        <w:rPr>
          <w:rFonts w:ascii="Constantia" w:hAnsi="Constantia"/>
          <w:sz w:val="20"/>
          <w:szCs w:val="20"/>
        </w:rPr>
      </w:pPr>
      <w:r w:rsidRPr="004A0686">
        <w:rPr>
          <w:rFonts w:ascii="Constantia" w:hAnsi="Constantia"/>
          <w:sz w:val="20"/>
          <w:szCs w:val="20"/>
        </w:rPr>
        <w:t>Fransızlarla mücadele edilmiştir.</w:t>
      </w:r>
    </w:p>
    <w:p w:rsidR="00151245" w:rsidRPr="004A0686" w:rsidRDefault="00151245" w:rsidP="00276F0E">
      <w:pPr>
        <w:pStyle w:val="ListParagraph"/>
        <w:numPr>
          <w:ilvl w:val="0"/>
          <w:numId w:val="46"/>
        </w:numPr>
        <w:spacing w:after="0" w:line="240" w:lineRule="auto"/>
        <w:jc w:val="both"/>
        <w:rPr>
          <w:rFonts w:ascii="Constantia" w:hAnsi="Constantia"/>
          <w:sz w:val="20"/>
          <w:szCs w:val="20"/>
        </w:rPr>
      </w:pPr>
      <w:r w:rsidRPr="004A0686">
        <w:rPr>
          <w:rFonts w:ascii="Constantia" w:hAnsi="Constantia"/>
          <w:sz w:val="20"/>
          <w:szCs w:val="20"/>
        </w:rPr>
        <w:t>Kuvayi Milliye birlikleri kurulmuştur.</w:t>
      </w:r>
    </w:p>
    <w:p w:rsidR="00151245" w:rsidRPr="004A0686" w:rsidRDefault="00151245" w:rsidP="00276F0E">
      <w:pPr>
        <w:pStyle w:val="ListParagraph"/>
        <w:numPr>
          <w:ilvl w:val="0"/>
          <w:numId w:val="46"/>
        </w:numPr>
        <w:spacing w:after="0" w:line="240" w:lineRule="auto"/>
        <w:jc w:val="both"/>
        <w:rPr>
          <w:rFonts w:ascii="Constantia" w:hAnsi="Constantia"/>
          <w:sz w:val="20"/>
          <w:szCs w:val="20"/>
        </w:rPr>
      </w:pPr>
      <w:r w:rsidRPr="004A0686">
        <w:rPr>
          <w:rFonts w:ascii="Constantia" w:hAnsi="Constantia"/>
          <w:sz w:val="20"/>
          <w:szCs w:val="20"/>
        </w:rPr>
        <w:t>Antep, Urfa, Maraş kurtarılmıştır.</w:t>
      </w:r>
    </w:p>
    <w:p w:rsidR="00151245" w:rsidRPr="004A0686" w:rsidRDefault="00151245" w:rsidP="00276F0E">
      <w:pPr>
        <w:pStyle w:val="ListParagraph"/>
        <w:numPr>
          <w:ilvl w:val="0"/>
          <w:numId w:val="46"/>
        </w:numPr>
        <w:spacing w:after="0" w:line="240" w:lineRule="auto"/>
        <w:jc w:val="both"/>
        <w:rPr>
          <w:rFonts w:ascii="Constantia" w:hAnsi="Constantia"/>
          <w:sz w:val="20"/>
          <w:szCs w:val="20"/>
        </w:rPr>
      </w:pPr>
      <w:r w:rsidRPr="004A0686">
        <w:rPr>
          <w:rFonts w:ascii="Constantia" w:hAnsi="Constantia"/>
          <w:sz w:val="20"/>
          <w:szCs w:val="20"/>
        </w:rPr>
        <w:t>Kars Anlaşması ile kapanmıştır.</w:t>
      </w:r>
    </w:p>
    <w:p w:rsidR="00151245" w:rsidRDefault="00151245" w:rsidP="00D414EC">
      <w:pPr>
        <w:spacing w:after="0" w:line="240" w:lineRule="auto"/>
        <w:ind w:left="340" w:hanging="340"/>
        <w:jc w:val="both"/>
        <w:rPr>
          <w:rFonts w:ascii="Constantia" w:hAnsi="Constantia"/>
          <w:sz w:val="20"/>
          <w:szCs w:val="20"/>
        </w:rPr>
      </w:pPr>
    </w:p>
    <w:p w:rsidR="00151245" w:rsidRPr="001D1500" w:rsidRDefault="00151245" w:rsidP="00675E77">
      <w:pPr>
        <w:spacing w:after="0" w:line="240" w:lineRule="auto"/>
        <w:ind w:left="340" w:hanging="340"/>
        <w:jc w:val="both"/>
        <w:rPr>
          <w:rFonts w:ascii="Constantia" w:hAnsi="Constantia"/>
          <w:bCs/>
          <w:sz w:val="20"/>
          <w:szCs w:val="20"/>
        </w:rPr>
      </w:pPr>
      <w:r w:rsidRPr="00B43BEF">
        <w:rPr>
          <w:rFonts w:cs="Calibri"/>
          <w:b/>
          <w:sz w:val="20"/>
          <w:szCs w:val="20"/>
        </w:rPr>
        <w:t>21-)</w:t>
      </w:r>
      <w:r w:rsidRPr="001D1500">
        <w:rPr>
          <w:rFonts w:ascii="Constantia" w:hAnsi="Constantia"/>
          <w:b/>
          <w:bCs/>
          <w:sz w:val="20"/>
          <w:szCs w:val="20"/>
        </w:rPr>
        <w:t xml:space="preserve"> </w:t>
      </w:r>
      <w:r w:rsidRPr="001D1500">
        <w:rPr>
          <w:rFonts w:ascii="Constantia" w:hAnsi="Constantia"/>
          <w:bCs/>
          <w:sz w:val="20"/>
          <w:szCs w:val="20"/>
        </w:rPr>
        <w:t>İlk TBMM ülke yönetiminde tek egemen gücün ulus olduğunu belirtmiş padişahın belirleyeceği bir vekili tanımamış ve ulus egemenliğine dayalı bir yönetim anlayışını benimsemiştir.</w:t>
      </w:r>
    </w:p>
    <w:p w:rsidR="00151245" w:rsidRDefault="00151245" w:rsidP="00675E77">
      <w:pPr>
        <w:spacing w:after="0" w:line="240" w:lineRule="auto"/>
        <w:ind w:left="340" w:hanging="340"/>
        <w:jc w:val="both"/>
        <w:rPr>
          <w:rFonts w:ascii="Constantia" w:hAnsi="Constantia"/>
          <w:b/>
          <w:bCs/>
          <w:sz w:val="20"/>
          <w:szCs w:val="20"/>
        </w:rPr>
      </w:pPr>
      <w:r>
        <w:rPr>
          <w:rFonts w:ascii="Constantia" w:hAnsi="Constantia"/>
          <w:b/>
          <w:bCs/>
          <w:sz w:val="20"/>
          <w:szCs w:val="20"/>
        </w:rPr>
        <w:tab/>
      </w:r>
      <w:r w:rsidRPr="001D1500">
        <w:rPr>
          <w:rFonts w:ascii="Constantia" w:hAnsi="Constantia"/>
          <w:b/>
          <w:bCs/>
          <w:sz w:val="20"/>
          <w:szCs w:val="20"/>
        </w:rPr>
        <w:t>TBMM’nin çalışma esaslarından hangisi bu duruma kanıt oluşturur?</w:t>
      </w:r>
    </w:p>
    <w:p w:rsidR="00151245" w:rsidRPr="009521E0" w:rsidRDefault="00151245" w:rsidP="00675E77">
      <w:pPr>
        <w:spacing w:after="0" w:line="240" w:lineRule="auto"/>
        <w:ind w:left="340" w:hanging="340"/>
        <w:jc w:val="both"/>
        <w:rPr>
          <w:rFonts w:ascii="Constantia" w:hAnsi="Constantia"/>
          <w:b/>
          <w:bCs/>
          <w:sz w:val="10"/>
          <w:szCs w:val="20"/>
        </w:rPr>
      </w:pPr>
    </w:p>
    <w:p w:rsidR="00151245" w:rsidRPr="001D1500" w:rsidRDefault="00151245" w:rsidP="00675E77">
      <w:pPr>
        <w:numPr>
          <w:ilvl w:val="0"/>
          <w:numId w:val="24"/>
        </w:numPr>
        <w:spacing w:after="0" w:line="240" w:lineRule="auto"/>
        <w:jc w:val="both"/>
        <w:rPr>
          <w:rFonts w:ascii="Constantia" w:hAnsi="Constantia"/>
          <w:b/>
          <w:bCs/>
          <w:sz w:val="20"/>
          <w:szCs w:val="20"/>
        </w:rPr>
      </w:pPr>
      <w:r w:rsidRPr="001D1500">
        <w:rPr>
          <w:rFonts w:ascii="Constantia" w:hAnsi="Constantia"/>
          <w:bCs/>
          <w:sz w:val="20"/>
          <w:szCs w:val="20"/>
        </w:rPr>
        <w:t>Meclisten seçilecek bir heyet hükümet işlerini yürütecektir.</w:t>
      </w:r>
    </w:p>
    <w:p w:rsidR="00151245" w:rsidRPr="001D1500" w:rsidRDefault="00151245" w:rsidP="00FA0DDC">
      <w:pPr>
        <w:numPr>
          <w:ilvl w:val="0"/>
          <w:numId w:val="24"/>
        </w:numPr>
        <w:spacing w:after="0" w:line="240" w:lineRule="auto"/>
        <w:jc w:val="both"/>
        <w:rPr>
          <w:rFonts w:ascii="Constantia" w:hAnsi="Constantia"/>
          <w:b/>
          <w:bCs/>
          <w:sz w:val="20"/>
          <w:szCs w:val="20"/>
        </w:rPr>
      </w:pPr>
      <w:r w:rsidRPr="001D1500">
        <w:rPr>
          <w:rFonts w:ascii="Constantia" w:hAnsi="Constantia"/>
          <w:bCs/>
          <w:sz w:val="20"/>
          <w:szCs w:val="20"/>
        </w:rPr>
        <w:t>TBMM’nin üstünde bir güç yoktur.</w:t>
      </w:r>
    </w:p>
    <w:p w:rsidR="00151245" w:rsidRPr="001D1500" w:rsidRDefault="00151245" w:rsidP="00675E77">
      <w:pPr>
        <w:numPr>
          <w:ilvl w:val="0"/>
          <w:numId w:val="24"/>
        </w:numPr>
        <w:spacing w:after="0" w:line="240" w:lineRule="auto"/>
        <w:jc w:val="both"/>
        <w:rPr>
          <w:rFonts w:ascii="Constantia" w:hAnsi="Constantia"/>
          <w:b/>
          <w:bCs/>
          <w:sz w:val="20"/>
          <w:szCs w:val="20"/>
        </w:rPr>
      </w:pPr>
      <w:r w:rsidRPr="001D1500">
        <w:rPr>
          <w:rFonts w:ascii="Constantia" w:hAnsi="Constantia"/>
          <w:bCs/>
          <w:sz w:val="20"/>
          <w:szCs w:val="20"/>
        </w:rPr>
        <w:t>TBMM yasama ve yürütme yetkilerine sahiptir.</w:t>
      </w:r>
    </w:p>
    <w:p w:rsidR="00151245" w:rsidRPr="001D1500" w:rsidRDefault="00151245" w:rsidP="00675E77">
      <w:pPr>
        <w:numPr>
          <w:ilvl w:val="0"/>
          <w:numId w:val="24"/>
        </w:numPr>
        <w:spacing w:after="0" w:line="240" w:lineRule="auto"/>
        <w:jc w:val="both"/>
        <w:rPr>
          <w:rFonts w:ascii="Constantia" w:hAnsi="Constantia"/>
          <w:b/>
          <w:bCs/>
          <w:sz w:val="20"/>
          <w:szCs w:val="20"/>
        </w:rPr>
      </w:pPr>
      <w:r w:rsidRPr="001D1500">
        <w:rPr>
          <w:rFonts w:ascii="Constantia" w:hAnsi="Constantia"/>
          <w:bCs/>
          <w:sz w:val="20"/>
          <w:szCs w:val="20"/>
        </w:rPr>
        <w:t>Meclis hükümeti sistemi kabul edilmiştir.</w:t>
      </w:r>
    </w:p>
    <w:p w:rsidR="00151245" w:rsidRDefault="00151245" w:rsidP="00675E77">
      <w:pPr>
        <w:spacing w:after="0" w:line="240" w:lineRule="auto"/>
        <w:jc w:val="both"/>
        <w:rPr>
          <w:rFonts w:ascii="Constantia" w:hAnsi="Constantia"/>
          <w:bCs/>
          <w:sz w:val="20"/>
          <w:szCs w:val="20"/>
        </w:rPr>
      </w:pPr>
      <w:r>
        <w:rPr>
          <w:noProof/>
          <w:lang w:eastAsia="tr-TR"/>
        </w:rPr>
        <w:pict>
          <v:shape id="Köşeleri Yuvarlanmış Dikdörtgen Belirtme Çizgisi 20" o:spid="_x0000_s1058" type="#_x0000_t62" style="position:absolute;left:0;text-align:left;margin-left:77.4pt;margin-top:10.6pt;width:191.25pt;height:5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bOIWgMAALUGAAAOAAAAZHJzL2Uyb0RvYy54bWysVU1u2zgU3hfoHQjuG1m27DhGlCKNkWLQ&#10;tA2SDoJZPlOUxJYiOSRlOb3AHKNnmE0vkPZefaRkR53MqmgWyvvje9/79enLXSPJllsntMppejSh&#10;hCumC6GqnP754fLFkhLnQRUgteI5veeOvjx7/uy0Mys+1bWWBbcEnSi36kxOa+/NKkkcq3kD7kgb&#10;rlBZatuAR9ZWSWGhQ++NTKaTySLptC2M1Yw7h9J1r6Rn0X9Zcubfl6XjnsicIjYfvzZ+N+GbnJ3C&#10;qrJgasEGGPALKBoQCoMeXK3BA2mteOKqEcxqp0t/xHST6LIUjMccMJt08p9sbmswPOaCxXHmUCb3&#10;+9yyd9trS0SR0ymWR0GDPXrz8PX7Fy65FeSvdgtWgmq+/fv9C1mLT8XDV+srrsgrLoX1DScP/4jP&#10;lXCCoAOsZmfcCp3emms7cA7JUJpdaZvwH5Mmu9iB+0MH+M4ThsJpNl0uj+eUMNQdT7LlPDpNHl8b&#10;6/xrrhsSiJx2vKj4jW5VcYO9vgApdetjJ2B75XxsSTHkBcXHlJKykdjhLUjyYp4tpvNhBEZG07HR&#10;bJali6c2s7FNulgsjoMN4hzCIrVHGjA4LUVxKaSMTBhufiEtQRQ5Bca48lkELdvmrS56eTbBvz4y&#10;inGMe/FiL8YQcU2Cpxj6pyBSkS6nJ3NMkDDAzSoleCQbg712qqIEZIUry7yNkX967Gy1OeDLLpfp&#10;q3VvVEPBexgn8wM6B/4AOp3s5QFe7+YpuFCaNbi6dxVDD+WTKlSIx80d+ocN5fa2Ljqyka29AcTf&#10;l4YUIowAngGsEzK41vOoQc5qfyd8HTcoTFms+zir8AifBTlIU0MPZbYMwr6TY/QHDDGXEbwkzHs/&#10;4YHyu80ublM6C16CaKOLe1wxBBRn3hl2KTD9K3D+GiyOIqLFA+rf46eUGpumB4qSWtvP/ycP9ngD&#10;UEtJh8cLO/p3C5ZTIv9QeB1O0ixDtz4y2fw47LYdazZjjWqbC42DiMuB6CIZ7L3ck6XVzR3e2fMQ&#10;FVWgGMbOKc5TT174/qTinWb8/Dwa4X0z4K/UrWHBdSh0aPuH3R1YM2yvx71/p/dnblievvqPtuGl&#10;0uet16XwQflY1YHB2xj7MtzxcHzHfLR6/LU5+wEAAP//AwBQSwMEFAAGAAgAAAAhAFOGcfjfAAAA&#10;CgEAAA8AAABkcnMvZG93bnJldi54bWxMj81uwjAQhO+V+g7WIvVWHJxSaBoHVUiVKk789NCjibdJ&#10;RLyOYkPC23d7guNoRjPf5KvRteKCfWg8aZhNExBIpbcNVRq+D5/PSxAhGrKm9YQarhhgVTw+5Caz&#10;fqAdXvaxElxCITMa6hi7TMpQ1uhMmPoOib1f3zsTWfaVtL0ZuNy1UiXJq3SmIV6oTYfrGsvT/uw0&#10;/CysHN52X5ul26wPWF6rJnRbrZ8m48c7iIhjvIXhH5/RoWCmoz+TDaJlPX9h9KhBzRQIDszTRQri&#10;yE6qFMgil/cXij8AAAD//wMAUEsBAi0AFAAGAAgAAAAhALaDOJL+AAAA4QEAABMAAAAAAAAAAAAA&#10;AAAAAAAAAFtDb250ZW50X1R5cGVzXS54bWxQSwECLQAUAAYACAAAACEAOP0h/9YAAACUAQAACwAA&#10;AAAAAAAAAAAAAAAvAQAAX3JlbHMvLnJlbHNQSwECLQAUAAYACAAAACEAZrWziFoDAAC1BgAADgAA&#10;AAAAAAAAAAAAAAAuAgAAZHJzL2Uyb0RvYy54bWxQSwECLQAUAAYACAAAACEAU4Zx+N8AAAAKAQAA&#10;DwAAAAAAAAAAAAAAAAC0BQAAZHJzL2Rvd25yZXYueG1sUEsFBgAAAAAEAAQA8wAAAMAGAAAAAA==&#10;" adj="-999,18018" fillcolor="#ccc0d9" strokecolor="#4a7ebb">
            <v:shadow on="t" color="black" opacity="24903f" origin=",.5" offset="0,.55556mm"/>
            <v:textbox>
              <w:txbxContent>
                <w:p w:rsidR="00151245" w:rsidRPr="00066C26" w:rsidRDefault="00151245" w:rsidP="00066C26">
                  <w:pPr>
                    <w:spacing w:after="0" w:line="240" w:lineRule="auto"/>
                    <w:ind w:left="-113"/>
                    <w:jc w:val="center"/>
                    <w:rPr>
                      <w:b/>
                      <w:sz w:val="18"/>
                    </w:rPr>
                  </w:pPr>
                  <w:r w:rsidRPr="00066C26">
                    <w:rPr>
                      <w:b/>
                      <w:sz w:val="18"/>
                    </w:rPr>
                    <w:t>TBMM, ayaklanmalara karşı Hıyanet-i Vataniye Kanunu’nu çıkarmış ve üyeleri milletvekillerinden oluşan İstiklal Mahkemelerini kurmuştur.</w:t>
                  </w:r>
                </w:p>
              </w:txbxContent>
            </v:textbox>
          </v:shape>
        </w:pict>
      </w:r>
    </w:p>
    <w:p w:rsidR="00151245" w:rsidRPr="00B43BEF" w:rsidRDefault="00151245" w:rsidP="00675E77">
      <w:pPr>
        <w:spacing w:after="0" w:line="240" w:lineRule="auto"/>
        <w:jc w:val="both"/>
        <w:rPr>
          <w:rFonts w:cs="Calibri"/>
          <w:b/>
          <w:sz w:val="20"/>
          <w:szCs w:val="20"/>
        </w:rPr>
      </w:pPr>
      <w:r w:rsidRPr="00B43BEF">
        <w:rPr>
          <w:rFonts w:cs="Calibri"/>
          <w:b/>
          <w:sz w:val="20"/>
          <w:szCs w:val="20"/>
        </w:rPr>
        <w:t>22-)</w:t>
      </w: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675E77">
      <w:pPr>
        <w:spacing w:after="0" w:line="240" w:lineRule="auto"/>
        <w:ind w:left="340" w:hanging="340"/>
        <w:jc w:val="both"/>
        <w:rPr>
          <w:rFonts w:ascii="Constantia" w:hAnsi="Constantia"/>
          <w:b/>
          <w:sz w:val="20"/>
          <w:szCs w:val="20"/>
        </w:rPr>
      </w:pPr>
      <w:r>
        <w:rPr>
          <w:rFonts w:ascii="Constantia" w:hAnsi="Constantia"/>
          <w:b/>
          <w:sz w:val="20"/>
          <w:szCs w:val="20"/>
        </w:rPr>
        <w:t>Bu uygulamada TBMM;</w:t>
      </w:r>
    </w:p>
    <w:p w:rsidR="00151245" w:rsidRPr="00066C26" w:rsidRDefault="00151245" w:rsidP="00675E77">
      <w:pPr>
        <w:pStyle w:val="ListParagraph"/>
        <w:numPr>
          <w:ilvl w:val="0"/>
          <w:numId w:val="47"/>
        </w:numPr>
        <w:spacing w:after="0" w:line="240" w:lineRule="auto"/>
        <w:jc w:val="both"/>
        <w:rPr>
          <w:rFonts w:ascii="Constantia" w:hAnsi="Constantia"/>
          <w:sz w:val="20"/>
          <w:szCs w:val="20"/>
        </w:rPr>
      </w:pPr>
      <w:r w:rsidRPr="00066C26">
        <w:rPr>
          <w:rFonts w:ascii="Constantia" w:hAnsi="Constantia"/>
          <w:sz w:val="20"/>
          <w:szCs w:val="20"/>
        </w:rPr>
        <w:t>Yasama</w:t>
      </w:r>
    </w:p>
    <w:p w:rsidR="00151245" w:rsidRPr="00066C26" w:rsidRDefault="00151245" w:rsidP="00675E77">
      <w:pPr>
        <w:pStyle w:val="ListParagraph"/>
        <w:numPr>
          <w:ilvl w:val="0"/>
          <w:numId w:val="47"/>
        </w:numPr>
        <w:spacing w:after="0" w:line="240" w:lineRule="auto"/>
        <w:jc w:val="both"/>
        <w:rPr>
          <w:rFonts w:ascii="Constantia" w:hAnsi="Constantia"/>
          <w:sz w:val="20"/>
          <w:szCs w:val="20"/>
        </w:rPr>
      </w:pPr>
      <w:r w:rsidRPr="00066C26">
        <w:rPr>
          <w:rFonts w:ascii="Constantia" w:hAnsi="Constantia"/>
          <w:sz w:val="20"/>
          <w:szCs w:val="20"/>
        </w:rPr>
        <w:t>Yürütme</w:t>
      </w:r>
    </w:p>
    <w:p w:rsidR="00151245" w:rsidRDefault="00151245" w:rsidP="00675E77">
      <w:pPr>
        <w:pStyle w:val="ListParagraph"/>
        <w:numPr>
          <w:ilvl w:val="0"/>
          <w:numId w:val="47"/>
        </w:numPr>
        <w:spacing w:after="0" w:line="240" w:lineRule="auto"/>
        <w:rPr>
          <w:rFonts w:ascii="Constantia" w:hAnsi="Constantia"/>
          <w:sz w:val="20"/>
          <w:szCs w:val="20"/>
        </w:rPr>
      </w:pPr>
      <w:r w:rsidRPr="00066C26">
        <w:rPr>
          <w:rFonts w:ascii="Constantia" w:hAnsi="Constantia"/>
          <w:sz w:val="20"/>
          <w:szCs w:val="20"/>
        </w:rPr>
        <w:t xml:space="preserve">Yargı </w:t>
      </w:r>
    </w:p>
    <w:p w:rsidR="00151245" w:rsidRDefault="00151245" w:rsidP="00675E77">
      <w:pPr>
        <w:spacing w:after="0" w:line="240" w:lineRule="auto"/>
        <w:ind w:left="360"/>
        <w:rPr>
          <w:rFonts w:ascii="Constantia" w:hAnsi="Constantia"/>
          <w:b/>
          <w:sz w:val="20"/>
          <w:szCs w:val="20"/>
        </w:rPr>
      </w:pPr>
      <w:r>
        <w:rPr>
          <w:rFonts w:ascii="Constantia" w:hAnsi="Constantia"/>
          <w:b/>
          <w:sz w:val="20"/>
          <w:szCs w:val="20"/>
        </w:rPr>
        <w:t>yetkilerinden hangilerini kullanmıştır?</w:t>
      </w:r>
    </w:p>
    <w:p w:rsidR="00151245" w:rsidRPr="00675E77" w:rsidRDefault="00151245" w:rsidP="00675E77">
      <w:pPr>
        <w:spacing w:after="0" w:line="240" w:lineRule="auto"/>
        <w:ind w:left="360"/>
        <w:jc w:val="both"/>
        <w:rPr>
          <w:rFonts w:ascii="Constantia" w:hAnsi="Constantia"/>
          <w:b/>
          <w:sz w:val="10"/>
          <w:szCs w:val="20"/>
        </w:rPr>
      </w:pPr>
    </w:p>
    <w:p w:rsidR="00151245" w:rsidRPr="00066C26" w:rsidRDefault="00151245" w:rsidP="00675E77">
      <w:pPr>
        <w:spacing w:after="0" w:line="240" w:lineRule="auto"/>
        <w:ind w:left="360"/>
        <w:jc w:val="both"/>
        <w:rPr>
          <w:rFonts w:ascii="Constantia" w:hAnsi="Constantia"/>
          <w:sz w:val="20"/>
          <w:szCs w:val="20"/>
        </w:rPr>
      </w:pPr>
      <w:r>
        <w:rPr>
          <w:rFonts w:ascii="Constantia" w:hAnsi="Constantia"/>
          <w:b/>
          <w:sz w:val="20"/>
          <w:szCs w:val="20"/>
        </w:rPr>
        <w:t xml:space="preserve">A) </w:t>
      </w:r>
      <w:r w:rsidRPr="00066C26">
        <w:rPr>
          <w:rFonts w:ascii="Constantia" w:hAnsi="Constantia"/>
          <w:sz w:val="20"/>
          <w:szCs w:val="20"/>
        </w:rPr>
        <w:t>Yalnız I</w:t>
      </w:r>
      <w:r w:rsidRPr="00066C26">
        <w:rPr>
          <w:rFonts w:ascii="Constantia" w:hAnsi="Constantia"/>
          <w:sz w:val="20"/>
          <w:szCs w:val="20"/>
        </w:rPr>
        <w:tab/>
      </w:r>
      <w:r>
        <w:rPr>
          <w:rFonts w:ascii="Constantia" w:hAnsi="Constantia"/>
          <w:b/>
          <w:sz w:val="20"/>
          <w:szCs w:val="20"/>
        </w:rPr>
        <w:tab/>
      </w:r>
      <w:r>
        <w:rPr>
          <w:rFonts w:ascii="Constantia" w:hAnsi="Constantia"/>
          <w:b/>
          <w:sz w:val="20"/>
          <w:szCs w:val="20"/>
        </w:rPr>
        <w:tab/>
        <w:t xml:space="preserve">B) </w:t>
      </w:r>
      <w:r w:rsidRPr="00066C26">
        <w:rPr>
          <w:rFonts w:ascii="Constantia" w:hAnsi="Constantia"/>
          <w:sz w:val="20"/>
          <w:szCs w:val="20"/>
        </w:rPr>
        <w:t>Yalnız III</w:t>
      </w:r>
    </w:p>
    <w:p w:rsidR="00151245" w:rsidRPr="00066C26" w:rsidRDefault="00151245" w:rsidP="00675E77">
      <w:pPr>
        <w:spacing w:after="0" w:line="240" w:lineRule="auto"/>
        <w:ind w:left="360"/>
        <w:jc w:val="both"/>
        <w:rPr>
          <w:rFonts w:ascii="Constantia" w:hAnsi="Constantia"/>
          <w:sz w:val="20"/>
          <w:szCs w:val="20"/>
        </w:rPr>
      </w:pPr>
      <w:r>
        <w:rPr>
          <w:rFonts w:ascii="Constantia" w:hAnsi="Constantia"/>
          <w:b/>
          <w:sz w:val="20"/>
          <w:szCs w:val="20"/>
        </w:rPr>
        <w:t xml:space="preserve">C) </w:t>
      </w:r>
      <w:r w:rsidRPr="00066C26">
        <w:rPr>
          <w:rFonts w:ascii="Constantia" w:hAnsi="Constantia"/>
          <w:sz w:val="20"/>
          <w:szCs w:val="20"/>
        </w:rPr>
        <w:t>I ve II</w:t>
      </w:r>
      <w:r w:rsidRPr="00066C26">
        <w:rPr>
          <w:rFonts w:ascii="Constantia" w:hAnsi="Constantia"/>
          <w:sz w:val="20"/>
          <w:szCs w:val="20"/>
        </w:rPr>
        <w:tab/>
      </w:r>
      <w:r>
        <w:rPr>
          <w:rFonts w:ascii="Constantia" w:hAnsi="Constantia"/>
          <w:b/>
          <w:sz w:val="20"/>
          <w:szCs w:val="20"/>
        </w:rPr>
        <w:tab/>
      </w:r>
      <w:r>
        <w:rPr>
          <w:rFonts w:ascii="Constantia" w:hAnsi="Constantia"/>
          <w:b/>
          <w:sz w:val="20"/>
          <w:szCs w:val="20"/>
        </w:rPr>
        <w:tab/>
        <w:t xml:space="preserve">D) </w:t>
      </w:r>
      <w:r w:rsidRPr="00066C26">
        <w:rPr>
          <w:rFonts w:ascii="Constantia" w:hAnsi="Constantia"/>
          <w:sz w:val="20"/>
          <w:szCs w:val="20"/>
        </w:rPr>
        <w:t>I, II ve III</w:t>
      </w: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Default="00151245" w:rsidP="00D414EC">
      <w:pPr>
        <w:spacing w:after="0" w:line="240" w:lineRule="auto"/>
        <w:ind w:left="340" w:hanging="340"/>
        <w:jc w:val="both"/>
        <w:rPr>
          <w:rFonts w:ascii="Constantia" w:hAnsi="Constantia"/>
          <w:sz w:val="20"/>
          <w:szCs w:val="20"/>
        </w:rPr>
      </w:pPr>
    </w:p>
    <w:p w:rsidR="00151245" w:rsidRPr="00B43BEF" w:rsidRDefault="00151245" w:rsidP="00185460">
      <w:pPr>
        <w:spacing w:after="0" w:line="240" w:lineRule="auto"/>
        <w:ind w:left="340" w:hanging="340"/>
        <w:jc w:val="both"/>
        <w:rPr>
          <w:rFonts w:cs="Calibri"/>
          <w:b/>
          <w:sz w:val="20"/>
          <w:szCs w:val="20"/>
        </w:rPr>
      </w:pPr>
      <w:r w:rsidRPr="00B43BEF">
        <w:rPr>
          <w:rFonts w:cs="Calibri"/>
          <w:b/>
          <w:sz w:val="20"/>
          <w:szCs w:val="20"/>
        </w:rPr>
        <w:t>23-)</w:t>
      </w:r>
    </w:p>
    <w:p w:rsidR="00151245" w:rsidRDefault="00151245" w:rsidP="00185460">
      <w:pPr>
        <w:spacing w:after="0" w:line="240" w:lineRule="auto"/>
        <w:ind w:left="340" w:hanging="340"/>
        <w:jc w:val="both"/>
        <w:rPr>
          <w:rFonts w:ascii="Constantia" w:hAnsi="Constantia"/>
          <w:b/>
          <w:bCs/>
          <w:sz w:val="20"/>
          <w:szCs w:val="20"/>
        </w:rPr>
      </w:pPr>
      <w:r>
        <w:rPr>
          <w:noProof/>
          <w:lang w:eastAsia="tr-TR"/>
        </w:rPr>
        <w:pict>
          <v:group id="Grup 591948" o:spid="_x0000_s1059" style="position:absolute;left:0;text-align:left;margin-left:8.4pt;margin-top:12.25pt;width:247.5pt;height:82.5pt;z-index:251651584" coordsize="31432,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6biF4AAB+EAgAOAAAAZHJzL2Uyb0RvYy54bWzsfW1vXEmu3vcA+Q8NfQyw6z7n9Kux3ouJ&#10;Z2azwN5kkVXyvS3JlnBltW5LHs/eIP89D1msOmQfsqp3JAy8mZ4F9sgWzSJZrCoW3+oP//Lz5/vZ&#10;TzeHp7v9w7uL7vfzi9nNw9X++u7h07uL/3X54+82F7On593D9e5+/3Dz7uLvN08X//LH//yf/vD1&#10;8e1Nv7/d31/fHGZA8vD09uvju4vb5+fHt2/ePF3d3nzePf1+/3jzgF9+3B8+757xx8OnN9eH3Vdg&#10;/3z/pp/PV2++7g/Xj4f91c3TE/72+/TLiz8y/o8fb66e/8fHj083z7P7dxeg7Zn//8D//4H+/80f&#10;/7B7++mwe7y9uxIydr+Ais+7uwcMWlB9v3vezb4c7iaoPt9dHfZP+4/Pv7/af36z//jx7uqGeQA3&#10;3fyImz8d9l8emZdPb79+eixigmiP5PSL0V7995/+epjdXb+7WG677QKz9bD7jHn60+HL40z+CjL6&#10;+vjpLUD/dHj82+NfD/IXn9KfiO2fPx4+0xcMzX5m6f69SPfm5+fZFf5y6BZDv8QkXOF33XyxXuMP&#10;LP+rW0zS5N9d3f7Q+Jdv8sBviL5CTvlDoVtY7IflajAcpr+ZMJhmErz+ZX/1b0/4NQ8wCiAhlgFn&#10;H77+6/4aMtt9ed6zErjS6LbzzG+WyGaOOS8C6Tdr/MEKZNmtL2YkrmHT519lqfTdBsyQMPt+s6Hf&#10;hvLA2noa1efpZerzt9vd4w1r5RPphJLtIsv2x8PNDa3ZWdcRXV8fGZJUhyT7pMWqfkNgT4BpCrRb&#10;d5AaMT5fbJNYskgX81WSybBkgRWR7N5efXl6/tPNnvV099Nfnp5Z1J+u8RPP97Wo/iVwf/x8j23g&#10;v7yZbeazr7NNJ8L/VGA6BbPo57Pb2Xo+JFJGoF4BdfO1jwlzWEYbNgsfEyRbgLp+4WNaKqBh0fuY&#10;IJ4R09D5mKB0BajfbnxM2CsKULdY+pi2CqhfrnxMNJsjqs3GRwVdGqH6+TbApYXeD6sAl5Z6tx4C&#10;XFrs/SZgsdNy7xYRj1rwwxDh0pLvugiXFv2yCyax07Jf+xz2WvLLZUBVryUf6bqW+3I7+HLvtdyD&#10;Gey11FeRsvda6kOg7L0W+moVsaeFvuwCSWmZr/tAr3oj84DBQQt9vQpW86CF3g3BBA5a7DEuLfa+&#10;D6Q1aMGvo51v0ILvt4G4Bi157J++Ogxa8sMQbDSDFv1mHuHSol/MA7oWRvbrYBoXWvaLRUDXwso+&#10;oGuhZb/YRHQZ2Uc6sdCyX3ZLX1UXWvZrKLR7gi207JfYv90jjCzCsjWvMaKPS8t+uQq2LbL9Cq7V&#10;OjgPl1r2q3mw3eB0V7i64MhYatmvIv1aatkvh+DEX2rZr5YRXVr2C6xaV15LLftVpF9LLfthEdGl&#10;Zb+KDIiVln2/DvaclZH9Nti/Vlr2/TzY6snSHmd7G+xfKy37LjoWV0b2IY9a9oG0Vkby0Jui9bAU&#10;iy24u83m4dXPD2If4qfZjm61c7bxH/dPdGMhYxGG6CXbuUABKDImA2AIjoDZUGwCQzIEvBTLvo4Z&#10;rBPw+iRg6BUBs+ncJENM7ctkyrfBhcfuNCY74RJGVLrA1NnshE9ci04CF05hCp0CTtYQCQb2zkng&#10;wiqMmpPAhVVYLieBC6v9aaz2wioskFOwkw1CrMLKOAk8a+5prJIlwdhPY5WMBQY/jVWyBxj8NFbp&#10;yCdwHOqnsEqnOoOfxupCWMXRfBJ2YRWn70ngwmq65jYXH52wRDvO0FOw0yHK4KexSuckg5/G6lJY&#10;xWF3EjHC6vK0WaUDjYjBkXUKdjqzGPw0VulYYvDTWF0JqzhdFDFpuuT4OMAVeeyEPFzM4IT8QP9m&#10;9/Zx90ynTv5x9vXdBfkdZrfvLsi1QH//ef/TzeWeIZ7p8Ek8LdZZYuPv7x803CbJCn4KIS//On8f&#10;Gd0WpyyYXiRHBqjPv87fBAZPBsPBWVFFh+trgoMlkKSS8eSv4KMLH8aFy6IBJ+OW7TnjyV/BRzcn&#10;4IPjoo6Pbh8EV+SX8eSv4COrm+Cg0FU+yEohOOytVTg46xhunuctj5e/adyeHB7AB8dhFR+cHAlu&#10;XZdzT9Yd4SsrLI+XvzLuJvEBV0Z13EEsg26ojwtnRxoX+lCTy2KT5qMc1pms/E3kwd/B6PJSy7/N&#10;X4GSI6iuUvB4MK66gJfrJOAGri0MXoi3PqmreZr8BpNwezAyXO9rIluJaMvhk4WQv0kY8HwwtnIs&#10;5F/nr4BhwRAH2Ctrg8L5wWCNZbPGmcXqNq9vE3BaJDgsx+qw67Tddeu8J2fq8zdxkfHBzVHHl5d1&#10;iw/ZPeHqqOKDM5/5GIqhnOnK30Qfb+qQMtwddXy0+RPcqgE3l2NgXqdvDfoJ36IYlJmu/BX5ibbD&#10;7VGlb02XWMKHk7g6b3L0wvXRgEtqtUxBkPD4yfML90cDX+J32VhDcJAwH3CB1PHJNrss9kyWW/6K&#10;/MgfDLnADVLFt5JjYAm9rskPjhLGB1dIHU6suVW5jmS68jfRt+pklTf0L+96cE9Ux4XDJNGXolvh&#10;vC0oWgW5wHVSxQenSYJrjDus0v6yKkZX5jN/E79wnCR8DXNloMgR0QczqDYfcJ4IXH2n7/O42wYc&#10;zK00bn3/6zK/27q+wIlyEr8QBw0rYatw2kR4UJqqUBjXaInmKbi63z/dpH9I9i2HKIuhizF1TO5p&#10;f393/ePd/T0ZuE+HTx/e3x9mP+0QuP/xx/c9tCfhMWD3D2Qnd0usJf5XIYo5/+ehQIz94Rqod29v&#10;b3bXP8jPz7u7+/QzS4YjwCk6mcKZH/bXf0ek8rBPGQXIgMAPt/vDf1zMviKb4N3F079/2R1uLmb3&#10;f35AvHXbLUgdnvkPCyx5/OGgf/NB/2b3cAVU7y6eL+Bxoh/fP6eUhS+Ph7tPtxipY3Yf9t8h5Pzx&#10;jiKZiFA/vU1UyR8Q8k20/iqxXyhdyhwYY7+sp68d+83b9TBP5+zu7Rj6BQ0UDl8VAzcH4rWanRz6&#10;hfuTnLe8W5FvMIeHcVwUvyZ5gbsheaM0DI7kAiPO1gke7R9l17SHCIu0IBJP/gQR2C4wHI/xEGFz&#10;K0AIl7mcYeMtMF1PHlsPE46PAtUn5++EJO2T7hBW9DHZuG8kbi3vbkkBco8qspaaZMEpOQJV6NJS&#10;j1i0Yd8VxXVcurTgu0BclOVRiMdGH+HSopew70T0JuzbbSjW59FFO1AZMoUpJqhM3LefR9MIQ3tE&#10;lSJqU1Ra8shXiagykve11EZ+5xRschnUgg8UHqbwSPmwjDSefKtFVimwMGVQq/yANe9TZWK/AVUm&#10;8psimR6DJvQrAekJWbibj6QvVpE2mNDvKtBSE/ldDiGLWvCdhOamhGnRb7pI9OTrLaLvkGjjblyD&#10;Fv5mHWkXHcEKWQqMTigzwd/tEC1GE/3tol3CRH+R7BVtE+RGVqQFC5KurCPUHGFiX8tMBLjrg53V&#10;RIC7ro/Wt4kB07ngzgFd90fa4LQKaDNR4FBuJgoM0iLFNXFgSphxaTNxYFpLEW16FnBBC7CZWahg&#10;0wshx7sn6mZiweA0Ul4TDV4hZcnn9GgWIu018eDVOsX1J7SZeHCHJMRAbiYivFoH+mYiwvAiRzu3&#10;iQmvNsGcmphwN8fR6q8F8s0XvVxtI2x6O9pydN/bc+GLGZGtsZrdSaCbWhlyg7wxn7K13o7Wkh84&#10;mYO1tn824SIl71gZc40UDJcyuIhHKFzXIsr0OlhvghUPR9yIbOBsAU9m5E8qlOX0nSmbegKQJxxR&#10;picAxnnApp6APrQZybM3UhYhg99qhOqwKfiziQTdEQzOQJ8ycoKUIWlnDpDZCQgWOznqC7Lw1Nto&#10;+a8lx28if3K+F1zh2U4+qwKV04GmuLT4o5lEVGNEFd21yGdZxtMnCm7l52wNJx3lnK0R5t5gfcI5&#10;cFnco/VMEwnAXJ6zNY4zns7ZGpGKkaFMKnbO1jjWmX+CbI0waY9sPppVWHXJA13fOMiqI3DYbSeB&#10;y7ZUgvcN7DAMGHsOUjTAcfYzeI4tNMCF1RISrYNLZPSyRPYa4MJqceU3wIVVWDmnCJLMHGIVhsxJ&#10;4MLq5rRZJWuFsJcgMNNOEYySIPrLMnyAFxk+bDdTDGJM4UnRKwSPaFw2sTDa+OscYZGgY5JVK6QH&#10;awrICg8ZR/5KwCxNEy76Isj86/xNYFTKAWTwolbByB3JYPUsgBOxZbCS9ZVpyt9EG/l5adCyZPOv&#10;81fAkjzgJK2yAMsYyOD/rEIl9YNrswqVZEuxxqSkmaD8FdnyiHBIVqGSSsLXWIVKI8KNWIdK5MND&#10;WAWjKzxkAedfFQxeP4aDX68OR15o4IPLrgEnmgtHX01ucCcxPnK0NQDTpHbwoTUARX/hmWkACsZW&#10;ulahEU6tOkbJn8t3ag5EprQ+qy05k6ANKKkE5GWqDg33UpJj1whew3MkgI2tB04hmRm4A2pTCH+P&#10;AJYM8sxt/qY1AlcOA8JZU0UILw3DwQ/TgEsTCBdLHU6SPafBbksf3CY8LhwjVXzwiCS4xrgUieR9&#10;CGm4NQFmOHgq6nCSrwQnRBVuLXkbjSUKx0Jio04dfAYMVpfx0amXBfs62QTf/Vf6n/B8zib4JrMJ&#10;sLSPswk4/+PVswlkoxvmKRl3zCYYaK/kTgWlROJF2QTkD1ynpasTBbA3Ff8WQjBwB/Ypn04DYYMo&#10;QIhHuYiwYReYjoNWDiLtVdyQU9GhSPsUO4QCXYowP+NoPfmHHUwQ4AgEN76LCYbCCMRRDQcTzo4C&#10;1MNR7mIy2QRU5OoSRdnDI66eImiOoGw2wTqaPC30PhI6lTiVEYeeYgYOiyadoOcqZI8uLfhhHfGo&#10;JZ8iSh4uLfpFKC8j+xX5YB1cJptgsQ54tPkEHOnycGl1X3LI15EXWXpFqqG8TC050q582ePkVbi4&#10;1NqjS8t+1QXr0KQUoEVHIC8t+1SY7vGoZY/uLD4uk1Kw5rQQB5dJKgjXtckpABZfXiapgEK4rk6Y&#10;nIL1IthuTFLBhuIhjujJ5Vgmex2pqqkm52QOD5WRPMpS3dVoEgo4W8VBZdIJkIbqo7LpBD5/JpcA&#10;SRouTSaVIFiHJo1gESxDk0UQ7YAmhYCzSxylMhkE0Z5l0wcimrSqc9KSI3CTOhDsyTZxQJ+o55CR&#10;X8F8DhlF/nxKbIN34hwymlS9S3XVJXbvdBetu3LPIaNIxV4lZPRiNzRt7eSGpj3X80InzwPuJzLb&#10;kRuajk0sGNw/qi4F8SjACqmCkQea0cElVPN4oH8Tw+FmUIWjijD2oMAqrOHrJYQDi74KB1s+4WvU&#10;1cFOF7i6RwY2eIJLN8DQ3wf7+iR8sJ1Poo8qkFgujQo82LwJrlEMkssNYbFW5QdblfG19IC1k9QK&#10;Nn9t3mBjMr4S0sl+o/xNjkPYjwzW8K6vtkn7Gg59Kj8i4dVVRWrg6p5KshSBqaWdsIUB1dA5EW0j&#10;snG8rrOgXsfRFtfcnMt2vpWyHSjvsaONF+1rO9qW2a1fGlnmsh32CJOjbVGOgxc52lAMhvsT9Rql&#10;zUK70bC8yiVyw336tihlPgLC3lCAUqdFD5V2PlC+6+3MQaX9Ph1nF3qotO9hydUMDip9/+34/uuh&#10;wmQW2gf0dnSp0vffDjUdvqz0dazn9noOVcbjhgoYH5XxuHVIwHXJMh43btvocWgLeLhxlkeXkXzE&#10;ovG4cX8qD5WWPPvuXLK05NmJ4aHSkucaCxeVljxNtSst42+LZ9E43FLtlEMYnYdFbzoI1Z9H43FL&#10;PTM9ZFb25Mvw2LQut2ABmfaNlBMc4NLS55Rajy4tfdQOR7iM+OfkvnOQGZfbgt2KHpPG57YMmDQu&#10;tyWyeH0mjc8NPep8urTwU/2CS5fec+Aw9HFpzV+hb2FAlxY+HOU+Li38dSwvLXx2AjmyN163DaTq&#10;02Xcbh2a1LmEGccb1foEyPR+n7K2Pcq09Ls5lwR54jf+t45LWzxsWv44PiLFMD44dEYOGNUzgDoq&#10;8sa6tOkp6NCj0RWbccR1Q0ibdcah/6qPze4/XJ3q0XZcxRNgM7NA5XM+p6afY8d9OZ1ZoCZW495I&#10;JYIBNr0MUodVD5uZhWFO/nWXUz0L/SLYOSipcqSNwHxspoqnj/YhU8PT9TjFAmx6LSy4RbHDqanh&#10;gYZEnJoqniV3dvSw2Vng4gpPbqa7IxqU+BpiinjgZIhWlinjAVUjtrMr+exKTnfnc6/IqW84uVcu&#10;S1uwhm8Y+zVuf2dX8kSQFIIjyZx7RR6XE1AtLEmmNPqoqxgdlAResoYb4KLAxR/RABcFxlGWvJMN&#10;cJnV0raoAS6sllRmBn+xx59PT3L502nrufxh+7HQ5DTGgJHTHw4XhoRLpeqepagATcO6kWMMrwvD&#10;Ucpozd3bSe9gvFLTgEvTD+dKAy7NO2yaOpz4j+FhqcMJv32jsRiu78wv3CxVfLkPXSOnmqw9SBmO&#10;lio2CTxR7KQmZIncwStQBcuRGoimhk2SP+FZr0Gl6WqltSc2G75+ut+RMFq5+ylwAHdLlTAq8SVs&#10;jbhQnlA4XKroKKWc8ZWdI/vf8zcFLEj4DNeYK1z+ToOTTnGNxF/Sx0RenQ04ZhiugW6QmgA8FVOV&#10;Su7rhhtvFY662RJ5WBY1ZYJ3hsHKUZFlm79JxkvRYCTQ1LDBP8PY4ACqga3IWwPa4H+rgkkLQHhI&#10;a2BruuIDW2NMqlMHFIKXVWTSKLyxvOCkYWyNANJGahQaWzDcNIwNfpgqcRtJ/KbWwTUm4KlJ+Bo6&#10;txWZdPAG1fCRsyYhbNVkzOnCCil3rUOM1JcBSx1gVrj8lcVNu0QCrK8LctoIYH37xLYiNLb2Czhu&#10;hJnG0IMEOeGsqsuRoi7MTOtsXOTdoFGJ0lHhEmMsRYZZfvkrcqTAEgGSmKpzTWVVDNjY7dHXWFZx&#10;o7aF3BsJYyn8zbTlr9AIX0MCbBXNwZkjgA0bqJd12uomSw4dxti2bqQLcKsPa+EaXpuGwEU8q2LD&#10;ZrHkb55CKUmh1rLVKaRevDSFG5zvdUAR+GjF5iHzV4aeWLv5968TCt8s5z3qfBKt55qTb7LmBEvz&#10;OBTO2+Krh8Kp2x9tVH0qhRtrTrqe6ispFr5FlCMpy8ti4f2CHNaoNOQFFQXDBy7OQMEYD6qhsKWO&#10;HuYFJxR7yEB1AVv03JXMQYZNskDh0kihQQ8ZDq8CNnA8w6PMeITTw2ceMoh6RMbhPA8Zpr5AIWsp&#10;khl20AImPQwdNk1UvMecBnzauDhki1ZAHjo9B3hbIESnJyG13PSw6UnoF1wt4MnNBMdT3y8Pm54F&#10;NDyOBGf7W/JbYy6reh56eivN1xDT4rJHVN6XnAmS9+kBTo9XEyVfclKBRx1d+8v0d0vOUXDR6YnY&#10;cAWIi07PBGwNire46PR62Azc5syZChMr74YFBVxcdHpFbFNDSA+dngoYD9HMwgBXQknPFHrcmog5&#10;1gTFXDzyTMgc41JA2cVnJqPnh+lcfHoy0BqbQmkuPjMbHV4qDejTs9Hhed4In14ZiN5S7oJLn54O&#10;XAWivdP2wZxzFy8Xn5mPZciviaJvUVrkk2ej6FRA5YvvKI5OtRkedaaEpaNkhwCdno0NZxa56Oxk&#10;hMpialnW/Dapi87ORcysXhtrVAcFzJ44FSaYnsqIPOpsLH3J7/t6mkzOnbJNrfjlTRedWRixItPt&#10;tKBbcitRF52ZCsoI8GfWxNMX3I3RRWemog+XGbmeC3ULNL/2p4LcDwWsg+M4oM5E1BccAveoMwF1&#10;mPYRNj0TA79b6mIzM0H5V77oTEh9CBeFiajDlx5Sp3eoRXj8mJA6/CjctNM5MExQfRmqnYmpYweI&#10;NhTTG3MR7k/k8RwndhVOLN2SCxz1vfT1hAoJCli3Sl1nHWbpCYgCl/K/vJk1DTLhneVWiB46MxVc&#10;beyiM4uCHuj1FYXuvIq6aDOmjhwFrNukLpkOdRR3KHBc5egRR562AoUUqchOIS9NgYtOWdslEy/+&#10;BJzSGxYFGTYJf1ZNm0z45SK5UYpywbaNTmzTKDM2oEynTEqkCmjTk7CBdP0pNc0yKYXHx0ZukcLB&#10;mrMEvSMCL4gosPAAowetCrb04HrGdk6AOSfApPDLOQFmkrchPvBzAsxEMufHUqM60N/8Y6nn9pto&#10;GQrDDc7fy5L4Uk8NkoSQ3277zVBnyMAhQcKCSV7010maYruX23WSmexmTc2lm8KYzBOmTXXSEo/e&#10;Za0HsST+Dzd9HXCQxI6h+UScRLEpClsdGi5/liSc+g1A2cBa3e7gMoPFi7lpMoMAQQJsBdBXUvZL&#10;3FeZWUscspm4lZ+YpPh4FSP1CuRQTmlpm8OG+SvhxY2UP/atyCaCDwljo+y4n8tzhfihSmM/z7H7&#10;hhwpUsFDt5Il0NRIAKHrNfH0lPlG4mkEiCmowXCNqDgeOhbh1MPD/UJyXBrkIfrBwzbC+3Ch4CIE&#10;NhopM2gXkFQb7t66XBAoYYStVCgwkozs1pu3/UIkPQaZswLmb1JECqrw0Iia1GnMCVHjRpYx5a9g&#10;HCgEQAu6selQAIYBEWGpDt1tJVUB3us64EoyJ6nVZk0RKVjDQyMaUwdcSOuHTQqY4pqbuc1fWdBZ&#10;J5qACOykoUs6fMaUv4Ixd5PYtLIBB0kH3DaSpCgIxEPDSVHnuqTmzVsbHgIyjBIBjYbIETJKkIgJ&#10;1UcfIVsPtpfRmym1CDCl0emfVFUDreMSZHOzL/mQlBdUxyl5rhRvqkNC12X0Rq+MjrYAWmbdoiUl&#10;BK8SJJz6jdHlqVikdbXolJxsrKSGIaCSXxuQc3mBFh3E63sRmjQL7623lzF4gWxwNM+ZzUscKtXZ&#10;nOfZXDbylxBGE8HD3VxDuSX/Mc3lsnGkbKnkMQHWTb8txVcTYH2H2+ajZ9lYGJsyOy3AnHDexJiT&#10;Null6Zp4clJpUzwI5WWu6wJfy7aOpVFXi/Jo/bKxCyPsJ0M3ljje9cqA9STL0vi6dT7mjjOIFte5&#10;ppe7k1JA12sCz+nK2AfqawHhRMHY2FqWZWYaRRe0AphGRNuqNNIWxYCtfTpfMFDYWd+Aljn7tXWa&#10;IEyZhkYcskoj8cA0koVcE/iiHI6NEgGENAUjil1qGKm4hYemvbIKKK3b0CK/vlNkZhDfrCLMBg72&#10;3vqxSBOXpIMlUSMRoVIBbFiKg2Sf47mBOtPZEkKBR/2oQVg1DU2vt1dpLK30i48h23P5m+y6hVzo&#10;YAs05J23x1aG7jLnWC8b/bCWub5k2WAG4drENXUCq3GNLFYBbCT8L/L6XzXuQgjtJoyI3VaHLktm&#10;1UgtHwEbSf/UwJ/1EXHe+tDZ9Fo1rtCLvJmtGnehXJRCMeHG0PkC2NjC88UFZmJ9cY2AjXO9AG7g&#10;NqkpxQjYsCJHwNaul49riUaH17BcetStGs94ZB8I4tJVXijNiswo5M1W4SihkeFS2/iQQNmUW/d3&#10;meSWPyBjK30Y81aTv3KVFOIQ6a4ykZmdN4qesvDmJYM9j5e/adxtsr2b101KpITwyGat6VUue9s0&#10;ygVzpSqi51V8vbj/Ng01zfe8deNQQRie+UCcvT4u5R+AX2qLWOM3H+Etz2g2PRGRr+LDm7hJr6Yu&#10;nNcpaviR/xMazkUN32RRA1T0uKiBTdPXLmrYii+1X6TVoIoayMFCNQ2rUub4opoGbqtEJiLWki5V&#10;wCglWYXz+8TW0zDYeAoMvMnIonEQ6awXThVyEMFoKYhw+PiIsOxHIGQAI7XHQYVNfYTiRzkcmrCj&#10;j0D8QIGHCofXCIUH2F32oBEjEPqg+VTR1jGCcfq3Q5YpYYDvOUKm5Y6z0CfM9PbDnhUhM7LnGgGP&#10;Mi18eU7aET5dIE5gU4sfPvmIMiv/QCtM8QIuqwEyW7zAlRUOm6Z0YRVSZkoXIAZ/AkyDv3VMmZ4A&#10;hCgCZHoC8A5cxKaegFQW4LGpJwBbTYRMTwDQBJSZFQCjJsBGLrVRN/hVBoe0o4KFVIziaBpd2gq2&#10;YGlSvWmBoQt6RJmeAU579AjTExDLjNygZUxUl7h7hnlZY5OybD0etfwjxaBrbhkw1jJToIBEXJcu&#10;U56w6qNt31QncPKkIy9TmwBHWCB7iqkU8tHRzqdLyx410REuLXt+NMejS+v+METHCPn6Cl1IcfXp&#10;0rJH9VdAl61IoNRVhy5Tj5AeZfLOJFuOEOiX7eyXav4c/TK1CJyJ7NGlZQ+vS8Sjln0kL9ylR6HC&#10;wRXh0rKP7BO6LZQJ0pp6zqU959Kmi9o5l3aSMXrOpY0yRs+5tJFkXiWXFrsykgb/8vRMt8xf8rQ3&#10;HU2cK0gHmZcrKC1nsnM1yhPEPZXdR3UnEy6hDEXh95qTqctvr7SyMuTB8+YT2hLJaiUe5fSFqS/K&#10;+hDRiJf5IM9unQ8czXAqUIZUFU5idxQVrMHR2zHspGvgo8kkOBiudXxkcwKu9QJ2TlQh/0mNPtYm&#10;4MOtoB6soMZENHC2xULXdDpymmFA8XQ36UuReNwNqmyIVFrSkzxWWPRVbOKAbUatYRFCIvIiRCgQ&#10;qiUEGEzs6qBwqhMYrOcqmDjNW28SUcMPmq1GZCm74E+jrbUJHO08eQW+jleYWt0Uz/nZK/wteoUp&#10;vJa8wn+5e7iZpawG8Qi/f/jrARsR/enp8a+H2Yev/7q/vnl3sfvyvOdjLDtv9x8/zn5GFEfy55BZ&#10;Ki7Z/LALrXV+QFnWSf6Hj4en5z/d7D/P6Id3F/cggRHvfsJpm/bADELH5sP+x7v7e/w95WLOvmKt&#10;LFFbSX80yvV0+PTh/f1h9tPuHp3y+D8Z14Ad9l8erhnZ7c3u+gf5+Xl3d59+5t2BkIMLOfyJny+H&#10;u3cX/2c73/6w+WGz+N2iX/3wu8X8++9/992P7xe/W/2I4+374fv377/v/i+R1i3e3t5dX988EOmz&#10;nz/fPzy9xV++u7h9fn58++bN09Xtzefd0+8/310d9k/7j8+/v9p/fgOJ3l3dvLk+7L7ePXx60yN+&#10;8+bz7u6BmS1ieGOx//EPIBkk5i8T/SZPX5rID/vrv/Os8t9/fXpMf40fhDaAn0bb1/3hOhFGPz0e&#10;9lc3T08g9m+3u0eaRVEi6M3dNfZItFrDpqpVjXMgBOokVZt9vL97/N+YdZbCsdItU8/ZMdpAbhBS&#10;uryHn5XutIn9/0vpsPMcR73YXBPF+xs2Nt5AHv+yv/q3J9pzzG/oDydtft1Kcppg1nJiwaiIFPTl&#10;3Q/+zrSpZVW8+pL2P6Ig73kUpJLt5tO10H6JXbo4jNCCCc8xpOxFHdHC8iowFJegDoO8vY1oIIwC&#10;0vG7H1M02vHMPWgcPNrxSf5YhxrtetuQ99pBo/1u5KZ00BivW3p9ecqW9rmRi9LBoz1uHdfWO/SY&#10;SBdK5l1MR4Euct95qLSoOWDgEHUU5opQaWnL4y/TaTNdulBHFpClRQ6KAha11MHciAsHTNHO3W06&#10;pPXtGPfk2e5h4rpJdvJlNpPrtYyQHHbty5ydUweGbAg47/F14HQvvsy5IXVgKBVhzku2DizpFZfl&#10;6tYAFx6hAGlDaIALlyVDrAEufJYUVQbH1OErO8sv8WKQAvPLsFiAtGGNXoqU8yM5RPkSPv46Xyok&#10;JSldcxqJRklAsO6SfDKK/E2oklqhNVgVKt3mseirUBTiw3xTZlBtSLlS963ah3wYtAo6SaY0bNrU&#10;2OS83LMB97h7vi0/JFMOM6gOjGIG/ratYWPTG9M/Skr6xWbz7LDHLQWK8tPNAT/c7g//cTH7etg9&#10;vrt4+vcvu8PNxez+zw+wn7fdgoKWz/yHBVJp8YeD/s0H/ZvdwxVQvbt4vsDeST++f8af8E++PB7u&#10;Pt1ipGTxPuy/w83r4x3fjMgwSca8mCy/ri2PRaxs+eQpE8PpdFv+v2XOxJZfSaFJv01loqMJRVFB&#10;NqFKVUI2ofL98HyF/C1cIXEQarVjg+LFareVTRjlC3x4jWonWjdWDp617rd4h8RdJmnd/7y5eoZ5&#10;e38zSw3jRfWOLpGzh/37W4DdfHc47L+ScwlHQrJ9zT+gP5x0t9xKwROay7M5OipoR0YXbYylyiDQ&#10;UDL42GrL10yYGnnr5Pvv/v7umlxU/AftQKNTtLjyzWH7Cj64z3fPN4fZ/d1neryD/iPja/e26pBz&#10;PVrno7m42WD9T7SV7xlG+eAzTS6P19dWKXNCK4cjNzCqd5O2Flv81bWVlShfQc7a+u0bkridJW39&#10;8XBz83F/+DxLkT5fWelqZn5z8h6KaHK6UyIMJ36xHJ1AorpYl6WULeulvm/lnVO5QEbPGqz14lkj&#10;xxGVnvFWNoJo/1yPrtK3M3qn5AgINBY8SLt1EYHaAoOGKT4iWEoFiD2GDkXaR5eaOjoUYckWRJww&#10;6SDS/qIO2eYua9pLx1l2DiLjpuNenw5Fxk2H0hZfSsZP1+GRdZcoUorCHmq9Alxa5Ci2DnBpmaO7&#10;UYBLS73jjsEej1rsqWeoIy6KyI/Uc7tgD5eW/LAgv6+HS8segnDFRRfZMiC9yOCiosSIAkWZkg5R&#10;Jg99wc/4OkSZPPRAr6gfRRkN/X4CmrTYA2UwjfMXy0BQuIKO43E2u8eeljmqHQOitMxRhOJKyiSf&#10;p5cQHEmZ5HN+7tihymSeA4lPlck9Z++vh8pIfUPZzx5VWuoYz2dQ63rMoBY7WvL6qIzYuSLEo0qL&#10;vcOD1C4uk3a+iHYsk3ee2ok70jJp5wt+Ztqhy+Sd4+2ugC4j+XWwZVEXqLIqUu6zR5cRfaSmZNCN&#10;uDgo5OEysl9FdBnZR1upSTtfRMeOyTsPt3iTdh6u6qO880D2Ju18wXUNzjxS55lRXvyijiMvyk0s&#10;UFQZ4K4gm3ce6b1tfs9VPR5dWvb9PNgFbef7eWCEUHeEQn3PdTgOj+QuL1AD9/h36KLMpwKFnnK+&#10;3tum95CqKy/qDzTi6qnewqNLy37gltweXVrv+xCX1vuB60A8XEb2/IK8Qxel4xTqhy44NiiTokCl&#10;14c8XFr26G3ly8v0uQ9lT90MxhGj9Wia3NN7U67s0fJH4eLHCxx5UVONcUR+HMDjUcseHRUDHo3s&#10;oYUuXZTNN44Iw8zVL9PcfoiOf9Panh5e8HFpvcezfQFdRvZ9wCMlGRTqB370yZEXtWssUD2nADiy&#10;p0TeAjXggR5fXkb2XGLn4dKyB0UjrnMs2Q+W/xPEkjmU7AX65SnPy5ISXY9U03WCguy4MNDNntGS&#10;/w//ysMu3SIuU4JNGxwLh7Gflh0gPU8vS4ipQTvUn7GfliEg8eXL0rKmjv1c7BIpwbnYJZLMqxS7&#10;hIuPzELS95LRUFdgSZS4hG13ytIm446xn7ZWpcTlsjiSG8TIWk1pU82NQ3oOXZZM/Dp2eXf3sryx&#10;3AAXVmEtnSIZMpdIMjCITgIXVn+zjePT7L4gz4mMGMpzIvOJDqMxkUlnHcGDK/Mx/t5mJ1F3B0wc&#10;PLQCmH+dvwmdpE21WvhIgQu8q1VsUpLS6jIFrykTh0tzFR08ogmu0aYL3k6Bq5OXGzRRQ6ekzVkY&#10;+StCIVcICa+ejQUPJIPllZSR5G9CBu8iQ9VJy53C6wKB/yAxmldjHip/ZUjZQlqt2qTErdWoTSrr&#10;jpLExo7UMqh0l0qhB6yDTFP+ZrAkNPToqk1Bbg8O/1gDLkkXvq86HKinKYVfqwEnKtcocCot5BqZ&#10;hAs5WuC2r4+bV1hjSYwa0OBDCtyaDUDF1Ota80FedVoSjUftF+gFxnAlFzVPf/4mNYA3RuAaSzG/&#10;V5BSHkK1ghcl4WvBkYeG+IC9XdM/eD8Erk5f7toN30UVX+7R1urnR29wMH2NBpj0fgPDQY41Pnry&#10;ZYJf+ArqcORvJjgcCFV8FH8guNYTCZRdTnDof17FR8XJBJeCkWV+8cM5BfW0giyTZ3BOQX16+6uU&#10;k+E4Oc4c4B3Z5AeUNBdaAuY3p2cObKVIFjvMcfoV7RWUflWs7RcnDtDbD6A1KuzpEL5Fm7bUQFgD&#10;aWcvl644iLS7EQ2+fUQ4fYvvLzVImlKkfY30QLZLkXY1pq5xU0TYyspgYMpHhIkegdBxCj2Ippi0&#10;mzEkyWYO8EO3DiqbORDJyWYOpJ5gU7JMiQ+auvocwnRSLG4CFk2Jj7QzmiqC6WPX82vjHo9G8j2F&#10;QB2lIndeET3e8PFFTxedAoUXb3xcJnWAGk650wgJjrg42uWQZXIHeqiNj0qrO8K3LocmeQBt4gNU&#10;WuE5lcSjSis8XjIJUGnBpweep3NILwoUiQ6cHOHMIWWFjlDcwWuKymQPDPwYs4PKZA+kx4kdVGaP&#10;Sa0DpxpvsgeU1GFPnEvHnNq4s7s/8mf+5t39WDJwJb7AlUUrnRsPYTHHrizYFHJDiFxZEryAzVC9&#10;SuQbdHGN5Rtn/qabp3gzZAstF47RX5HAyKFAFxN6xKh2genyawkN6ko7HKTGVPHl524aDgicrYm+&#10;hpMK52aCw0qvjUttZIjfhh8A5x2DNTq605MnhK3hzcgvbrX8ceJCK9GrPKP5m6YM50titS5hVkvQ&#10;ZuVxvnCe3AHkfOFMl7lft+YR5tbxhZN3JnOtfJULpzxdBhfZ8YUTexJfOItj+cUXzh6u6sqFkyy4&#10;5AmLbpuU3OIg0dY3GqF6WPSthxJIHSza8Ea6nYdFm90wXV002ujm3JgpS9bk9tFogxsJjh415oqJ&#10;FCiXHHPDRNali0hb28jB8RFpKXOS1JQxc7nc0r3LkbO5W0aIjKQ7SsDzMGlZR7xpYaOGLcB0grjN&#10;rZJSQF2azK0STg1P3uZSCad9gEkLHDl1Liat11RX4dNkVNtXJpOQTol+PiYtcc4imyqBuVHilbMA&#10;k5Y4V5ZMMZkLZbp8O1pgLpSc7ehg0hoOHD5N5j7JPdUTpvN90k+SOt8nz/fJSz997MX3SVrodJ/E&#10;Coyvk9mqjy6TEtbLd858g8jfdJNIVyuEUGs3Jjq0cI1oBMLk8tp4FkyKVpMxFN5J5S3hsgNlovM3&#10;ES8vNTagOnmysDEkl3jTRa4evqZMDhZGTkfMJOWvXKolmot8jZpkKRuFsDVi6ziSGKwVspQnyTET&#10;1UHlZtsIDLMSgrbkeixThR/O8cpzvPKbbZlDmVnH10fOCHj966NkFSHzjO+nY7sISpeicGVx47zo&#10;9kjBki5t0fpuqCM4dLVJHigNoe0+svocJNrM5kK4KRZtZQekGBObbo9TLOZOw/3wphxp+xpVoR4a&#10;faHhcg+HJ21cc4O+KTXm9silRA4ec3vkaJSDSMt4y60ep3yZ4GSESIu5w7NS7nSZ62PEmxE11855&#10;zBlh01UtMYft/Rw++ucMH2HqXhbGIDUhsxOa4Jmd0FDsadm2aJiddc90QpVWSrEsJoGJZBshE7Rm&#10;zUg6V0mXz3ZY/iZ7TJLhio7n3+avGJTJtmtAYXWyJBpDsjQhMERrNP1n++nsfv+WWw6SUXNsP3Fm&#10;42vbTxuJw6HHp6RilUYxlMrJbQhLCPFFBlTHWTDL3PXKbxVDJlSfE89GEH2+06HsYDE21IaOUgeP&#10;Pt7RuN/HpO0oPHviY9LHO6jxMenTvcdrqS5N2pjCJPiYtDWFtBYXkTGnYmkfW6wiprPJ8Y94GF98&#10;ypMG0ylP0veOeczfP3LQpyUTHuLQdcZGr/joY/D4sGeqyNuAkrMaHG0WZIYgAl4DO2Yin/Ov8+BK&#10;1PGWmPq13ss4t+ervoJBnQGOjzE2xF79GNsmM3XqBWA7MR1j2af4omOMtnr0OCC917d8vasG+7M+&#10;xLjZhYNGn2IcAW4dYhzhnJKjzzDOBnXw6CMMz4W6bOkTrONeJQ4ifYJxJwmHMXOAce6zg8icYOwQ&#10;cDAZh0C3pViih0pLO8U3p1IyLoHUWsRDpa2Gjl+k9sjSIu9XgSFj8pU7boPj4dJiB0UBi1ruyPfy&#10;Z9DkK1PTEFdcNrLMDa4cukxkmTKkfVxa9PQ4uqtZptlZlx7NcAw/Lfs+JTxM5xFFdmNucMr1d+bx&#10;KL4caLxteMZPPnu4tOypLaHPo9Z6pFu74rIhZvRFc1GZEDOHvR2qTMczzF+ASm8ygZ6i4/8o0QiP&#10;lrra886W5D9iSYYtCCS78BKbVLKx6oX2kj96CefkSeDY/WHAXZY6vQb2ZD+eW51MXnuRgOuv2urk&#10;xbcP2ttrt4/kWsvGfeRklOSLhgORDg1oWiODl1L96ELRqGuV8tJWNrU4GmEdVO8npdi3XjSKM5+J&#10;w6leRYfzPME1bmM5N5uKaqvXJylxp5zqGhy9QcvCa7wgg/MzwTVyx3s6T3kyGuOK7iP5ukqePOTb&#10;jJsnravL2Grma18o3/d4JjjxYrKOzxfKb+QpFnrF+ehCmfIsXvtCuZJkj26R9pAxrLyi5Bm6UG7w&#10;Q9KVF10ouzUHLPv0qEF0p9zCjkZN3ypT4/tGU5O7zsGlbT70QyGzz0Omzb5Utugh04ZfR32kfWT6&#10;gtmjvzWCqQ5l+q7T9WzaepRpg3uYk+vWQ6YN7m5g691DZi6aA6eaetjsVZO6XfqMmurYgeuIXXRm&#10;EvCWaoROz8Kw5Ti9IzgThoaecq20oyDmzrlgr7dLnZmIJd8UXdnpmVhywq+LzkzFKpwKc/NccrNg&#10;D525euLR93A16MvnintkuujMVKz4iu0xaypm10O0Uu0FtIJOL4k1esf7WmzvoCuOHLjU6anYpEwM&#10;R1FM6SyMj0jvzE10g+6VPnXmKgpLLNpLzG10C+dRgM5MxZLzXzxmzZV0i77MATqzOS24n6eLTk/F&#10;lpu7e4oymFWBdjPBmqXGVqU8eRvOLFXvFTBUtUdTQfb5CDdH51WfW/LDj3B4uikgj3IKRrg5t8X3&#10;2LVNufE6e4RPb1GwjyNNto255+EOiueMFX04UyJ+9XRsw12Awh0ju8RGID49HVs8QeHv76ZBd0e9&#10;kX10pkU3Hs2O0JnJ6MPz33Tp3oSyM2268T5kdF6YRt2b8NSmxoqj7Cro9FSsuXO+t84ozVWhi5nV&#10;U7HGXuZPhenX3fVcl+MpMvUqKcOuQ+PJtOzuujV531x0epNaYdSAOrMsOm737KLTmxR1aQ/QmanA&#10;M4sRdXoqaMYCdGYq4kVGL8QV2UGhAnSUHl/Atvwyicer6d8dzivSx0dky3A/MQ28Ix0x/bsX3Ifd&#10;JUxPAgIgvtBsA+9NZAGYDt5duPSpLVyRWccdOFzSzAzgZQefNsqyHbGh7tBXXtPFm56QCbDpKaCH&#10;IgJseimkgIK37qmufKQtXKemk/ci3JRMK28Y9hFteiEsOTbk0qZnYRudrfDijByssHH5YkOPyhGM&#10;8ze8GaUqiSKO2EDEJXAEi7jc6hlY80sqHpe4Ko64ogMa9fcjULyLU/u8Qj4/1eQyqcW/4XChS5gW&#10;Pxd7usi0+DehpdRRIsVIWqho3AS0wG04QJeJO0cszhELaBF8Oufm7NMAB7YkkgxKU5O3qx4pomsa&#10;g58WhxLf8CXuWSdhx9bB2HM6b50YukYReMptTGETytvAv/Ja7tMticFPY/XcnD0SJN0hSJAlwFGf&#10;JimFuyxJ2nXwc3P2SO5kRZPcz83ZqUSCVvrj/mn2MyQibY4uYW+ess9IZPCydJeuayQCbyz3Evir&#10;g5PJSNNUXuBsgMuswu47hXay+xj7aaxKZ+TL7Wk78FZYRcLdKcSweUbUkP2l/sGLQ9hsMlIMm404&#10;P4U2yW1TemGHgWy6VoJIBFmExhxYzN/HZ9Ii6lrNcI0ibIRhGI4CLVWEuaQYbwXnycoj5m8aObfL&#10;omhLHaNsvQikZ3lnTPkrGOn9KvBMIZcqRnRkFMBGry5EZRIg4i51jPSSJw09lFM/05a/iUZEZgSw&#10;IZ5BjmJ0R2skLueubYi+1GnMDdzxHl8dUDJPKQBTBcTlNjGzLG/uZG7zN3GNEI0AluMzA+SvAKIR&#10;L8tx2Qj8I0qTABGGqdK4lJcIulWxmPKQ+ZuGRqBGMKZnr7GcM0D+JsBVnutVedIjA+SvAEqH8Q6X&#10;4yqNa7SEZ64l1BUOjXCNALYw5qb5q9LZONOWv4lGRGwy13Xt2eRMi1V6wz6kEUEbwdjQxw05NGnN&#10;rNCIL+2jmbb8TTQibpMAEZipA2bFXZb9MWPK34QRoRvB2HjMYEuRIaJxUc6SjCl/BWNergjPVGnc&#10;imWIpo0NQHkbo6MHAWri2Uq5OBpN1Pd6xHASMwjSVDHihMuQ5YqU2c3fxDaOA9n4EKhp4JTUGgQb&#10;6tMNP51oOaIcDZx5hbWSrCiek3hvHUvdnJxkNOXzVikITi6GRNCmTiamMAGWxMcsxfwVaRLDNDbi&#10;Ng2MUMcEmE2cjCl/BSMiOwmwoUQ4hJPQt5j6mrZ1CO4wRkRvGoCU2QJmNo0mJBTfSYANQyDZR4Sx&#10;8YRGwQjv32k0rhtHYuEaYZwGRqkjWjcFXtrHtLRHTPEV7NTqzCDWw3JEMKcBSOEQyHHZ6JCKDjdJ&#10;H+nNlPrQFLEDxqG80JX1MH+zhss+SXNexyg7bw8TrA4oqxCTXgfMC7vRKhVhH2alMdF5My2Xhsxo&#10;/iaGEfdhbHWtWcldLiVMhUcrAj9JyvWVt5DTrWHcUmIgzRlCO3XBkXMecA2BIPST0DWsdGpCTOiQ&#10;wlGdV3m0YbxkZcHmr2hUNtEbxhg9g8TDNixQ7P8MNyCvoUqfLF+ygatwknm6bOmx6DtCPHV8YgKu&#10;yvNzWR75m+QiBwSCPFV08hBfy5SVTa1lyMphs26dISxhhHmqpKWFs27Ml0A1Nvq0360bi1VefEOY&#10;p0qYtBrbIMOjNvPSawxxniqYNBvbNI2ItPYR5qmiy90hRhdB1ovXKlE9ZxSTJ2725dvsVEVad5xO&#10;zFb0a6cTr3ObdblijunE9DhgarNQrmEvSydGpBQVZOkGFmUTU+YEuWuwIjUIzpoSIe22XLg3xYPz&#10;rQDxY9lTPDg8CkjP0WKHHh145swrhyCs4hERN1FyEOmgMwfDHUSQ8YgoNc6dcoZ9rwBx+quDyGQO&#10;95yu6pBkEofTM+BTKZms4ZRn5aHS8k6JJR5ZRuR4SsZXASNzvAjkaoHJF+5DXFrs8BcFuIzgOTXN&#10;41FLvkc3DZcukykcit4kCqeaXkdepv9xHymEqVHtOU3Lw2VkH2mpSRGmt3d8Ho3GR0vH5Af36HLt&#10;49KyD5ezSQ4eOFHO4dGkBtNsu/plMoOBxafL5AWjRUSAS+t9jEvLvuP3nxz9ouKysrJjHrXso5Vt&#10;8oFD0Zts4GUkLaP1kUaQN2SknVK8HAbJ4ixAoaLaJGDu1j7dBE0GcLh+6GJaBgwOHJP7G65qk/nL&#10;lcYOTWav4aRkR0dN0m+EScu8Q8d6d+WYfN+AO5PrG+7LdH0rcuIsbmf2bJ4vVTY43JHPoGDiQgQP&#10;k1b06AijCFHBFCkn+QoLUHSqmtzeaMVQxKVgCg96reXhOjZJvcHuYjN6I0GhudxIlJI4vAnnxov/&#10;nI0Xw6wecfCca9enqV3JH/Cr1q6H03TOBIuyeiQefFliifV0EamRvyxdzxvgycN4WbzWDXCcQ3BI&#10;XpYUiAY4DhsGz6GXBjhsVgbP/sQ6+KtkgmHPxygveHiODmLKRKFT209EwREIrrIvKkxDkdyNDJd9&#10;UfkrPlx5erzh+aRMcoxZd8716JlNUI3gHe7wCSzPSqYofxNl6IPDYI38hl7SLBseTZixjK3hOMTl&#10;jcEans/cR78RcsG1krE1gsO95Ic1gwYit0bQoJegQTO5R/KP6BHAmjOVFZKmtbiU8kTlr0xYxtd4&#10;bqHQV9LhMp78FXwSm4SxX6cvN94ozWoynvwVfDIblCZV5VfiRqRZVTjRFVKtKpyoXt+Si2gyPT9Y&#10;xZcXRkutZJ3hXlnHJ8tWbgBhCAyXftZmXHmr+DrZUqSFfoxPEmXkehLD4aSibaUNl6KHTTgx4Zr0&#10;ySOVLX5FLC3xZe1rzIY0m+kbkytB35au5JBvQ/UksNXUZJxMmIjWwpC8lNY6k+Ax9ZGpqXs6U5qb&#10;AFPWNbaUdKK0clsEqrHdCVRp25E3m/yVTSfR1YhUyrnZ2NhFYI1jQqTf0B9y+mEqGweY6EXjNBQl&#10;axytorGNczqrfzbwsjTzN0lV1lIjVUcWZsMcgX+ARVE/FCjLiQRW35qRg8pQjQ1SNrTjY+21ooTU&#10;ylaW1Lnv0DMMF7ajH/bfffkW+g5RAtBxlJD15bWjhFtJ3Ud/Ew6D6yghaOAutuXe9cIoYQoRyTBj&#10;NyHjSCZPZMpgb0UJJ3i0f409dVM82qHZc3uQPmVv68G0QzM5D6eIsBcXB2NqWuQgMv5M9vtOEemA&#10;SZ8aqk4pwkSU0biRrSMioB6B+nVytU9k5EQJpzTREVLG69EnlQIAU1Ra3l3HESEHlxE5yqN9XEbm&#10;iM+4WnAUJUxe8ildWuwSJXToMoIPedSSp76yLl1HUcJA9DZKiHpyH5eRfaQQXpRwyiPsCTWPEvWa&#10;yOsoSkh9Jhz1sp1so6XjRQkdurTsc5RwSpeW/TCnWniHrqMoYQpWTXDZKCG3IvNwadkjJ9jXVTq9&#10;y+oAloAuLfvU2cBZQ0dRwohHvdtEK9uLEk5Fb6OEwYZsOgb1aFDiSt5GCYOF7UUJp1R5UcLJHNoo&#10;YbR+TJQw4O8oShisaidKOKXJ7DX8rLOjV06UcIpJazuqGXyZmyhhwJ2NEkb7shclnBBFPomi6imn&#10;ZDp5ZLIXoCHQA9MIKDrCbJQwYk+LfAhOVRslDDZkJ0o45c42/+EOJc46nkYJHUxmd5Eo4UTk0yhh&#10;wgTHxzlKeI4S4nJ57hcxDSpiaZFkcDQnJ1E9hHPuFxGG/ZKP6bL4q+qCPEcJI0F+K1FCzCdFCXGG&#10;+FHC5K/KPqY4Spi8Xw2PlZQ3NbxfJ0YJ04iN4mHc4XnlN3x8JUrYiGFJFUWjRLyXApmGKxO3eaYN&#10;tkjNc92TqwebV6OUEjd6Bmt5bKV/e7quh9ESXOqT3OAPqBJXvKNsqMT4shcJEqzjSxtM16i5IBOL&#10;hILrewNfknHLpZ/5pbb1Vfpy+/tGuCHPRo+LZRWfTG4rGJJ1pRlbybVZjdrO3LsBl7c6fSVK2JCz&#10;rLN2lFA2imYhT5o3XOur9OWKyQHPIdTk3EmUVS5foZ5y5QP0qg2XAjdNOImeNumT4rYWvzmY3RCf&#10;7AWt2ZDasR6FIDXh0d0MMmnpitQf9w3VE+Oqqcm4NdKgjfB5jhI21hm5NQlbY9kKo41NAJde4Gpt&#10;KRLZQ/ujmmwFqrHdCVRJtspxrPxN8Syhq9G1Qc7NxsYuAmscEydGCdNUNg4w0YvGaShK1jhaRWMb&#10;53RW//qhL2upYUHIwmyYI7mGtX7id7Jp1FflqVFCa8FljTlHCe///PBEjRoW5Kd85j8slmty1R/0&#10;bz7o3+werm73h3cXzxdo1Uc/vn/Gn/BPvtFaQspBOo4S8oH62lHCjQSju3Vav2OUkFy3FCQsnQpe&#10;FCPkXsfpPRwdkdMRQjx8dztLPVw0CMgoTkg0L/46m2LRzkxu+T/Fol2Za2pqPsWC/bUMxNHBKRbY&#10;rgWE23tPsWgnJp4Y9DjCwh6xUCxiikX7jMljPCUFF78RC9dQTbHQWVBGIme/g0aLlx8bcdBo+VKt&#10;mYNGyxe1bR5POMJHavy5NnHABfmJHWq0hAM0WsJ4BMZFo0XsozHRP36WcUqNif0FaLSIud2/g6Yt&#10;YhPz4+ofB40WsT/hJtyHGIInGxPs89WPmqkV1SI3vEOMlnCwFEyQz1cbE+EL1qWpAqRS4yk1JrgX&#10;bBJkyRSm/IV5FNdzFwMVH7TQaCXmZ4qma8pE9AKmtIjR0d9bmjaa58rGxPI4QjWlxkTy/Ak3cTwu&#10;cHXQaBEH6meieNiT/h9719bc1pGc/wqK71rhwhtUK1fZlJQ8bFKuMqvyDImQiIQiuCBpKt7a5/yw&#10;/LF8fRv0YHpmsAbjla2zW7WHa7T79Onp6fv0hF/leVzZDTQtIq0DjuWGeLwcVzYnmcgtnlinZ/W7&#10;iq7I6nd8l0zJn6x6V1FdWfGuhsfzuaJJs9JdDY/nc0WxZ8f7ang8nyt2Jivb8Q0lJX+yql3F7GU1&#10;u8q6Zyf7+IaIUmVkFbuKHFITc5KNiktATY0JprIvKKRJMBUH5dTLc2WbgmNbPBV3iVJX6V0VrUEO&#10;aIKpOG80Mi3BOCU2VDTjieDkssGhvkwRfLsGo/2+w529RVWQXCFiZBpn2GYkuTwMbqnGDji2EINb&#10;eqENronW4dxjsUzkMhAj4RdIJq3NSO0jv4T53wtcV3WoaO6OJ6ceGeJ7mqzY5vuzVDSrJ3H1lM9l&#10;Si53iNFVha3bRwjI3NGnwqTtA65Huy5TRpOJgb3C84Azm3AdqBgLYqJaLP0KGhFcCIm1WqzBWc3W&#10;Mn72lFyxjpztHGIzKNtKhsOeOS7bn/arPfW0BdwF0N/Jo9qZDFs3w2FPxSXL28nm2zzDdglOF9NW&#10;3l5kT3mhCkibKpXRdkVNi762ivYae8rryIUFrzpA8AcB1K4v6KnBtjBQhANMHSB5XQdI6ixtIIpI&#10;u6/TckAHk7hCbSC1220+6eDDNscpS9NdFq2JtKWAkljA1JYnq8HohjcRsaeIiu6qjozz2zrbRUgC&#10;+aJf7DX2lNeJEupsYjHY6EFvYVKgtmqR9e1oKQGCA9V6nQK1F1iB2uUZAUI+pPU6+Tr4InsAtUVF&#10;ON4p/cnapekKtmb2lLWTXQ6N0KJJ5KlzVk8lM3kG9h57yvtUyBFHt15o+6VNlm69ZP7tTfaUN+ou&#10;7kGJ9ZDzTNVWAHXIoflb1Kua6kGJxutAaXdRD0rWugcli92BUuvQg9I3tuVUbVaH92r+elASmSFz&#10;0uI9yCYl2pEvte8dWVVfoSP32sDW2ULqw/R2o9r4tuOhHlin3m1QbXVjUG3NZf5jW+4NaveNz1NX&#10;xvUFdIOBLP5w+vSrO31KKbvdujJLwnPXldEwIeYWw8lZIF1hGYbxuQvL7Iz4qnGWmqRzQNAmkEoP&#10;AkufspeS4SywgNIEMqUTKSUWn//FjekoPRVYoIW3WOh0YIkFhi2BSBa5wOKTv1xNK7FArW6xxLRA&#10;dyUQqqyUSPLCMh3FLL+oKCwHaDx7JeFffBLdbJWooepVgMbzV+oPJZqMwTEaz2Aph5RoPIeplBtQ&#10;4zks1ZkSjWdxjCYvLHNpr0CTFZYrAuxZPKXzWeVKZedJYxbnhWXujSip8SymwnLJm7ywzLXcEo1n&#10;cSx+ZWG5xOI5XNkKWWGZGwkKNFlheRrvy7KwXKLxQlxREmVhuUTjOTyLF7wsLJdoPIe5JlOuVFlY&#10;LtF4Fh/HC54VlmMWl4XlkpqysFxQkxeWqQAboPGKYhKLX1ZYPo1XPDscinaDaFPlheUKPV5VVDZn&#10;XlimyQbld+WF5VhXZIVlFDNDPF5ZVFQXRRVJH9fweD5XNGlWWK7h8Rq5otizwnINj+dzxc5QhJO+&#10;iwvUJZ/zwnJs9vLCcrzuQWG5kOessFyRw6CwXOLxOuOkQo/nc8VBKQvLAX88nyvuUl5YjrUGMG/X&#10;ooKnLCwLPUNheSgsS1QxHJUtqq3kqiCpMhyVLTgzFJZrh1l1RuxwtXohM5qi/GcXlmHgUViG9QsL&#10;y/gVOz6N1OsVltuFNE0Mdko2BtUuNuEsK1GW+nMs2W9PSfrj3lKGapcZrLDcTrdqgrdTKbPCcjs9&#10;TS4KqG+/UAWknWzVg0rt/Ltl1pspc03S72Ztc4aSv0xsb2OCk98F0lMhbUwUTgGTpXuNFnvKImsT&#10;UBvoHykst2lSK9gGohxDlwXaZNbmuFW3mhzXU2FtKdCaW1ue9Cr4tmRqja9z462ISme/yAJ3isYC&#10;BE60Sj6IGonjHMJUK3eqNdq6RYHajJIdDGFo0aRA7XVRoPbrhCaIeut1CtR+nfBJUuZVPgnH96ss&#10;d1QdLwvi9RbhexaNRa90inpWWm6TZTumTZdtvo68CEs7pVJVCR0o1S4pGjVVZ09ReVpa7kGJEupA&#10;qfrsQYlE9KCQBsEm7EBpabkHJfqjwy8rLbd3jxnA9jqaLW3LhJrlTgEaH0ec6MiqlZbb6tZKy226&#10;rLTclnv1iDo7W72rjpJQT61XgJZd21FdVjRur6OO2Ej+qO2KobT8TRxZhn3bLS3znnju0vIZ3ZCC&#10;3Ysr0lljuMoyVD1VlnGISuzZQUeWuYCqb4hnGtP0z+sRzQbA62qlZa7LFWh8pp0z0gEWfE3KWk+5&#10;olGggd5PIBhrGhLjE8AnfOCzQAOGJjR8xDKgJsv/8gHAAo1PsztivvG0LT7/wPZyLA+yALQmURpA&#10;bJmuGF5WSwPs5wepPWjHa1Rwoh3Ytoy4jYGgclQg8G7xcP3dn/UPbrsnFj3eP/zLcv2ZvvB2/W51&#10;c8N76uZ29IQXnWCsFf2StRTdbz69v7jZjH5e3OAt1c6jzfrx9oqRXS8XV2/174fF6kb+xstvbgn5&#10;8suDHgLAX6PHzer10d/m4/nb87fnxy+Op6dvXxyP37x58f27i+MXp+8wMeHN7M3FxZvJ34m0yfGr&#10;69XV1fKWSB99+Xxze/8K//D10fXDw92rly/vP1wvPy/u//R59WGzvl9/fPjTh/Xnl+uPH1cfli+v&#10;Noun1e2nl9PxZPzy82J12/lYGvEfDfl/mZPBTMa32FN4Tfr4/u7HzXd/pr/er6/++8fNaLNGrxIk&#10;6eflBn9gQMYvR6OnzeLu9dH9Xx8Xm+XR6JuwYZD+XRvG8dpz2zDsVjNiaH1l4SSZ+/AFTil0OrdH&#10;mat4sBGb4FreHQPl26NIU8txm5oJ43JxgMUbsRiLN2G4lPZpFGDxNoyHbpfEeBMmF3oGeLwR4waK&#10;Eo+3YcAQ0+Ot2Ck1fQkeqIlveU4vqeiDDknRivEpqTNWblsrJUGzWDGzFdtfLYjQ0FqCZgOzH+0p&#10;QJblbUPZxS+dJBGTDSuWhEDeBXYMZmwwY3eb1afrr6/LF2p314yxs/7cZuxcU3CTuSQQtqHYlNI1&#10;ZMa20/YOtmMnslW9ldq1YzPs/R1Th7A0xTZTmgUUoPGGjE1HgMebMsy5D/F4U4bhFLhdoaTH27I5&#10;hWMBPd6UnVOfZIAnt2XUfxcg8rZsMqGuwgBT1vE7wU3fIaqs55eMZ4zLs1tuAAnIyhp/J8c1ujzL&#10;6fb4mC7PdIwBrdDl2Y6rGCu4POMnJzW6POtnY8oTRN+Y8f6E/KOA93krMO5GD3HRNktCXOUXHaJK&#10;UDP0y8W4vLBP5LaNUkqzpuBjvh0h+MbshpnJhDq+om/0vD/GzQ4xXZ73c74wJSDLs/74lDy4iCzP&#10;+tMKVXmH8LiyE7MmYbm6vqSKygKJ8aAnpiqbQFURh6xR+ITbWIPvy4ZQ8QCXgOtZs/DxvCJZ2eUy&#10;53zpRvB9GdfPKromu1ymKlhZ1/BxTZFmjcOTs4o0UHEk8f2Yr0EKuJV1D08xKyoU0ux6meNpRUiz&#10;DmJSIzGuTOCnlY2YdRHPqnRlvK/i8hIPYYjpynuJ55VvzLqJZ9xWGohXPqgKmyzciVlH8Yz70SNc&#10;XtHPpjVcXtHPsEIh77OrZqY8ASmQiayzeMbN/xFdnvfTWUXus+7i6jpm/cWT88o3Zh3GMx5TF9CV&#10;9RiTOQh5n3UZz2pGNusznoxrdGW8P+Mrzko9QT5f2o8TxPIxXV7Rz5DYDteRCnlbXDUDlHUcT6GZ&#10;QlxU7ku4qj6Xt7HkbcSovMrhjEYgXWeZiZXrlUpu4Z9sqcI2C5l15hk/kVuRAlSe8XxTU0SV5zu4&#10;EH9fxvYaUV7b4AxAiIlqmYnpFVGgg60OJuH5xnMtnGrBoOKiK3GYIFbrZNUBApdpdgVP9qkyUpu7&#10;hglihYiR24iw/TKNYG8zUjv3LuH8Ie6WJCHVUvBvRQKsh4Iv4d/tBQ5tS8QME8SoOEN8vVvfj1Ak&#10;uNTrtC9T61Z7mYZG75pEasPQYY3eVXnHJRIswPAI9pF3cglI3mH19wLXvYqbDvYCh21n7PvtVW1G&#10;uoSRdtgPrgOQZ0J1APJrSaK3qf5/pBCg/Xqd5L1OwoOPK19gdQJ7yhvn8ELAF9wE0YKaULIDYEij&#10;teG0C5sKB018dgNTp/cKrqi8t9PvhWhU4FL3i32lPbWEgvkc/B2IBlv0zdQSIL5ow2kzHSL+JhyS&#10;SMq/TgcspSTA57ltGSPfnvIZSP4wGGKO1lecjGVxi6a0HBsLJV7aZgkSMvzOznQoJFsYDP0PLdKO&#10;ybcngeoxTqUYaZA2Ph1DhBRHG47Gu+O9JDBN+ig3CTiEtPvBSVwCBWG8tacKnvZtIaXQxDfTTk+k&#10;C9pwOh8OqYAmHJIA8h2dFnUE+Ht9L4J3xdf+Dto4zL/OBkLQLXBpKqXxzZ7CPwTU+t62HFAnEK9v&#10;siKGx56CT9Ue6ZeWGKhNmnTup6Mz3yzM7cXQ3mi8u/VO7RJPk2CNcHvKBwg7drfs83Sb1jpsSLh/&#10;q46kl0OnDpqifrpe3C3hKWjtEr1Kqys0sUPcdkucLMfPXuLU7vTpWO6g3ZY4qbIpnTomggdXOGey&#10;ZWsVTu6OQboRW8eDQM2kJAq36gRofEaKa3clGmiNhGZOmZ8ADbieYHgsSIkGyiyBTFD2CvH4VBRn&#10;mEs8PhE15bxkQI9PRPGE/hJPVt2ccnUzQJRVN08ofx5gyhg9po7cCJNnNWddA0ye15SajTF5bnMu&#10;OMDk2Q1qKpg8v6n0JIiGNFucpfgdpNkODsNIcikMgyTUozAwQsz0NkjLTbCmfzqhzhyvgm/QOYoC&#10;ZcFgHfcQukDA2uEVdrqAtZ1cureTaesEOerLdQ4wMlPxpcY2YRbWaugVG3rFvtJeMewmcaT+srpd&#10;jiSPq07Uxe2PG+x/c0NH75/+bX21fH20eHxYs9Ywhwdt7JSVPJ9LqmI6HnNo5HwlbQbD3hWFYv/m&#10;3Uba/kf0x+ujG9DAmBc/o1ldQA2E1NRwMoC5k9jwqxv+ibW0rk/3d7LA+ENPLeAf73dq4Wm9uZIj&#10;C/TX3Wb9YXl/X/fYoY+doKESoKL14d9/3kvQRh9vVnf/inwJs0BFbk4Vc2hcnJxg978QuXRF8iBx&#10;+61qfBbldylx0EZe4jjn8CtV22Ss487rui0NXBgk7ZuTNMShO9kISfqptP3Ex61wfO3uL+sP/3Vv&#10;yheaT34hMDqS1bWwcw1NkONlS7pVdzggJ/3W5nuaFPqDdWZV3VGW7clWeN8pcKewfSJlJZ9pgK5N&#10;INw0JSlVD+JjZDTjhmiyCBnRaInFx8foBQ2x+OiYYtoSi4+NJ9y+FXyTD42pVbRE4zMRQBBT4zMR&#10;jjXfeIh9cJhKC0ZhKlalHqbKkuFdtTAVpTMO8tT5tBjWnpoPl0jQ9o/9aE9NwmuRwPxY+9WeCqV3&#10;zyfC5OchEBzOvn61V85TuX/XhnGh6blt2CmNWKZS0blUoLc2jHqweX6DVYcOtmFSgvX2yZswPiwy&#10;QQYIBtnDeBtGlrDE4i0Yd7AGWLwN22N8A5mwAIu3YRgUERHjLVgFizdhZzEWb8C40BAQk+XSK3iy&#10;TDqXGiJEnsUYXBF9VnZIqIrIc5mPz5SLRdXE5LbwuOWIIs9oXK4bUuQ5zUeDI0Se11xuCCjyzOZu&#10;6gARld+3ZFNjdokIBmYLU0XkmS23S3CRNhN5L9G1T8sOBcnlwiWijNnUGxx9mmf2ORUtgk/zzAbV&#10;MSLPbBxfCRF5Zp9TX3dAUXYaqIIoOwuE0xMxoozZ8VbLTgKBmC2mb9xdrPbR/Q4qMnXaxfm8TNNS&#10;2q2a2nUzTLguW5OxteA37Ey4PjjEgOqhCIOUQj3ESM13tRBDalep/dziAXtKXEC3sRTloW2/lABp&#10;R2o7DrGpuHtBdcpz2pTdgdJ2wM7MPB0cuzMtYfcTtTbXaXjSPrAOlM7f67xRe8A619fpBDvJrUCw&#10;bPXsKQtEAoNVRMaFEjkdKDS9taDSOuY9XcA6lAyHkuHXWTKkvbQbKXKV/bkjxcl0LLYTLZc76c4U&#10;KtomPChUhFcIz1ELSNuMqHeuj9lLmygZWxjv7lXQeNdapuuVaHwYI4FVQY13rCd0fA8H7ncjV+9X&#10;w4uPPipzq2Ms3qmWCKYgxvvU0xhLFiyiWSwiJg8WK3g8i2c8B7EgJ4sVOQYueTPxPJ7wWMYST8Zk&#10;mnERMBmot0FXDZFnM3gYI/KMlhRBSZHn9GmF1VmoKFFwgSgLFfnkevBp2QiJypplV8pVKfLM5sOt&#10;5fbKpkdUEXlmn3KoWH6aZ7YE+OXy0zGKbThdQeSZzYNXAh5loWLl0/JQsSJH2diICrOzUHFeQ+SZ&#10;zcd/S2ZnMyOqiDyzKwKZTYyQKLhkNvWFJWZXtkg2LwINp+EWycdFhDokmxVRxeOVCOebCinK5kSg&#10;ib5CkOd1rESyIREQoC0iuHXf8gy5eogs0dMlzIE4y+0QGSewOBBMFfcOOJaM4sZ02UEHHJuAwc1z&#10;74BD1Bnc+hHb4EN4XzuJSeqQGCl99tgqbUbqSZJLKLZ9ZOaPd65ZOKQTazfLDw8jGoN7NEIbHf53&#10;8/poczR6//rovfiIFE4qLP1JZ1hgJDjxAfUdJT7oZ6xHOntdy3woXEpvWbBsTwmaLdC1HW6/2lNz&#10;HxJa286zH+0pQJo9aHfsapGpDUTWFZ/YTqKQ3wigzvcpFGhrhfuaAMKZkhaUpVrarcv6hR1cei6r&#10;A0VDZ/GNneSOQnUOyuob56YPbfHsKYuo1Heg7LhYG5dytZNq0RVCM3qL97LYHSAxV9uR2/Zp9tRP&#10;FLkR7wi7VX7FH0NqZ0jtfKWpHdjg3dQO75dnT+3M6ZJXqBykeFjNbbsAaGYCdwGYKj0otUNnq/QI&#10;u693+tQObh+m2EPJiFM7XKMO8PjcDrd9BXh8xHDKzWzSHOjp8XkHCRgKcnxshplS4Wf5QFjSIAWa&#10;LDIbU+Ir+CwfB1fIydI7NA80RJQneCRrVZBE/ryLFivfluV45LKLcs1Iye+ByrO7tvzQ2w5V9QM9&#10;y3nUVyAB6E13qBARxrzyXNeycPmFFECkL+RzmsH6ZckeEFQRcM/3mmRm6Z4JBCbeK57v2AjhB2YJ&#10;H4zAizF5tldEgSYYJB5owqeQqizhww2t5bZDzWuLyAsCrPQQqQ8TyGCg/kCF+IMjRtI0EjLGs3vw&#10;KziGoZ/iYdciRis4d2JBCc7anbZ6F1ongtMyUhuVTfrfado1vx1u+wMdcmMe4CvlAFNy62tgiRkW&#10;G9hTsZEGArbOdA1KQxOYdi5V36onbdUEVcFoNChj4yRoFYysCNHW5psseid0lIhphxl48RAKDaHQ&#10;VxoKYY/shkK8Ef4fQiHZ3NPJ7hlG8vX4EgXbgQeFQuQDidbykYePhChkkJFqHsJ7iVzLKZH4MChG&#10;kvmHVH0rkXinnKcCc5bMU+JdQ64El0i8Z4j56dH3eGec47oSi3cLpzxNu6Ali38qaLLoRy6WKPHs&#10;wd4s9JFJ4SUez+HKUvc5nAU9FSyexdvFhjIfPObfp8eMpUOt5YBKAjYQuYVQHVEhQWy/uWg1p5Ai&#10;dzgbBmZukj3FXdIZjOZg2o/2FCDN6qfqoP1qT4EimvE+9LQ308ECJUqx6igp7Z1BeYqq+b6cV0bx&#10;MNPsW7h9EInQwuPgHOhzexyYZSa1PYyUZM9im3w9pQ4gcjlmqe32YJ9jMpUaorfk3us4nVNS6Uym&#10;anqgzDICCWWVAly7zkeAydtGvc2wpMlbR+CIafIuCCeVAoK8gcw+7o9nIw82HbygZDxo1erWA2zs&#10;JBUEUdeCqOSrjFQ1uujh7VufXxNLZhcEZHfaDtMlH9YfVzz5h7Se3E77m8+qoXMAu7Efy9+za+JT&#10;ncw+OUOOCo7IVhNbh3MalX+QHq4cafNqmG/nkTxUTQlXjup5BcxRTonFK+Bz7uFly+Zf5NUvTzss&#10;sXjle07atzw26HUvN1uXWHz8x1e4lFh8/MdRZIkli/8qJ3Oz+I8P1QZ4vJVDF2z0UVn8R3WTAI3n&#10;sHSlFhzODsJSK3GAxrP4OD5QSZNwUvWlgsbzmIPjksdoqOmhyWpdfK9aiSYrdcXUZF3NCOcjFmdl&#10;rpjF2fFXyFaIxktxZcVpbnXiH9/xFnyV53FFArMCV7xUWX2rsh2yfuZ4a2btzJW9Se176atiMc6a&#10;mSuKIrsBL97iWStzRWtRC1WipoLGs5iH2ZbbIetjrnyUF+MTqnCXaCjWTNTELM66mHmUbYDGszhe&#10;8KyJGe3yITVeVVTkL+thxlWSIR7P48p+yC6543vpgs/yyqKyPelcYeIgDshE9OTX28WrlV1ux+X6&#10;kp7saruK8soutqvh8Xyu6FJqlkvfVcPj+VxR7dQT2cXj+VyxNBgHu8VT4XN2lV3F8tFYvkRPZd1p&#10;sraHifRpdoldRQ6zK+wqbgG1LqZ3VfYFnTdNMBUnBcdMtzCVbZpdXVdxmbKL6ypaI7u2ruLAURdV&#10;otkpsT9epFk9PACpRtR3aS2i7a5x8toIejhpQKlWijfsRqnhBrXqwQTocZKZb/akQXXraRP3Jay8&#10;JNHbm0/HsF3CmO8DrvPAL2Gz9wKHOaFlSk0GbWKGG9Rq8q5zFy7TSIU2I5/lBrWD84gIoSiLCG8u&#10;SiLSr5ANaQDEu2pFKIWD2y8SZ2k/e0rpyKCsKm+/2lOh4HLgnZ3S0TmSJ4DqDN8wqPbZBR1y0Wlg&#10;0nvdOudZ7LxO+412OVC7IKe34MH2triqctSDgpMGfrUXiDxLALXXh1xdALXrf3qYhavtkBtbYXvK&#10;SlNQQWvY/DyKhPpAIjNtRlnlsvk6PUPUpoli9i5NlB/o8olyIwBqc1xdjPbaUVoImDpioDdE9aBk&#10;c3UqwZSlozd2RF2AzHSZBNhTJYGBOhtQd3z7dboy7dcJUEfDyPJJoa8qwgrUXhoVhLZMKVBbEgRI&#10;5j9WaZKvS9bfOG1P4bgCtZkpHE+X3hgGe/q16/QxyibujBFSgUr2095jT3kfJXUhdojyWlpRBR0q&#10;tAklm6ZzA5/uv854I93KMACtN6pWgDFpQsnySI6lutCqqzpQqvZ6UKJBe1Cyjh0o1es9qL3eqNam&#10;wy81XB3e22Cs9h5Te9qRCbXNHflSO9+RVfUZOnKv/kdnD9nALvP9be/YU/aQ+kWdnW1QbSWhw786&#10;+kZ9v47qMn+zvUIGtbu3n6/dZygyw9I8fqUNxvBkd4vMbO6fu8g8T1O0oLShrbc1Zr7TmLp90vHw&#10;g4rMVGeZys7whd0sRcnnx2BimI74rCVVNgI0MJcp04mL7nB4rETjM+7okw3xQF0nPDK/psTjM8E8&#10;TymgByYk4ZmMeTRPicin3Dl1HyDyKXcdF1Migqe7fR0ngwNMeb15SmWbgEn5cUueFxTh8vwGlgqu&#10;jOOnVBSNcHmeY6pbBZfn+oSPNka4Mr5zaTT6Rs/46YSKQRGujPVjPp5asj6rQuOW4BhXVoeuySd5&#10;YElopKMtICurRcuQ8oAqz/kpl5ciVJ7zMqk8QOUZDySVD/SMd0sIt25o/P59Nn5XE7t0YBlm4Q80&#10;sxhSijTmAT3utLn47CP2T5RilJC2OydYAo/O1dx611RnoImGTbA9zRhMU1g6ya4ahKkzCu3cxDbR&#10;kSyqc6voJlThpKxKD186stjOIUKHC75xOyKwW9w7HKauXSIvrZfFFfaU+AJ6lcGgkVthLssGsOWs&#10;A2+G443D8cavNPqAYO9EH+K5P3v0QW1qpAjOxzvRB/WI8OlGS8EfHHxM4F/tBBY++JhSXx+673ZA&#10;Mp9MDhkUaDJnmPzEEo33x3B6gM4qFGi8N0ZDYUss3hXj67wDLLuOWInFe7/zCi3e96WDkiWWLOYA&#10;HfE3ZUHH9qOg/Qa3cG+3ENw6zD0hMSH3BKtY905kifGuWv2TIg/aq20bS63pgLKiv5lMe4rppPvF&#10;C5O4raAJ0Fwwta0rf1rxvsG6Dpep/ZrcHq49/vTq0+bup9/q4mOajymW9ofHm8eH0Q/Lm9Xm4fNy&#10;9L//s/rl0+p+pZPnY8M7ul1fXEONLL/fbNZP18vFFW5nlu2Z/Qv0f/a6QhRTC8/OKJaxzblNB07H&#10;85MTWGm2yueY9ZTGIJpltru49bpuJKofry4WN3g8sNrhC0ZJ/6TM3uLqP5MJ/nlxM3pxNjmXYkMO&#10;lIwwA53MUglEUdJ217vCCX92aOp+8+n9xc1mhH/19dE7/o+66xmYnK2aTejr2zguxifj4zcRjs36&#10;8faK/Qdairf698NidSN/g8ybW0K+/PgRI1kRbzLw8gv9yf/8y8PocbN6ffS379+djM+OZ+cvsByz&#10;F8ezt+MXP5y/u3jx/cXk9PTs7Q8XP7yd/J0InRy/ul5dXS1v3zLOe72nG//8kHt2E4FEFdZvufnp&#10;+uppdLWie9hnJ3PKZ12tMEZ2ejam/xyNFjefbl8ffXjYYLrs+uE/Vg/XP10v7nAfvLLTr8L5Kf1X&#10;OZiw83Up7sXu+nL9NoH4AlaBk8Y1vqmchFuuKn/48v7LaHWFbcCOI0m+nBMjsoia0c/LDf64Xm9+&#10;ORo9bRZ3r4/u//q42CyPRv/kc8SsfJ4+QfXg8z6BsuvVhzeLh4X///j76e7Vcrq+Xt9cLTff/Z8A&#10;AAAA//8DAFBLAwQUAAYACAAAACEAvSZUj94AAAAJAQAADwAAAGRycy9kb3ducmV2LnhtbEyPwU7D&#10;MAyG70i8Q2QkbizNoNMoTadpAk4TEhsS4pY1Xlutcaoma7u3x5zY8fdn/f6crybXigH70HjSoGYJ&#10;CKTS24YqDV/7t4cliBANWdN6Qg0XDLAqbm9yk1k/0icOu1gJLqGQGQ11jF0mZShrdCbMfIfE7Oh7&#10;ZyLHvpK2NyOXu1bOk2QhnWmIL9Smw02N5Wl3dhreRzOuH9XrsD0dN5efffrxvVWo9f3dtH4BEXGK&#10;/8vwp8/qULDTwZ/JBtFyXrB51DB/SkEwT5XiwYHB8jkFWeTy+oPiFwAA//8DAFBLAQItABQABgAI&#10;AAAAIQC2gziS/gAAAOEBAAATAAAAAAAAAAAAAAAAAAAAAABbQ29udGVudF9UeXBlc10ueG1sUEsB&#10;Ai0AFAAGAAgAAAAhADj9If/WAAAAlAEAAAsAAAAAAAAAAAAAAAAALwEAAF9yZWxzLy5yZWxzUEsB&#10;Ai0AFAAGAAgAAAAhAIlNnpuIXgAAH4QCAA4AAAAAAAAAAAAAAAAALgIAAGRycy9lMm9Eb2MueG1s&#10;UEsBAi0AFAAGAAgAAAAhAL0mVI/eAAAACQEAAA8AAAAAAAAAAAAAAAAA4mAAAGRycy9kb3ducmV2&#10;LnhtbFBLBQYAAAAABAAEAPMAAADtYQAAAAA=&#10;">
            <v:group id="Grup 23563" o:spid="_x0000_s1060" style="position:absolute;top:190;width:8001;height:10287" coordorigin="517,1382" coordsize="2183,2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A4NMYAAADeAAAADwAAAGRycy9kb3ducmV2LnhtbESPQYvCMBSE7wv7H8Jb&#10;8LamtSjSNYqIigcRVgXZ26N5tsXmpTSxrf/eCMIeh5n5hpktelOJlhpXWlYQDyMQxJnVJecKzqfN&#10;9xSE88gaK8uk4EEOFvPPjxmm2nb8S+3R5yJA2KWooPC+TqV0WUEG3dDWxMG72sagD7LJpW6wC3BT&#10;yVEUTaTBksNCgTWtCspux7tRsO2wWybxut3frqvH32l8uOxjUmrw1S9/QHjq/X/43d5pBaNkPEng&#10;dSdcATl/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MDg0xgAAAN4A&#10;AAAPAAAAAAAAAAAAAAAAAKoCAABkcnMvZG93bnJldi54bWxQSwUGAAAAAAQABAD6AAAAnQMAAAAA&#10;">
              <v:shape id="Freeform 11" o:spid="_x0000_s1061" style="position:absolute;left:1710;top:2049;width:406;height:352;visibility:visible;mso-wrap-style:square;v-text-anchor:top" coordsize="812,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HFQsgA&#10;AADeAAAADwAAAGRycy9kb3ducmV2LnhtbESPT2vCQBTE74V+h+UJvdWNVoNGVxGrtCeh/kG9vWZf&#10;k9Ds25BdY/z2XaHgcZiZ3zDTeWtK0VDtCssKet0IBHFqdcGZgv1u/ToC4TyyxtIyKbiRg/ns+WmK&#10;ibZX/qJm6zMRIOwSVJB7XyVSujQng65rK+Lg/djaoA+yzqSu8RrgppT9KIqlwYLDQo4VLXNKf7cX&#10;o+BjtTqc3pvvUXw8juOb3wyXvDgr9dJpFxMQnlr/CP+3P7WC/tswHsD9TrgCcv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AcVCyAAAAN4AAAAPAAAAAAAAAAAAAAAAAJgCAABk&#10;cnMvZG93bnJldi54bWxQSwUGAAAAAAQABAD1AAAAjQMAAAAA&#10;" path="m2,479l80,420,95,403r12,-19l116,363r8,-21l127,321r4,-23l137,279r8,-23l165,230r23,-21l211,190r25,-17l261,159r24,-13l310,133r25,-17l487,19,511,7,534,2,555,r21,2l593,9r15,10l624,32r11,13l665,51r33,11l726,79r23,25l764,137r8,38l764,222r-19,57l780,291r20,20l812,338r,30l802,401r-11,26l776,448r-19,12l762,481r4,19l764,515r-3,17l751,545r-15,12l715,566r-27,6l677,600r-25,23l618,638r-42,10l530,650r-47,l437,648r-68,19l340,684r-34,11l274,699r-34,l203,697r-34,-5l135,684,84,703,,618,2,479xe" fillcolor="#ffc283" strokeweight=".04411mm">
                <v:path arrowok="t" o:connecttype="custom" o:connectlocs="40,210;54,192;62,171;66,149;73,128;94,105;118,87;143,73;168,58;256,4;278,0;297,5;312,16;333,26;363,40;382,69;382,111;390,146;406,169;401,201;388,224;381,241;382,258;376,273;358,283;339,300;309,319;265,325;219,324;170,342;137,350;102,349;68,342;0,309" o:connectangles="0,0,0,0,0,0,0,0,0,0,0,0,0,0,0,0,0,0,0,0,0,0,0,0,0,0,0,0,0,0,0,0,0,0"/>
              </v:shape>
              <v:shape id="Freeform 12" o:spid="_x0000_s1062" style="position:absolute;left:751;top:3011;width:405;height:659;visibility:visible;mso-wrap-style:square;v-text-anchor:top" coordsize="810,1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4S/8YA&#10;AADeAAAADwAAAGRycy9kb3ducmV2LnhtbESP3WqDQBSE7wN5h+UUepesSZsQrKskgqXQ3uTnAU7d&#10;UxXds+Ju1L59t1Do5TAz3zBJNptOjDS4xrKCzToCQVxa3XCl4HYtVgcQziNr7CyTgm9ykKXLRYKx&#10;thOfabz4SgQIuxgV1N73sZSurMmgW9ueOHhfdjDogxwqqQecAtx0chtFe2mw4bBQY095TWV7uRsF&#10;nwfz2na28u+bYvw4PY957yhX6vFhPr6A8DT7//Bf+00r2D7t9jv4vROu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4S/8YAAADeAAAADwAAAAAAAAAAAAAAAACYAgAAZHJz&#10;L2Rvd25yZXYueG1sUEsFBgAAAAAEAAQA9QAAAIsDAAAAAA==&#10;" path="m99,l74,38,51,91,32,127r-9,28l19,154r4,1l23,161r-10,8l11,182,7,205,6,228,2,306r,51l,374r2,27l26,462r37,72l118,817r2,61l121,939r2,62l127,1064r2,61l127,1190r-4,62l116,1317r572,l677,1258r-4,-59l675,1138r4,-62l686,1013r10,-63l701,885r6,-60l766,479r21,-80l802,325r8,-71l810,188,800,129,783,78,755,34,715,5,99,xe" fillcolor="#ababab" strokeweight=".04411mm">
                <v:path arrowok="t" o:connecttype="custom" o:connectlocs="50,0;37,19;26,46;16,64;12,78;10,77;12,78;12,81;7,85;6,91;4,103;3,114;1,153;1,179;0,187;1,201;13,231;32,267;59,409;60,439;61,470;62,501;64,532;65,563;64,595;62,626;58,659;344,659;339,629;337,600;338,569;340,538;343,507;348,475;351,443;354,413;383,240;394,200;401,163;405,127;405,94;400,65;392,39;378,17;358,3;50,0" o:connectangles="0,0,0,0,0,0,0,0,0,0,0,0,0,0,0,0,0,0,0,0,0,0,0,0,0,0,0,0,0,0,0,0,0,0,0,0,0,0,0,0,0,0,0,0,0,0"/>
              </v:shape>
              <v:shape id="Freeform 13" o:spid="_x0000_s1063" style="position:absolute;left:773;top:3009;width:377;height:131;visibility:visible;mso-wrap-style:square;v-text-anchor:top" coordsize="754,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ulcYA&#10;AADeAAAADwAAAGRycy9kb3ducmV2LnhtbESPQWvCQBSE7wX/w/KE3ppNlQYTXaVEBA891OgPeGaf&#10;2dDs25DdxvTfu4VCj8PMfMNsdpPtxEiDbx0reE1SEMS10y03Ci7nw8sKhA/IGjvHpOCHPOy2s6cN&#10;Ftrd+URjFRoRIewLVGBC6AspfW3Iok9cTxy9mxsshiiHRuoB7xFuO7lI00xabDkuGOypNFR/Vd9W&#10;we2U5q52n+XHZCr0++X1nOurUs/z6X0NItAU/sN/7aNWsFi+ZRn83olX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ZulcYAAADeAAAADwAAAAAAAAAAAAAAAACYAgAAZHJz&#10;L2Rvd25yZXYueG1sUEsFBgAAAAAEAAQA9QAAAIsDAAAAAA==&#10;" path="m,112r39,27l83,163r44,23l173,207r49,17l270,239r51,12l372,258r50,2l471,258r49,-7l572,237r47,-19l665,194r46,-31l754,123,743,89,722,57,697,28,667,9,62,,41,24,26,51,11,82,,112xe" fillcolor="black" strokeweight=".04411mm">
                <v:path arrowok="t" o:connecttype="custom" o:connectlocs="0,56;20,70;42,82;64,94;87,104;111,113;135,120;161,126;186,130;211,131;236,130;260,126;286,119;310,110;333,98;356,82;377,62;372,45;361,29;349,14;334,5;31,0;21,12;13,26;6,41;0,56" o:connectangles="0,0,0,0,0,0,0,0,0,0,0,0,0,0,0,0,0,0,0,0,0,0,0,0,0,0"/>
              </v:shape>
              <v:shape id="Freeform 14" o:spid="_x0000_s1064" style="position:absolute;left:586;top:1382;width:715;height:463;visibility:visible;mso-wrap-style:square;v-text-anchor:top" coordsize="1432,9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QfYccA&#10;AADeAAAADwAAAGRycy9kb3ducmV2LnhtbESPQWvCQBSE7wX/w/KE3nSjoi2pq5RSq1B7aJpLb4/s&#10;azaYfZtmNzH+e7cg9DjMzDfMejvYWvTU+sqxgtk0AUFcOF1xqSD/2k0eQfiArLF2TAou5GG7Gd2t&#10;MdXuzJ/UZ6EUEcI+RQUmhCaV0heGLPqpa4ij9+NaiyHKtpS6xXOE21rOk2QlLVYcFww29GKoOGWd&#10;VbDM+v7j7X1/NDm+Zr+cd9+N75S6Hw/PTyACDeE/fGsftIL5Yrl6gL878QrIz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kH2HHAAAA3gAAAA8AAAAAAAAAAAAAAAAAmAIAAGRy&#10;cy9kb3ducmV2LnhtbFBLBQYAAAAABAAEAPUAAACMAwAAAAA=&#10;" path="m177,926l158,846,139,762,124,679,114,591r-4,-85l112,416r10,-85l139,245,105,232,80,217,61,196,48,173,36,148,27,122,15,97,,74,21,89r21,16l63,122r19,17l105,154r20,11l148,173r23,l152,29r80,135l325,29r-7,116l369,108,420,80,472,59,527,44,578,30r55,-9l688,11,747,,681,70r47,4l772,82r44,9l859,103r40,13l939,129r42,12l1023,152r42,10l1108,171r46,4l1203,177r52,-4l1308,165r59,-13l1432,131r-14,27l1401,181r-19,22l1357,222r-24,16l1304,249r-26,6l1249,259r23,79l1289,416r9,84l1304,584r,85l1300,757r-9,85l1278,926r-1101,xe" fillcolor="#850202" strokeweight=".04411mm">
                <v:path arrowok="t" o:connecttype="custom" o:connectlocs="79,423;62,340;55,253;61,166;52,116;30,98;18,74;7,49;10,45;31,61;52,77;74,87;76,15;162,15;184,54;236,30;289,15;344,6;340,35;385,41;429,52;469,65;511,76;553,86;601,89;653,83;715,66;700,91;678,111;651,125;624,130;644,208;651,292;649,379;638,463" o:connectangles="0,0,0,0,0,0,0,0,0,0,0,0,0,0,0,0,0,0,0,0,0,0,0,0,0,0,0,0,0,0,0,0,0,0,0"/>
              </v:shape>
              <v:shape id="Freeform 15" o:spid="_x0000_s1065" style="position:absolute;left:517;top:2276;width:1263;height:940;visibility:visible;mso-wrap-style:square;v-text-anchor:top" coordsize="2527,1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iCy8QA&#10;AADeAAAADwAAAGRycy9kb3ducmV2LnhtbERPy4rCMBTdC/MP4Q6403QUZahG8YGiDC6so+trc23L&#10;NDelidr+vVkMuDyc93TemFI8qHaFZQVf/QgEcWp1wZmC39Om9w3CeWSNpWVS0JKD+eyjM8VY2ycf&#10;6ZH4TIQQdjEqyL2vYildmpNB17cVceButjboA6wzqWt8hnBTykEUjaXBgkNDjhWtckr/krtRsL4v&#10;j6P9UJ/O6SG5tm12Wf5sjVLdz2YxAeGp8W/xv3unFQyGo3HYG+6EK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4gsvEAAAA3gAAAA8AAAAAAAAAAAAAAAAAmAIAAGRycy9k&#10;b3ducmV2LnhtbFBLBQYAAAAABAAEAPUAAACJAwAAAAA=&#10;" path="m1010,232r169,29l1247,386r105,6l1365,418r76,6l1456,399r63,-13l1582,371r61,-19l1704,331r60,-23l1825,283r61,-26l1947,228r59,-28l2067,171r59,-30l2186,110r59,-26l2306,55r61,-28l2428,r-17,38l2403,74r-4,36l2407,145r13,30l2445,202r36,19l2527,232,2329,392,2107,548r-118,11l1605,787r-69,31l1470,827r-67,l1339,833r-18,32l1348,916r-4,46l1318,1008r-38,49l1287,1137r,61l1280,1245r-12,35l1251,1308r-19,25l1215,1359r-17,35l1175,1498r-19,19l1135,1529r-11,5l1105,1544r-21,7l1065,1557r-10,2l1036,1567r-21,2l994,1572r-20,2l953,1576r-23,2l907,1580r-23,l861,1580r-22,-4l816,1574r-23,-2l770,1569r-21,-4l728,1559r-21,-4l686,1548r-19,-6l648,1536r-15,-9l612,1517r-19,-11l574,1489,529,1308r-10,-34l508,1245r-12,-28l489,1186r-2,-32l491,1114r15,-49l534,1008,489,850,339,1053r-31,54l302,1148r14,37l344,1221r17,19l377,1293r70,65l439,1416r93,107l525,1540r-13,32l502,1591r-9,19l494,1614r-7,17l487,1641r-8,11l475,1671r-1,21l472,1715r-2,21l470,1757r,23l470,1804r,25l470,1854r,26l325,1664,67,1293,38,1247,17,1209,6,1175,,1145r6,-33l17,1080r21,-36l67,1002,95,962r27,-32l148,897r29,-30l204,829r28,-44l259,730r26,-65l506,386,728,209r282,23xe" strokeweight=".04411mm">
                <v:path arrowok="t" o:connecttype="custom" o:connectlocs="623,193;720,212;791,186;882,154;973,114;1063,71;1153,28;1205,19;1203,73;1240,111;1053,274;768,409;669,417;672,481;643,569;634,640;607,680;578,759;552,772;527,780;497,786;465,789;430,790;396,786;364,780;333,771;306,759;264,654;248,609;245,557;244,425;151,574;180,620;219,708;256,786;247,807;239,826;236,858;235,890;235,927;33,647;3,588;8,540;47,481;88,434;129,365;364,105" o:connectangles="0,0,0,0,0,0,0,0,0,0,0,0,0,0,0,0,0,0,0,0,0,0,0,0,0,0,0,0,0,0,0,0,0,0,0,0,0,0,0,0,0,0,0,0,0,0,0"/>
              </v:shape>
              <v:shape id="Freeform 16" o:spid="_x0000_s1066" style="position:absolute;left:911;top:2430;width:151;height:611;visibility:visible;mso-wrap-style:square;v-text-anchor:top" coordsize="302,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QcgA&#10;AADeAAAADwAAAGRycy9kb3ducmV2LnhtbESP3WrCQBSE7wu+w3IEb4puklLR6CptUCilCP4geHfI&#10;HpNg9mzIriZ9+26h0MthZr5hluve1OJBrassK4gnEQji3OqKCwWn43Y8A+E8ssbaMin4Jgfr1eBp&#10;iam2He/pcfCFCBB2KSoovW9SKV1ekkE3sQ1x8K62NeiDbAupW+wC3NQyiaKpNFhxWCixoayk/Ha4&#10;GwUuis/vn5ek39jdc2eyeR5fsy+lRsP+bQHCU+//w3/tD60geXmdzuH3TrgCcv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P6OZByAAAAN4AAAAPAAAAAAAAAAAAAAAAAJgCAABk&#10;cnMvZG93bnJldi54bWxQSwUGAAAAAAQABAD1AAAAjQMAAAAA&#10;" path="m23,4l236,,166,105r17,32l190,169r-3,33l175,232r6,93l187,420r9,99l207,620r14,99l242,817r26,94l302,1002,162,1221,,1008,17,911,33,814r9,-95l52,624r7,-97l65,432r6,-97l80,241,67,207,63,171r4,-36l80,105,23,4xe" fillcolor="#850285" strokeweight=".04411mm">
                <v:path arrowok="t" o:connecttype="custom" o:connectlocs="12,2;118,0;83,53;92,69;95,85;94,101;88,116;91,163;94,210;98,260;104,310;111,360;121,409;134,456;151,501;81,611;0,504;9,456;17,407;21,360;26,312;30,264;33,216;36,168;40,121;34,104;32,86;34,68;40,53;12,2" o:connectangles="0,0,0,0,0,0,0,0,0,0,0,0,0,0,0,0,0,0,0,0,0,0,0,0,0,0,0,0,0,0"/>
              </v:shape>
              <v:line id="Line 17" o:spid="_x0000_s1067" style="position:absolute;visibility:visible" from="951,2482" to="993,2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O08cAAADeAAAADwAAAGRycy9kb3ducmV2LnhtbESPzWrCQBSF90LfYbiFbkqdGGmV1FFE&#10;SLWtm2gQ3F0yt0kwcydkRo1v7ywKLg/nj2+26E0jLtS52rKC0TACQVxYXXOpIN+nb1MQziNrbCyT&#10;ghs5WMyfBjNMtL1yRpedL0UYYZeggsr7NpHSFRUZdEPbEgfvz3YGfZBdKXWH1zBuGhlH0Yc0WHN4&#10;qLClVUXFaXc2CtJ4nWcH/Dnm/Tb7ct/55DXd/ir18twvP0F46v0j/N/eaAXx+H0SAAJOQAE5v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PA7TxwAAAN4AAAAPAAAAAAAA&#10;AAAAAAAAAKECAABkcnMvZG93bnJldi54bWxQSwUGAAAAAAQABAD5AAAAlQMAAAAA&#10;" strokeweight=".04411mm"/>
              <v:line id="Line 18" o:spid="_x0000_s1068" style="position:absolute;flip:y;visibility:visible" from="951,2546" to="999,2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J+dMoAAADeAAAADwAAAGRycy9kb3ducmV2LnhtbESPQWvCQBSE74X+h+UVehHdGNFK6ioS&#10;WqhebNVLb6/Zl2xq9m3IbjX213cLhR6HmfmGWax624gzdb52rGA8SkAQF07XXCk4Hp6HcxA+IGts&#10;HJOCK3lYLW9vFphpd+E3Ou9DJSKEfYYKTAhtJqUvDFn0I9cSR690ncUQZVdJ3eElwm0j0ySZSYs1&#10;xwWDLeWGitP+yyr4LF/TyXc5+xgczdMGd4d8sH3Plbq/69ePIAL14T/8137RCtLJ9GEMv3fiFZDL&#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6An50ygAAAN4AAAAPAAAA&#10;AAAAAAAAAAAAAKECAABkcnMvZG93bnJldi54bWxQSwUGAAAAAAQABAD5AAAAmAMAAAAA&#10;" strokeweight=".04411mm"/>
              <v:shape id="Freeform 19" o:spid="_x0000_s1069" style="position:absolute;left:1608;top:2323;width:85;height:139;visibility:visible;mso-wrap-style:square;v-text-anchor:top" coordsize="169,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5cVsUA&#10;AADeAAAADwAAAGRycy9kb3ducmV2LnhtbESP0WrCQBRE3wv+w3IF3+rGiK1EVxGtIL416Qdcs9ck&#10;mL0bsltd/fpuQfBxmJkzzHIdTCuu1LvGsoLJOAFBXFrdcKXgp9i/z0E4j6yxtUwK7uRgvRq8LTHT&#10;9sbfdM19JSKEXYYKau+7TEpX1mTQjW1HHL2z7Q36KPtK6h5vEW5amSbJhzTYcFyosaNtTeUl/zUK&#10;Zu2l2OXhqzkdT/ujDNWuOKQPpUbDsFmA8BT8K/xsH7SCdDr7TOH/Tr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lxWxQAAAN4AAAAPAAAAAAAAAAAAAAAAAJgCAABkcnMv&#10;ZG93bnJldi54bWxQSwUGAAAAAAQABAD1AAAAigMAAAAA&#10;" path="m38,l13,44,2,88,,128r7,39l30,204r32,30l108,261r61,17e" filled="f" strokeweight=".04411mm">
                <v:path arrowok="t" o:connecttype="custom" o:connectlocs="19,0;7,22;1,44;0,64;4,84;15,102;31,117;54,131;85,139" o:connectangles="0,0,0,0,0,0,0,0,0"/>
              </v:shape>
              <v:line id="Line 20" o:spid="_x0000_s1070" style="position:absolute;flip:x;visibility:visible" from="684,2984" to="737,3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xFmMoAAADeAAAADwAAAGRycy9kb3ducmV2LnhtbESPQUvDQBSE70L/w/IKvRS7MaFVYrdF&#10;QoXai9r24u2ZfclGs29Ddm2jv74rCB6HmfmGWa4H24oT9b5xrOBmloAgLp1uuFZwPDxe34HwAVlj&#10;65gUfJOH9Wp0tcRcuzO/0mkfahEh7HNUYELocil9aciin7mOOHqV6y2GKPta6h7PEW5bmSbJQlps&#10;OC4Y7KgwVH7uv6yCj+olzX6qxfv0aDZP+Hwopru3QqnJeHi4BxFoCP/hv/ZWK0iz+W0Gv3fiFZCr&#10;C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lnEWYygAAAN4AAAAPAAAA&#10;AAAAAAAAAAAAAKECAABkcnMvZG93bnJldi54bWxQSwUGAAAAAAQABAD5AAAAmAMAAAAA&#10;" strokeweight=".04411mm"/>
              <v:line id="Line 21" o:spid="_x0000_s1071" style="position:absolute;flip:x;visibility:visible" from="969,3390" to="972,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Xd7MkAAADeAAAADwAAAGRycy9kb3ducmV2LnhtbESPT0vDQBTE74LfYXlCL8VuTG2V2G2R&#10;UMH20r8Xb8/sSzaafRuyaxv99G5B8DjMzG+Y2aK3jThR52vHCu5GCQjiwumaKwXHw8vtIwgfkDU2&#10;jknBN3lYzK+vZphpd+YdnfahEhHCPkMFJoQ2k9IXhiz6kWuJo1e6zmKIsquk7vAc4baRaZJMpcWa&#10;44LBlnJDxef+yyr4KLfp+Kecvg+PZrnCzSEfrt9ypQY3/fMTiEB9+A//tV+1gnQ8ebiHy514BeT8&#10;F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p13ezJAAAA3gAAAA8AAAAA&#10;AAAAAAAAAAAAoQIAAGRycy9kb3ducmV2LnhtbFBLBQYAAAAABAAEAPkAAACXAwAAAAA=&#10;" strokeweight=".04411mm"/>
              <v:rect id="Rectangle 22" o:spid="_x0000_s1072" style="position:absolute;left:929;top:3049;width:138;height: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zYsQA&#10;AADeAAAADwAAAGRycy9kb3ducmV2LnhtbESPQWsCMRSE74X+h/CE3mpWRVtWo5SC0pPi2kOPj81z&#10;s5i8LEmqu//eFAoeh5n5hlltemfFlUJsPSuYjAsQxLXXLTcKvk/b13cQMSFrtJ5JwUARNuvnpxWW&#10;2t/4SNcqNSJDOJaowKTUlVLG2pDDOPYdcfbOPjhMWYZG6oC3DHdWTotiIR22nBcMdvRpqL5Uv07B&#10;z8HMdsnasK9aM7gh9HRZHJV6GfUfSxCJ+vQI/7e/tILpbP42h787+Qr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aM2LEAAAA3gAAAA8AAAAAAAAAAAAAAAAAmAIAAGRycy9k&#10;b3ducmV2LnhtbFBLBQYAAAAABAAEAPUAAACJAwAAAAA=&#10;" fillcolor="#ffff14" strokeweight=".04411mm"/>
              <v:rect id="Rectangle 23" o:spid="_x0000_s1073" style="position:absolute;left:947;top:3062;width:106;height: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P6lsgA&#10;AADeAAAADwAAAGRycy9kb3ducmV2LnhtbESP3WrCQBSE7wXfYTlC73RTW42kriJCbYVS8Y/enmZP&#10;ssHs2ZDdavr23UKhl8PMfMPMl52txZVaXzlWcD9KQBDnTldcKjgdn4czED4ga6wdk4Jv8rBc9Htz&#10;zLS78Z6uh1CKCGGfoQITQpNJ6XNDFv3INcTRK1xrMUTZllK3eItwW8txkkylxYrjgsGG1obyy+HL&#10;Kjib4j0UL9tPtzNp9bYuNo/px0apu0G3egIRqAv/4b/2q1YwfpikU/i9E6+AXP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PQ/qWyAAAAN4AAAAPAAAAAAAAAAAAAAAAAJgCAABk&#10;cnMvZG93bnJldi54bWxQSwUGAAAAAAQABAD1AAAAjQMAAAAA&#10;" fillcolor="black" strokeweight=".04411mm"/>
              <v:shape id="Freeform 24" o:spid="_x0000_s1074" style="position:absolute;left:1812;top:2078;width:243;height:191;visibility:visible;mso-wrap-style:square;v-text-anchor:top" coordsize="487,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OrRMYA&#10;AADeAAAADwAAAGRycy9kb3ducmV2LnhtbESPX2vCMBTF3wd+h3AHvs1kitNVo8hg4tumm7O+XZpr&#10;W2xuShNr9+2NMNjj4fz5cebLzlaipcaXjjU8DxQI4syZknMN31/vT1MQPiAbrByThl/ysFz0HuaY&#10;GHflLbW7kIs4wj5BDUUIdSKlzwqy6AeuJo7eyTUWQ5RNLk2D1zhuKzlU6kVaLDkSCqzpraDsvLvY&#10;CDm/rg/HH6U+K5u2+DHa2HSfat1/7FYzEIG68B/+a2+MhuFoPJnA/U6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OrRMYAAADeAAAADwAAAAAAAAAAAAAAAACYAgAAZHJz&#10;L2Rvd25yZXYueG1sUEsFBgAAAAAEAAQA9QAAAIsDAAAAAA==&#10;" path="m,256l19,230,38,209,59,190,80,175r21,-12l124,154r27,-4l177,148,343,24,371,5,400,r28,3l453,17r17,19l481,57r6,21l485,87r-4,8l481,104r-1,10l478,125r-4,10l470,144r-6,10l459,163r-6,12l442,186r-10,9l421,203r-12,8l396,218r-10,4l377,222r-12,4l310,228,251,218r8,29l261,272r-4,24l250,317r-10,21l227,355r-14,13l202,382e" filled="f" strokeweight=".04411mm">
                <v:path arrowok="t" o:connecttype="custom" o:connectlocs="0,128;9,115;19,105;29,95;40,88;50,82;62,77;75,75;88,74;171,12;185,3;200,0;214,2;226,9;235,18;240,29;243,39;242,44;240,48;240,52;240,57;239,63;237,68;235,72;232,77;229,82;226,88;221,93;216,98;210,102;204,106;198,109;193,111;188,111;182,113;155,114;125,109;129,124;130,136;128,148;125,159;120,169;113,178;106,184;101,191" o:connectangles="0,0,0,0,0,0,0,0,0,0,0,0,0,0,0,0,0,0,0,0,0,0,0,0,0,0,0,0,0,0,0,0,0,0,0,0,0,0,0,0,0,0,0,0,0"/>
              </v:shape>
              <v:shape id="Freeform 25" o:spid="_x0000_s1075" style="position:absolute;left:1923;top:2189;width:161;height:79;visibility:visible;mso-wrap-style:square;v-text-anchor:top" coordsize="32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DJsQA&#10;AADeAAAADwAAAGRycy9kb3ducmV2LnhtbERPy2oCMRTdF/oP4Qrd1YxTWnU0irRY2qUPBHfXyXUm&#10;dnIzJNGZ/n2zKLg8nPd82dtG3MgH41jBaJiBIC6dNlwp2O/WzxMQISJrbByTgl8KsFw8Psyx0K7j&#10;Dd22sRIphEOBCuoY20LKUNZkMQxdS5y4s/MWY4K+ktpjl8JtI/Mse5MWDaeGGlt6r6n82V6tgvHH&#10;9WQOk271/Tn1eq3N4XI55ko9DfrVDESkPt7F/+4vrSB/eR2nvelOug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GAybEAAAA3gAAAA8AAAAAAAAAAAAAAAAAmAIAAGRycy9k&#10;b3ducmV2LnhtbFBLBQYAAAAABAAEAPUAAACJAwAAAAA=&#10;" path="m,143r30,9l59,156r28,2l114,156r25,-4l162,145r22,-10l205,124r19,-14l241,95,258,80,274,63,287,48,300,31,312,15,321,e" filled="f" strokeweight=".04411mm">
                <v:path arrowok="t" o:connecttype="custom" o:connectlocs="0,72;15,76;30,78;44,79;57,78;70,76;81,73;92,68;103,62;112,55;121,48;129,40;137,32;144,24;150,16;156,8;161,0" o:connectangles="0,0,0,0,0,0,0,0,0,0,0,0,0,0,0,0,0"/>
              </v:shape>
              <v:shape id="Freeform 26" o:spid="_x0000_s1076" style="position:absolute;left:1955;top:2269;width:135;height:36;visibility:visible;mso-wrap-style:square;v-text-anchor:top" coordsize="27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4PscA&#10;AADeAAAADwAAAGRycy9kb3ducmV2LnhtbESP0WrCQBRE3wv+w3KFvtWNKWqNriIFW6kPoukHXLPX&#10;JJq9G7JbE/++Kwg+DjNzhpkvO1OJKzWutKxgOIhAEGdWl5wr+E3Xbx8gnEfWWFkmBTdysFz0XuaY&#10;aNvynq4Hn4sAYZeggsL7OpHSZQUZdANbEwfvZBuDPsgml7rBNsBNJeMoGkuDJYeFAmv6LCi7HP6M&#10;gnE0Osa7r+128rNL17dOpm32fVbqtd+tZiA8df4ZfrQ3WkH8PppM4X4nXAG5+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6uD7HAAAA3gAAAA8AAAAAAAAAAAAAAAAAmAIAAGRy&#10;cy9kb3ducmV2LnhtbFBLBQYAAAAABAAEAPUAAACMAwAAAAA=&#10;" path="m,l,23,5,42,15,55r15,9l47,70r21,2l91,72r25,-2l138,64r25,-5l186,51r23,-7l228,38r17,-8l258,26r12,-5e" filled="f" strokeweight=".04411mm">
                <v:path arrowok="t" o:connecttype="custom" o:connectlocs="0,0;0,12;3,21;8,28;15,32;24,35;34,36;46,36;58,35;69,32;82,30;93,26;105,22;114,19;123,15;129,13;135,11" o:connectangles="0,0,0,0,0,0,0,0,0,0,0,0,0,0,0,0,0"/>
              </v:shape>
              <v:shape id="Freeform 27" o:spid="_x0000_s1077" style="position:absolute;left:1981;top:2306;width:71;height:31;visibility:visible;mso-wrap-style:square;v-text-anchor:top" coordsize="14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DJ8IA&#10;AADeAAAADwAAAGRycy9kb3ducmV2LnhtbESPy4rCMBSG98K8QzgD7jQ16iAdo8iAoCvxwqwPzZmm&#10;2JzUJlPr25uF4PLnv/Et172rRUdtqDxrmIwzEMSFNxWXGi7n7WgBIkRkg7Vn0vCgAOvVx2CJufF3&#10;PlJ3iqVIIxxy1GBjbHIpQ2HJYRj7hjh5f751GJNsS2lavKdxV0uVZV/SYcXpwWJDP5aK6+nfaaAb&#10;Kqk6u7f2YH43t7CrajXTevjZb75BROrjO/xq74wGNZ0vEkDCSSg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LEMnwgAAAN4AAAAPAAAAAAAAAAAAAAAAAJgCAABkcnMvZG93&#10;bnJldi54bWxQSwUGAAAAAAQABAD1AAAAhwMAAAAA&#10;" path="m4,l,25,4,42,19,53r21,8l65,63r28,l120,61r22,-2e" filled="f" strokeweight=".04411mm">
                <v:path arrowok="t" o:connecttype="custom" o:connectlocs="2,0;0,12;2,21;10,26;20,30;33,31;47,31;60,30;71,29" o:connectangles="0,0,0,0,0,0,0,0,0"/>
              </v:shape>
              <v:shape id="Freeform 28" o:spid="_x0000_s1078" style="position:absolute;left:841;top:2341;width:250;height:145;visibility:visible;mso-wrap-style:square;v-text-anchor:top" coordsize="500,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isgA&#10;AADeAAAADwAAAGRycy9kb3ducmV2LnhtbESPQWvCQBSE74X+h+UVeqsbU6ohukqpSAulh6oo3h7Z&#10;1yQ1723MbjX++25B6HGYmW+Y6bznRp2o87UTA8NBAoqkcLaW0sBmvXzIQPmAYrFxQgYu5GE+u72Z&#10;Ym7dWT7ptAqlihDxORqoQmhzrX1REaMfuJYkel+uYwxRdqW2HZ4jnBudJslIM9YSFyps6aWi4rD6&#10;YQOv6WHTH3cf2/H7cs9Ndlkwu29j7u/65wmoQH34D1/bb9ZA+viUDeHvTrwCevY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7BqKyAAAAN4AAAAPAAAAAAAAAAAAAAAAAJgCAABk&#10;cnMvZG93bnJldi54bWxQSwUGAAAAAAQABAD1AAAAjQMAAAAA&#10;" path="m141,l,289,248,221r252,45l341,12,141,xe" strokeweight=".04411mm">
                <v:path arrowok="t" o:connecttype="custom" o:connectlocs="71,0;0,145;124,111;250,133;171,6;71,0" o:connectangles="0,0,0,0,0,0"/>
              </v:shape>
              <v:shape id="Freeform 29" o:spid="_x0000_s1079" style="position:absolute;left:899;top:2306;width:120;height:144;visibility:visible;mso-wrap-style:square;v-text-anchor:top" coordsize="240,2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7mRccA&#10;AADeAAAADwAAAGRycy9kb3ducmV2LnhtbESPT2vCQBTE7wW/w/KEXqRuTGiTRlexhYLQUzW010f2&#10;5Q9m34bsatJv3xWEHoeZ+Q2z2U2mE1caXGtZwWoZgSAurW65VlCcPp4yEM4ja+wsk4JfcrDbzh42&#10;mGs78hddj74WAcIuRwWN930upSsbMuiWticOXmUHgz7IoZZ6wDHATSfjKHqRBlsOCw329N5QeT5e&#10;jAJb/+zxlCVvVfF5SMvv10VaZQulHufTfg3C0+T/w/f2QSuIk+cshtudcAXk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O5kXHAAAA3gAAAA8AAAAAAAAAAAAAAAAAmAIAAGRy&#10;cy9kb3ducmV2LnhtbFBLBQYAAAAABAAEAPUAAACMAwAAAAA=&#10;" path="m,2l10,42,21,80r14,38l50,158r15,36l86,228r21,32l132,289r30,-32l185,224r17,-36l215,152r10,-38l230,74r6,-36l240,,,2xe" fillcolor="#ffc283" strokeweight=".04411mm">
                <v:path arrowok="t" o:connecttype="custom" o:connectlocs="0,1;5,21;11,40;18,59;25,79;33,97;43,114;54,130;66,144;81,128;93,112;101,94;108,76;113,57;115,37;118,19;120,0;0,1" o:connectangles="0,0,0,0,0,0,0,0,0,0,0,0,0,0,0,0,0,0"/>
              </v:shape>
              <v:shape id="Freeform 30" o:spid="_x0000_s1080" style="position:absolute;left:628;top:1494;width:647;height:847;visibility:visible;mso-wrap-style:square;v-text-anchor:top" coordsize="1292,1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KYCMcA&#10;AADeAAAADwAAAGRycy9kb3ducmV2LnhtbESPQWsCMRSE7wX/Q3iFXopm66LI1ihaUIQeitt66O2x&#10;ed0sbl6WJK7bf98IQo/DzHzDLNeDbUVPPjSOFbxMMhDEldMN1wq+PnfjBYgQkTW2jknBLwVYr0YP&#10;Syy0u/KR+jLWIkE4FKjAxNgVUobKkMUwcR1x8n6ctxiT9LXUHq8Jbls5zbK5tNhwWjDY0Zuh6lxe&#10;rIJ86/f6cNruP55n7640536gb6nU0+OweQURaYj/4Xv7oBVM89kih9uddAXk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CmAjHAAAA3gAAAA8AAAAAAAAAAAAAAAAAmAIAAGRy&#10;cy9kb3ducmV2LnhtbFBLBQYAAAAABAAEAPUAAACMAwAAAAA=&#10;" path="m142,854r31,48l195,955r18,55l228,1065r13,59l256,1181r19,57l300,1295r8,19l317,1337r11,28l344,1396r15,30l378,1459r21,34l424,1527r24,30l479,1588r30,26l543,1641r35,21l617,1677r40,12l703,1694r30,-5l764,1679r26,-13l815,1649r25,-23l861,1605r21,-25l899,1554r19,-29l931,1497r13,-29l958,1438r13,-29l981,1382r9,-26l1000,1333r17,-53l1030,1225r13,-54l1057,1118r13,-53l1089,1012r23,-50l1140,913r31,6l1197,917r25,-8l1243,900r30,-35l1283,844r6,-20l1292,803r-3,-25l1283,759r-10,-19l1241,709r-25,-7l1188,698r-12,-82l1169,535r-8,-82l1154,369r-10,-80l1131,208r-19,-80l1089,48,901,40r89,59l570,,684,92,496,35,418,95,283,109,193,40,174,181,152,29r-29,72l108,177r-4,80l108,339r8,85l125,508r6,86l133,675,97,673r-31,4l41,689,22,700,1,736,,757r,21l9,799r10,19l47,846r21,10l91,862r25,-2l142,854xe" fillcolor="#ffc283" strokeweight=".04411mm">
                <v:path arrowok="t" o:connecttype="custom" o:connectlocs="87,451;107,505;121,562;138,619;154,657;164,683;180,713;200,747;224,779;255,807;289,831;329,845;367,845;396,833;421,813;442,790;460,763;473,734;486,705;496,678;509,640;522,586;536,533;557,481;586,460;612,455;637,433;645,412;645,389;637,370;609,351;589,308;581,227;573,145;557,64;451,20;285,0;248,18;142,55;87,91;62,51;52,129;58,212;66,297;49,337;21,345;1,368;0,389;10,409;34,428;58,430" o:connectangles="0,0,0,0,0,0,0,0,0,0,0,0,0,0,0,0,0,0,0,0,0,0,0,0,0,0,0,0,0,0,0,0,0,0,0,0,0,0,0,0,0,0,0,0,0,0,0,0,0,0,0"/>
              </v:shape>
              <v:shape id="Freeform 31" o:spid="_x0000_s1081" style="position:absolute;left:784;top:1679;width:148;height:154;visibility:visible;mso-wrap-style:square;v-text-anchor:top" coordsize="297,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WWjb8A&#10;AADbAAAADwAAAGRycy9kb3ducmV2LnhtbERPTYvCMBC9L/gfwgje1lSRrlSjSEFQt5dVwevYjG2x&#10;mZQm1vrvNwfB4+N9L9e9qUVHrassK5iMIxDEudUVFwrOp+33HITzyBpry6TgRQ7Wq8HXEhNtn/xH&#10;3dEXIoSwS1BB6X2TSOnykgy6sW2IA3ezrUEfYFtI3eIzhJtaTqMolgYrDg0lNpSWlN+PD6NgP7tv&#10;L2l2PaTWXL2Ju9+Msh+lRsN+swDhqfcf8du90wriMDZ8C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RZaNvwAAANsAAAAPAAAAAAAAAAAAAAAAAJgCAABkcnMvZG93bnJl&#10;di54bWxQSwUGAAAAAAQABAD1AAAAhAMAAAAA&#10;" path="m149,r7,l177,4r15,4l206,12r13,7l230,27r12,9l253,46r10,11l270,69r8,13l286,95r3,14l293,124r2,15l297,154r-2,10l293,187r-4,13l286,215r-8,13l270,242r-7,11l253,264r-11,10l230,282r-11,9l206,297r-14,5l177,306r-13,2l149,308r-8,l118,306r-13,-4l92,297,78,291,65,282,54,274,44,264,33,253,27,242,17,228,12,215,6,200,2,187,,171,,154r,-7l2,124,6,109,12,95,17,82,27,69,33,57,44,46,54,36,65,27,78,19,92,12,105,8,118,4,133,2,149,xe" strokeweight=".04411mm">
                <v:path arrowok="t" o:connecttype="custom" o:connectlocs="78,0;96,4;109,10;121,18;131,29;139,41;144,55;147,70;147,82;144,100;139,114;131,127;121,137;109,146;96,151;82,154;70,154;52,151;39,146;27,137;16,127;8,114;3,100;0,86;0,74;3,55;8,41;16,29;27,18;39,10;52,4;66,1" o:connectangles="0,0,0,0,0,0,0,0,0,0,0,0,0,0,0,0,0,0,0,0,0,0,0,0,0,0,0,0,0,0,0,0"/>
              </v:shape>
              <v:shape id="Freeform 32" o:spid="_x0000_s1082" style="position:absolute;left:994;top:1666;width:149;height:155;visibility:visible;mso-wrap-style:square;v-text-anchor:top" coordsize="296,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8A8MA&#10;AADbAAAADwAAAGRycy9kb3ducmV2LnhtbESPT4vCMBTE74LfITxhL2LT9SDaNZVFWPAm/ilen83b&#10;tmzzUpuo3X56Iwgeh5n5DbNcdaYWN2pdZVnBZxSDIM6trrhQcDz8TOYgnEfWWFsmBf/kYJUOB0tM&#10;tL3zjm57X4gAYZeggtL7JpHS5SUZdJFtiIP3a1uDPsi2kLrFe4CbWk7jeCYNVhwWSmxoXVL+t78a&#10;BZe+qM3Oj3u3zc98yPh0ynpW6mPUfX+B8NT5d/jV3mgFswU8v4QfI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S8A8MAAADbAAAADwAAAAAAAAAAAAAAAACYAgAAZHJzL2Rv&#10;d25yZXYueG1sUEsFBgAAAAAEAAQA9QAAAIgDAAAAAA==&#10;" path="m148,r7,2l176,4r16,4l205,14r13,5l230,29r11,8l252,46r10,12l269,71r8,11l285,96r3,15l292,126r2,15l296,156r,8l292,187r-4,15l285,215r-8,16l269,242r-7,11l252,265r-11,11l230,284r-12,7l205,299r-13,4l176,307r-13,3l148,310r-8,l119,307r-15,-4l89,299,77,291,66,284,55,276,43,265,34,253,24,242,17,231,11,215,5,202,3,187,,172,,156r,-7l3,126,5,111,11,96,17,82,24,71,34,58,43,46,55,37,66,29,77,19,89,14,104,8,119,4,133,2,148,xe" strokeweight=".04411mm">
                <v:path arrowok="t" o:connecttype="custom" o:connectlocs="78,1;97,4;110,10;121,19;132,29;139,41;145,56;148,71;149,82;145,101;139,116;132,127;121,138;110,146;97,152;82,155;70,155;52,152;39,146;28,138;17,127;9,116;3,101;0,86;0,75;3,56;9,41;17,29;28,19;39,10;52,4;67,1" o:connectangles="0,0,0,0,0,0,0,0,0,0,0,0,0,0,0,0,0,0,0,0,0,0,0,0,0,0,0,0,0,0,0,0"/>
              </v:shape>
              <v:shape id="Freeform 33" o:spid="_x0000_s1083" style="position:absolute;left:849;top:1758;width:42;height:35;visibility:visible;mso-wrap-style:square;v-text-anchor:top" coordsize="8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hC8IA&#10;AADbAAAADwAAAGRycy9kb3ducmV2LnhtbERPz2vCMBS+C/sfwhN2W1PFTVeNssksRYRN58Hjo3k2&#10;Zc1LaaJ2//1yGHj8+H4vVr1txJU6XztWMEpSEMSl0zVXCo7fm6cZCB+QNTaOScEveVgtHwYLzLS7&#10;8Z6uh1CJGMI+QwUmhDaT0peGLPrEtcSRO7vOYoiwq6Tu8BbDbSPHafoiLdYcGwy2tDZU/hwuVkH+&#10;fMr9Z5Djxmw/XvN2Unzt3gulHof92xxEoD7cxf/uQiuYxvXxS/w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6ELwgAAANsAAAAPAAAAAAAAAAAAAAAAAJgCAABkcnMvZG93&#10;bnJldi54bWxQSwUGAAAAAAQABAD1AAAAhwMAAAAA&#10;" path="m83,34r,-4l81,28r,-3l81,23,79,19,78,17,76,15,74,11,70,9,68,7,64,6,62,4r-3,l55,2,53,,47,,45,,41,,38,,34,,30,,26,2,22,4r-1,l17,6,15,7,11,9,9,11,7,15,5,17,3,19,2,23r,2l,28r,2l,34r,4l,40r2,4l2,46r1,3l5,51r2,2l9,57r2,2l15,61r2,2l21,65r1,l26,66r4,2l34,68r4,l41,68r4,l47,68r6,l55,66r4,-1l62,65r2,-2l68,61r2,-2l74,57r2,-4l78,51r1,-2l81,46r,-2l81,40r2,-2l83,34xe" fillcolor="black" strokeweight=".04411mm">
                <v:path arrowok="t" o:connecttype="custom" o:connectlocs="42,15;41,13;40,10;38,8;35,5;32,3;30,2;27,0;23,0;19,0;15,0;11,2;9,3;6,5;4,8;2,10;1,13;0,15;0,20;1,23;2,25;4,27;6,30;9,32;11,33;15,35;19,35;23,35;27,35;30,33;32,32;35,30;38,27;40,25;41,23;42,20" o:connectangles="0,0,0,0,0,0,0,0,0,0,0,0,0,0,0,0,0,0,0,0,0,0,0,0,0,0,0,0,0,0,0,0,0,0,0,0"/>
              </v:shape>
              <v:shape id="Freeform 34" o:spid="_x0000_s1084" style="position:absolute;left:1040;top:1748;width:43;height:35;visibility:visible;mso-wrap-style:square;v-text-anchor:top" coordsize="8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8hs8MA&#10;AADbAAAADwAAAGRycy9kb3ducmV2LnhtbESPQYvCMBSE74L/ITzBm6YK6lKNIoIoLEtZd/X8aJ5t&#10;sXmpTbTVX28WhD0OM/MNs1i1phR3ql1hWcFoGIEgTq0uOFPw+7MdfIBwHlljaZkUPMjBatntLDDW&#10;tuFvuh98JgKEXYwKcu+rWEqX5mTQDW1FHLyzrQ36IOtM6hqbADelHEfRVBosOCzkWNEmp/RyuBkF&#10;x09Kk9MkuR6jyeOWPHeap82XUv1eu56D8NT6//C7vdcKZiP4+x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8hs8MAAADbAAAADwAAAAAAAAAAAAAAAACYAgAAZHJzL2Rv&#10;d25yZXYueG1sUEsFBgAAAAAEAAQA9QAAAIgDAAAAAA==&#10;" path="m85,36l83,32r,-4l83,27,82,25,80,21,78,19,76,15,74,13,70,9,68,8,66,6r-4,l59,4,57,2r-4,l49,2,45,,42,,38,,34,2r-2,l28,2,24,4,21,6r-2,l15,8,13,9r-2,4l7,15,5,19r,2l4,25,2,27r,1l,32r,4l,38r2,4l2,46r2,2l5,49r,4l7,55r4,4l13,61r2,2l19,65r2,2l24,68r4,l32,70r2,l38,70r4,l45,70r4,l53,70r4,-2l59,68r3,-1l66,65r2,-2l70,61r4,-2l76,55r2,-2l80,49r2,-1l83,46r,-4l83,38r2,-2xe" fillcolor="black" strokeweight=".04411mm">
                <v:path arrowok="t" o:connecttype="custom" o:connectlocs="42,16;42,14;40,11;38,8;35,5;33,3;30,2;27,1;23,0;19,0;16,1;12,2;10,3;7,5;4,8;3,11;1,14;0,16;0,19;1,23;3,25;4,28;7,31;10,33;12,34;16,35;19,35;23,35;27,35;30,34;33,33;35,31;38,28;40,25;42,23;42,19" o:connectangles="0,0,0,0,0,0,0,0,0,0,0,0,0,0,0,0,0,0,0,0,0,0,0,0,0,0,0,0,0,0,0,0,0,0,0,0"/>
              </v:shape>
              <v:shape id="Freeform 35" o:spid="_x0000_s1085" style="position:absolute;left:797;top:1617;width:44;height:52;visibility:visible;mso-wrap-style:square;v-text-anchor:top" coordsize="87,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VQ38MA&#10;AADbAAAADwAAAGRycy9kb3ducmV2LnhtbESP3YrCMBSE7wXfIRzBO00t+EPXKCIKgiJs170/NGfb&#10;ss1JbaKtPr0RFvZymJlvmOW6M5W4U+NKywom4wgEcWZ1ybmCy9d+tADhPLLGyjIpeJCD9arfW2Ki&#10;bcufdE99LgKEXYIKCu/rREqXFWTQjW1NHLwf2xj0QTa51A22AW4qGUfRTBosOSwUWNO2oOw3vRkF&#10;Mm3nx+kk3h2e5vS9tWf9qK9aqeGg23yA8NT5//Bf+6AVzGN4fw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VQ38MAAADbAAAADwAAAAAAAAAAAAAAAACYAgAAZHJzL2Rv&#10;d25yZXYueG1sUEsFBgAAAAAEAAQA9QAAAIgDAAAAAA==&#10;" path="m,104l4,68,23,40,51,19,87,e" filled="f" strokeweight=".04411mm">
                <v:path arrowok="t" o:connecttype="custom" o:connectlocs="0,52;2,34;12,20;26,10;44,0" o:connectangles="0,0,0,0,0"/>
              </v:shape>
              <v:shape id="Freeform 36" o:spid="_x0000_s1086" style="position:absolute;left:1047;top:1622;width:65;height:33;visibility:visible;mso-wrap-style:square;v-text-anchor:top" coordsize="12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WkAMQA&#10;AADbAAAADwAAAGRycy9kb3ducmV2LnhtbESPQWvCQBSE70L/w/IKXqRuNKA1dRURBL0U1BZ6fGSf&#10;2TTZtyG7avTXuwWhx2FmvmHmy87W4kKtLx0rGA0TEMS50yUXCr6Om7d3ED4ga6wdk4IbeVguXnpz&#10;zLS78p4uh1CICGGfoQITQpNJ6XNDFv3QNcTRO7nWYoiyLaRu8RrhtpbjJJlIiyXHBYMNrQ3l1eFs&#10;FXTpvUmP+HlOZ9XuZ3o3g+/fipTqv3arDxCBuvAffra3WsE0hb8v8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FpADEAAAA2wAAAA8AAAAAAAAAAAAAAAAAmAIAAGRycy9k&#10;b3ducmV2LnhtbFBLBQYAAAAABAAEAPUAAACJAwAAAAA=&#10;" path="m,l38,,74,10r31,22l129,67e" filled="f" strokeweight=".04411mm">
                <v:path arrowok="t" o:connecttype="custom" o:connectlocs="0,0;19,0;37,5;53,16;65,33" o:connectangles="0,0,0,0,0"/>
              </v:shape>
              <v:shape id="Freeform 37" o:spid="_x0000_s1087" style="position:absolute;left:821;top:1942;width:266;height:187;visibility:visible;mso-wrap-style:square;v-text-anchor:top" coordsize="53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hGsUA&#10;AADbAAAADwAAAGRycy9kb3ducmV2LnhtbESPQWvCQBSE74X+h+UVvNVNirQ1uooIpaHYg0nB6zP7&#10;TILZt+nu1qT/3hUKPQ4z8w2zXI+mExdyvrWsIJ0mIIgrq1uuFXyVb4+vIHxA1thZJgW/5GG9ur9b&#10;YqbtwHu6FKEWEcI+QwVNCH0mpa8aMuintieO3sk6gyFKV0vtcIhw08mnJHmWBluOCw32tG2oOhc/&#10;RsFu81HshrlLt99pnpfj4fNYvgelJg/jZgEi0Bj+w3/tXCt4mcHtS/wB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KOEaxQAAANsAAAAPAAAAAAAAAAAAAAAAAJgCAABkcnMv&#10;ZG93bnJldi54bWxQSwUGAAAAAAQABAD1AAAAigMAAAAA&#10;" path="m,l28,32,58,64,91,89r34,23l157,129r35,13l228,148r36,4l300,150r36,-8l370,131r34,-15l437,93,469,66,501,36,532,,513,44,496,87r-21,44l458,173r-17,44l427,264r-7,53l420,374,397,355,366,338,326,327r-45,-6l235,317r-49,8l142,342r-36,29l110,323r-6,-48l91,228,74,182,55,137,34,91,15,45,,xe" strokeweight=".04411mm">
                <v:path arrowok="t" o:connecttype="custom" o:connectlocs="0,0;14,16;29,32;46,45;63,56;79,65;96,71;114,74;132,76;150,75;168,71;185,66;202,58;219,47;235,33;251,18;266,0;257,22;248,44;238,66;229,87;221,109;214,132;210,159;210,187;199,178;183,169;163,164;141,161;118,159;93,163;71,171;53,186;55,162;52,138;46,114;37,91;28,69;17,46;8,23;0,0" o:connectangles="0,0,0,0,0,0,0,0,0,0,0,0,0,0,0,0,0,0,0,0,0,0,0,0,0,0,0,0,0,0,0,0,0,0,0,0,0,0,0,0,0"/>
              </v:shape>
              <v:shape id="Freeform 38" o:spid="_x0000_s1088" style="position:absolute;left:862;top:2033;width:187;height:30;visibility:visible;mso-wrap-style:square;v-text-anchor:top" coordsize="37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SF8EA&#10;AADbAAAADwAAAGRycy9kb3ducmV2LnhtbESPQYvCMBSE7wv+h/AEb2uqdFepRpEFwevWXrw9mmdT&#10;bV5KktXqrzcLC3scZuYbZr0dbCdu5EPrWMFsmoEgrp1uuVFQHffvSxAhImvsHJOCBwXYbkZvayy0&#10;u/M33crYiAThUKACE2NfSBlqQxbD1PXEyTs7bzEm6RupPd4T3HZynmWf0mLLacFgT1+G6mv5YxXM&#10;S3/Ju+p8ko7ysHjm1dGUmVKT8bBbgYg0xP/wX/ugFSw+4PdL+gF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EhfBAAAA2wAAAA8AAAAAAAAAAAAAAAAAmAIAAGRycy9kb3du&#10;cmV2LnhtbFBLBQYAAAAABAAEAPUAAACGAwAAAAA=&#10;" path="m,10l38,29,95,46r55,9l206,59r51,-5l303,42,342,25,375,e" filled="f" strokeweight=".04411mm">
                <v:path arrowok="t" o:connecttype="custom" o:connectlocs="0,5;19,15;47,23;75,28;103,30;128,27;151,21;171,13;187,0" o:connectangles="0,0,0,0,0,0,0,0,0"/>
              </v:shape>
              <v:line id="Line 39" o:spid="_x0000_s1089" style="position:absolute;visibility:visible" from="898,2005" to="899,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GpcUAAADbAAAADwAAAGRycy9kb3ducmV2LnhtbESPQWvCQBSE74L/YXlCL6IbPahEVylC&#10;tFUv0SD09si+JqHZtyG71fTfdwXB4zAz3zCrTWdqcaPWVZYVTMYRCOLc6ooLBdklGS1AOI+ssbZM&#10;Cv7IwWbd760w1vbOKd3OvhABwi5GBaX3TSyly0sy6Ma2IQ7et20N+iDbQuoW7wFuajmNopk0WHFY&#10;KLGhbUn5z/nXKEim+yy94uEr607pzn1m82FyOir1NujelyA8df4VfrY/tIL5DB5fwg+Q6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hGpcUAAADbAAAADwAAAAAAAAAA&#10;AAAAAAChAgAAZHJzL2Rvd25yZXYueG1sUEsFBgAAAAAEAAQA+QAAAJMDAAAAAA==&#10;" strokeweight=".04411mm"/>
              <v:line id="Line 40" o:spid="_x0000_s1090" style="position:absolute;flip:x;visibility:visible" from="961,2018" to="962,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IknMcAAADbAAAADwAAAGRycy9kb3ducmV2LnhtbESPT2vCQBTE74V+h+UVepG60YKW1FUk&#10;WLBe6r9Lb6/Zl2xq9m3Irhr76d2C4HGYmd8wk1lna3Gi1leOFQz6CQji3OmKSwX73cfLGwgfkDXW&#10;jknBhTzMpo8PE0y1O/OGTttQighhn6ICE0KTSulzQxZ93zXE0StcazFE2ZZSt3iOcFvLYZKMpMWK&#10;44LBhjJD+WF7tAp+i/Xw9a8Y/fT2ZvGJX7ust/rOlHp+6ubvIAJ14R6+tZdawXgM/1/iD5DT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oiScxwAAANsAAAAPAAAAAAAA&#10;AAAAAAAAAKECAABkcnMvZG93bnJldi54bWxQSwUGAAAAAAQABAD5AAAAlQMAAAAA&#10;" strokeweight=".04411mm"/>
              <v:line id="Line 41" o:spid="_x0000_s1091" style="position:absolute;visibility:visible" from="1017,2005" to="1018,2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3TMEAAADbAAAADwAAAGRycy9kb3ducmV2LnhtbERPy4rCMBTdC/5DuMJsZEzHhUo1yjBQ&#10;35s6RXB3aa5tmeamNBmtf28WgsvDeS9WnanFjVpXWVbwNYpAEOdWV1woyH6TzxkI55E11pZJwYMc&#10;rJb93gJjbe+c0u3kCxFC2MWooPS+iaV0eUkG3cg2xIG72tagD7AtpG7xHsJNLcdRNJEGKw4NJTb0&#10;U1L+d/o3CpLxJkvPuL9k3TFdu102HSbHg1Ifg+57DsJT59/il3urFUzD2PAl/AC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3dMwQAAANsAAAAPAAAAAAAAAAAAAAAA&#10;AKECAABkcnMvZG93bnJldi54bWxQSwUGAAAAAAQABAD5AAAAjwMAAAAA&#10;" strokeweight=".04411mm"/>
              <v:shape id="Freeform 42" o:spid="_x0000_s1092" style="position:absolute;left:910;top:2176;width:88;height:10;visibility:visible;mso-wrap-style:square;v-text-anchor:top" coordsize="17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h9RcUA&#10;AADbAAAADwAAAGRycy9kb3ducmV2LnhtbESPQWvCQBSE74L/YXlCb7rRgtXoKqWtKOLF2EJ7e2Sf&#10;Sdrs27C7mvTfd4WCx2FmvmGW687U4krOV5YVjEcJCOLc6ooLBe+nzXAGwgdkjbVlUvBLHtarfm+J&#10;qbYtH+mahUJECPsUFZQhNKmUPi/JoB/Zhjh6Z+sMhihdIbXDNsJNLSdJMpUGK44LJTb0UlL+k12M&#10;gk922+wwa8/7ycfr99dWv1n9mCj1MOieFyACdeEe/m/vtIKnO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H1FxQAAANsAAAAPAAAAAAAAAAAAAAAAAJgCAABkcnMv&#10;ZG93bnJldi54bWxQSwUGAAAAAAQABAD1AAAAigMAAAAA&#10;" path="m,21l48,4,93,r42,6l177,21e" filled="f" strokeweight=".04411mm">
                <v:path arrowok="t" o:connecttype="custom" o:connectlocs="0,10;24,2;46,0;67,3;88,10" o:connectangles="0,0,0,0,0"/>
              </v:shape>
              <v:shape id="Freeform 43" o:spid="_x0000_s1093" style="position:absolute;left:646;top:1850;width:44;height:51;visibility:visible;mso-wrap-style:square;v-text-anchor:top" coordsize="87,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1BBMIA&#10;AADbAAAADwAAAGRycy9kb3ducmV2LnhtbERPy2rCQBTdF/oPwy24qxNLKTF1EoJStNCNGnB7ydzm&#10;YeZOyExN0q/vLAouD+e9ySbTiRsNrrGsYLWMQBCXVjdcKSjOH88xCOeRNXaWScFMDrL08WGDibYj&#10;H+l28pUIIewSVFB73ydSurImg25pe+LAfdvBoA9wqKQecAzhppMvUfQmDTYcGmrsaVtTeT39GAUW&#10;2+Izn4vffUXy8rWO2/3reafU4mnK30F4mvxd/O8+aAVxWB++hB8g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UEEwgAAANsAAAAPAAAAAAAAAAAAAAAAAJgCAABkcnMvZG93&#10;bnJldi54bWxQSwUGAAAAAAQABAD1AAAAhwMAAAAA&#10;" path="m,48l,23,23,,68,,78,10r,19l40,29,36,61r13,6l57,71r9,l76,67r5,-2l85,76r2,12l87,97r-9,6e" filled="f" strokeweight=".04411mm">
                <v:path arrowok="t" o:connecttype="custom" o:connectlocs="0,24;0,11;12,0;34,0;39,5;39,14;20,14;18,30;25,33;29,35;33,35;38,33;41,32;43,38;44,44;44,48;39,51" o:connectangles="0,0,0,0,0,0,0,0,0,0,0,0,0,0,0,0,0"/>
              </v:shape>
              <v:shape id="Freeform 44" o:spid="_x0000_s1094" style="position:absolute;left:1208;top:1866;width:44;height:58;visibility:visible;mso-wrap-style:square;v-text-anchor:top" coordsize="88,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4O9r8A&#10;AADbAAAADwAAAGRycy9kb3ducmV2LnhtbESPzQrCMBCE74LvEFbwIppWUKQaRUTFqz+gx6VZ22Kz&#10;qU3U+vZGEDwOM/MNM1s0phRPql1hWUE8iEAQp1YXnCk4HTf9CQjnkTWWlknBmxws5u3WDBNtX7yn&#10;58FnIkDYJagg975KpHRpTgbdwFbEwbva2qAPss6krvEV4KaUwygaS4MFh4UcK1rllN4OD6Pggk21&#10;w6M7Rfv7Yx2fe9vreLRV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Dg72vwAAANsAAAAPAAAAAAAAAAAAAAAAAJgCAABkcnMvZG93bnJl&#10;di54bWxQSwUGAAAAAAQABAD1AAAAhAMAAAAA&#10;" path="m88,43r,-24l78,11,67,7,57,2,46,2,33,,14,19r,38l23,62r13,2l46,62r9,l65,61r,28l55,99r-9,l34,99,23,97,14,95,4,95,,104r4,12e" filled="f" strokeweight=".04411mm">
                <v:path arrowok="t" o:connecttype="custom" o:connectlocs="44,22;44,10;39,6;34,4;29,1;23,1;17,0;7,10;7,29;12,31;18,32;23,31;28,31;33,31;33,45;28,50;23,50;17,50;12,49;7,48;2,48;0,52;2,58" o:connectangles="0,0,0,0,0,0,0,0,0,0,0,0,0,0,0,0,0,0,0,0,0,0,0"/>
              </v:shape>
              <v:shape id="Freeform 45" o:spid="_x0000_s1095" style="position:absolute;left:1971;top:2084;width:72;height:57;visibility:visible;mso-wrap-style:square;v-text-anchor:top" coordsize="142,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c8x8MA&#10;AADbAAAADwAAAGRycy9kb3ducmV2LnhtbESPT4vCMBTE7wt+h/CEvSyaKqwr1SgqLIgX/6yCx0fz&#10;bIrNS2mird9+Iwgeh5n5DTOdt7YUd6p94VjBoJ+AIM6cLjhXcPz77Y1B+ICssXRMCh7kYT7rfEwx&#10;1a7hPd0PIRcRwj5FBSaEKpXSZ4Ys+r6riKN3cbXFEGWdS11jE+G2lMMkGUmLBccFgxWtDGXXw80q&#10;OG385ktWbom7czDNzzb/3rudUp/ddjEBEagN7/CrvdYK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c8x8MAAADbAAAADwAAAAAAAAAAAAAAAACYAgAAZHJzL2Rv&#10;d25yZXYueG1sUEsFBgAAAAAEAAQA9QAAAIgDAAAAAA==&#10;" path="m2,53l40,21,63,6,82,r26,6l129,21r13,19l142,53,129,82r-13,21l95,114,63,108,21,86,2,61,,53e" filled="f" strokeweight=".04411mm">
                <v:path arrowok="t" o:connecttype="custom" o:connectlocs="1,27;20,11;32,3;42,0;55,3;65,11;72,20;72,27;65,41;59,52;48,57;32,54;11,43;1,31;0,27" o:connectangles="0,0,0,0,0,0,0,0,0,0,0,0,0,0,0"/>
              </v:shape>
              <v:shape id="Freeform 46" o:spid="_x0000_s1096" style="position:absolute;left:1976;top:2118;width:20;height:16;visibility:visible;mso-wrap-style:square;v-text-anchor:top" coordsize="4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BZ1MMA&#10;AADbAAAADwAAAGRycy9kb3ducmV2LnhtbESPUWvCMBSF3wf7D+EO9jZTHYhUYxFhbntRZ/cDLs21&#10;KW1usiar3b9fBMHHwznnO5xVMdpODNSHxrGC6SQDQVw53XCt4Lt8e1mACBFZY+eYFPxRgGL9+LDC&#10;XLsLf9FwirVIEA45KjAx+lzKUBmyGCbOEyfv7HqLMcm+lrrHS4LbTs6ybC4tNpwWDHraGqra069V&#10;cDRDS1n5Wf943m0P5TvNPe+Ven4aN0sQkcZ4D9/aH1rB4hWuX9IP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BZ1MMAAADbAAAADwAAAAAAAAAAAAAAAACYAgAAZHJzL2Rv&#10;d25yZXYueG1sUEsFBgAAAAAEAAQA9QAAAIgDAAAAAA==&#10;" path="m,l14,,25,3r8,10l40,24r,8l14,17,,3,,xe" strokeweight=".04411mm">
                <v:path arrowok="t" o:connecttype="custom" o:connectlocs="0,0;7,0;13,2;17,7;20,12;20,16;7,9;0,2;0,0" o:connectangles="0,0,0,0,0,0,0,0,0"/>
              </v:shape>
              <v:shape id="Freeform 47" o:spid="_x0000_s1097" style="position:absolute;left:2038;top:1736;width:622;height:371;visibility:visible;mso-wrap-style:square;v-text-anchor:top" coordsize="1243,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prKMIA&#10;AADbAAAADwAAAGRycy9kb3ducmV2LnhtbESPQYvCMBSE7wv+h/CEva3pikjpGkVEwZu0etDbo3nb&#10;lm1eahJr998bQfA4zMw3zGI1mFb05HxjWcH3JAFBXFrdcKXgdNx9pSB8QNbYWiYF/+RhtRx9LDDT&#10;9s459UWoRISwz1BBHUKXSenLmgz6ie2Io/drncEQpaukdniPcNPKaZLMpcGG40KNHW1qKv+Km1FQ&#10;nYvDYbNz1wu1ed4fi7RZb71Sn+Nh/QMi0BDe4Vd7rxWkM3h+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GmsowgAAANsAAAAPAAAAAAAAAAAAAAAAAJgCAABkcnMvZG93&#10;bnJldi54bWxQSwUGAAAAAAQABAD1AAAAhwMAAAAA&#10;" path="m,698l1243,,38,744,,698xe" fillcolor="#ffff14" strokeweight=".04411mm">
                <v:path arrowok="t" o:connecttype="custom" o:connectlocs="0,348;622,0;19,371;0,348" o:connectangles="0,0,0,0"/>
              </v:shape>
              <v:shape id="Freeform 48" o:spid="_x0000_s1098" style="position:absolute;left:2656;top:1708;width:44;height:41;visibility:visible;mso-wrap-style:square;v-text-anchor:top" coordsize="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qIcMA&#10;AADbAAAADwAAAGRycy9kb3ducmV2LnhtbESPQYvCMBSE78L+h/CEvWnqgiLVWES2RTy5reD10Tzb&#10;YvNSmqx2/fVGEPY4zMw3zDoZTCtu1LvGsoLZNAJBXFrdcKXgVKSTJQjnkTW2lknBHzlINh+jNcba&#10;3vmHbrmvRICwi1FB7X0XS+nKmgy6qe2Ig3exvUEfZF9J3eM9wE0rv6JoIQ02HBZq7GhXU3nNf42C&#10;/GGLIT1+P+a5WWSHbm8O2TlT6nM8bFcgPA3+P/xu77WC5RxeX8IP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yqIcMAAADbAAAADwAAAAAAAAAAAAAAAACYAgAAZHJzL2Rv&#10;d25yZXYueG1sUEsFBgAAAAAEAAQA9QAAAIgDAAAAAA==&#10;" path="m87,42r,-4l87,36,85,32,83,29r,-4l81,21,80,19,78,15,74,13,72,10r-4,l66,8,62,6,59,4,55,2r-4,l47,2,45,,40,2r-4,l32,2,30,4,24,6,22,8r-3,2l15,10r-2,3l11,15,7,19,5,21,3,25,2,29r,3l,36r,2l,42r,4l,50r2,1l2,55r1,4l5,61r2,4l11,67r2,3l15,72r4,2l22,76r2,2l30,80r2,2l36,82r4,l45,82r2,l51,82r4,l59,80r3,-2l66,76r2,-2l72,72r2,-2l78,67r2,-2l81,61r2,-2l83,55r2,-4l87,50r,-4l87,42xe" fillcolor="#ffff14" strokeweight=".04411mm">
                <v:path arrowok="t" o:connecttype="custom" o:connectlocs="44,19;43,16;42,13;40,10;37,7;34,5;31,3;28,1;24,1;20,1;16,1;12,3;10,5;7,7;4,10;2,13;1,16;0,19;0,23;1,26;2,30;4,33;7,35;10,37;12,39;16,41;20,41;24,41;28,41;31,39;34,37;37,35;40,33;42,30;43,26;44,23" o:connectangles="0,0,0,0,0,0,0,0,0,0,0,0,0,0,0,0,0,0,0,0,0,0,0,0,0,0,0,0,0,0,0,0,0,0,0,0"/>
              </v:shape>
              <v:shape id="Freeform 49" o:spid="_x0000_s1099" style="position:absolute;left:908;top:1830;width:125;height:62;visibility:visible;mso-wrap-style:square;v-text-anchor:top" coordsize="250,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jFJMQA&#10;AADbAAAADwAAAGRycy9kb3ducmV2LnhtbESPwWrDMBBE74X8g9hCbrXcHIxxrIRiWightDTJB2ys&#10;jWVirRxLsd2/rwqFHoeZecOU29l2YqTBt44VPCcpCOLa6ZYbBafj21MOwgdkjZ1jUvBNHrabxUOJ&#10;hXYTf9F4CI2IEPYFKjAh9IWUvjZk0SeuJ47exQ0WQ5RDI/WAU4TbTq7SNJMWW44LBnuqDNXXw90q&#10;+NhVuav3p+p4fg25+VxlfXe5KbV8nF/WIALN4T/8137XCvIM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IxSTEAAAA2wAAAA8AAAAAAAAAAAAAAAAAmAIAAGRycy9k&#10;b3ducmV2LnhtbFBLBQYAAAAABAAEAPUAAACJAwAAAAA=&#10;" path="m,48l7,75,17,97r19,12l55,116r32,4l134,124r35,-4l195,113r17,-12l235,75r8,-27l247,23,250,e" filled="f" strokeweight=".04411mm">
                <v:path arrowok="t" o:connecttype="custom" o:connectlocs="0,24;4,38;9,49;18,55;28,58;44,60;67,62;85,60;98,57;106,51;118,38;122,24;124,12;125,0" o:connectangles="0,0,0,0,0,0,0,0,0,0,0,0,0,0"/>
              </v:shape>
              <v:shape id="Freeform 50" o:spid="_x0000_s1100" style="position:absolute;left:928;top:1800;width:61;height:14;visibility:visible;mso-wrap-style:square;v-text-anchor:top" coordsize="1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mzIMIA&#10;AADbAAAADwAAAGRycy9kb3ducmV2LnhtbESPS4vCQBCE7wv+h6EFbzrxgUp0FF1YiAsefJ6bTJsE&#10;Mz0hM2r01zsLwh6LqvqKmi8bU4o71a6wrKDfi0AQp1YXnCk4Hn66UxDOI2ssLZOCJzlYLlpfc4y1&#10;ffCO7nufiQBhF6OC3PsqltKlORl0PVsRB+9ia4M+yDqTusZHgJtSDqJoLA0WHBZyrOg7p/S6vxkF&#10;Iz+0/LsenDVuou3rlCTZbT1SqtNuVjMQnhr/H/60E61gOoG/L+EH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SbMgwgAAANsAAAAPAAAAAAAAAAAAAAAAAJgCAABkcnMvZG93&#10;bnJldi54bWxQSwUGAAAAAAQABAD1AAAAhwMAAAAA&#10;" path="m,26l23,11,44,7,75,,94,3r28,4e" filled="f" strokeweight=".04411mm">
                <v:path arrowok="t" o:connecttype="custom" o:connectlocs="0,14;12,6;22,4;38,0;47,2;61,4" o:connectangles="0,0,0,0,0,0"/>
              </v:shape>
            </v:group>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88" o:spid="_x0000_s1101" type="#_x0000_t106" style="position:absolute;left:10477;width:20955;height:81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MlF7sA&#10;AADbAAAADwAAAGRycy9kb3ducmV2LnhtbERPy6rCMBDdC/5DGOHuNLGgSDWKCIK4s+p+bKYPbCa1&#10;iVr//mYhuDyc92rT20a8qPO1Yw3TiQJBnDtTc6nhct6PFyB8QDbYOCYNH/KwWQ8HK0yNe/OJXlko&#10;RQxhn6KGKoQ2ldLnFVn0E9cSR65wncUQYVdK0+E7httGJkrNpcWaY0OFLe0qyu/Z02pIzsUtez6u&#10;s/vRPhiL7CJVorT+G/XbJYhAffiJv+6D0bCIY+OX+APk+h8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TzJRe7AAAA2wAAAA8AAAAAAAAAAAAAAAAAmAIAAGRycy9kb3ducmV2Lnht&#10;bFBLBQYAAAAABAAEAPUAAACAAwAAAAA=&#10;" adj="-4724,9638" strokecolor="#c0504d" strokeweight="2.5pt">
              <v:shadow color="#868686"/>
              <v:textbox>
                <w:txbxContent>
                  <w:p w:rsidR="00151245" w:rsidRPr="00185460" w:rsidRDefault="00151245" w:rsidP="00185460">
                    <w:pPr>
                      <w:spacing w:after="0" w:line="240" w:lineRule="auto"/>
                      <w:ind w:left="-170"/>
                      <w:rPr>
                        <w:b/>
                        <w:sz w:val="18"/>
                      </w:rPr>
                    </w:pPr>
                    <w:r w:rsidRPr="00185460">
                      <w:rPr>
                        <w:b/>
                        <w:sz w:val="18"/>
                      </w:rPr>
                      <w:t>Kuvayı Milliye Birliklerinin özellikleri şunlardır.</w:t>
                    </w:r>
                  </w:p>
                  <w:p w:rsidR="00151245" w:rsidRPr="00185460" w:rsidRDefault="00151245" w:rsidP="00185460">
                    <w:pPr>
                      <w:spacing w:after="0" w:line="240" w:lineRule="auto"/>
                      <w:ind w:left="-170"/>
                      <w:rPr>
                        <w:sz w:val="18"/>
                      </w:rPr>
                    </w:pPr>
                    <w:r>
                      <w:rPr>
                        <w:sz w:val="18"/>
                      </w:rPr>
                      <w:t>1- …………………</w:t>
                    </w:r>
                  </w:p>
                </w:txbxContent>
              </v:textbox>
            </v:shape>
          </v:group>
        </w:pict>
      </w:r>
    </w:p>
    <w:p w:rsidR="00151245" w:rsidRDefault="00151245" w:rsidP="00185460">
      <w:pPr>
        <w:spacing w:after="0" w:line="240" w:lineRule="auto"/>
        <w:ind w:left="340" w:hanging="340"/>
        <w:jc w:val="both"/>
        <w:rPr>
          <w:rFonts w:ascii="Constantia" w:hAnsi="Constantia"/>
          <w:b/>
          <w:bCs/>
          <w:sz w:val="20"/>
          <w:szCs w:val="20"/>
        </w:rPr>
      </w:pPr>
    </w:p>
    <w:p w:rsidR="00151245" w:rsidRDefault="00151245" w:rsidP="00185460">
      <w:pPr>
        <w:spacing w:after="0" w:line="240" w:lineRule="auto"/>
        <w:ind w:left="340" w:hanging="340"/>
        <w:jc w:val="both"/>
        <w:rPr>
          <w:rFonts w:ascii="Constantia" w:hAnsi="Constantia"/>
          <w:b/>
          <w:bCs/>
          <w:sz w:val="20"/>
          <w:szCs w:val="20"/>
        </w:rPr>
      </w:pPr>
    </w:p>
    <w:p w:rsidR="00151245" w:rsidRDefault="00151245" w:rsidP="00185460">
      <w:pPr>
        <w:spacing w:after="0" w:line="240" w:lineRule="auto"/>
        <w:ind w:left="340" w:hanging="340"/>
        <w:jc w:val="both"/>
        <w:rPr>
          <w:rFonts w:ascii="Constantia" w:hAnsi="Constantia"/>
          <w:b/>
          <w:bCs/>
          <w:sz w:val="20"/>
          <w:szCs w:val="20"/>
        </w:rPr>
      </w:pPr>
    </w:p>
    <w:p w:rsidR="00151245" w:rsidRDefault="00151245" w:rsidP="00185460">
      <w:pPr>
        <w:spacing w:after="0" w:line="240" w:lineRule="auto"/>
        <w:ind w:left="340" w:hanging="340"/>
        <w:jc w:val="both"/>
        <w:rPr>
          <w:rFonts w:ascii="Constantia" w:hAnsi="Constantia"/>
          <w:b/>
          <w:bCs/>
          <w:sz w:val="20"/>
          <w:szCs w:val="20"/>
        </w:rPr>
      </w:pPr>
    </w:p>
    <w:p w:rsidR="00151245" w:rsidRDefault="00151245" w:rsidP="00185460">
      <w:pPr>
        <w:spacing w:after="0" w:line="240" w:lineRule="auto"/>
        <w:ind w:left="340" w:hanging="340"/>
        <w:jc w:val="both"/>
        <w:rPr>
          <w:rFonts w:ascii="Constantia" w:hAnsi="Constantia"/>
          <w:b/>
          <w:bCs/>
          <w:sz w:val="20"/>
          <w:szCs w:val="20"/>
        </w:rPr>
      </w:pPr>
    </w:p>
    <w:p w:rsidR="00151245" w:rsidRDefault="00151245" w:rsidP="00185460">
      <w:pPr>
        <w:spacing w:after="0" w:line="240" w:lineRule="auto"/>
        <w:ind w:left="340" w:hanging="340"/>
        <w:jc w:val="both"/>
        <w:rPr>
          <w:rFonts w:ascii="Constantia" w:hAnsi="Constantia"/>
          <w:b/>
          <w:bCs/>
          <w:sz w:val="20"/>
          <w:szCs w:val="20"/>
        </w:rPr>
      </w:pPr>
    </w:p>
    <w:p w:rsidR="00151245" w:rsidRDefault="00151245" w:rsidP="00185460">
      <w:pPr>
        <w:spacing w:after="0" w:line="240" w:lineRule="auto"/>
        <w:ind w:left="340" w:hanging="340"/>
        <w:jc w:val="both"/>
        <w:rPr>
          <w:rFonts w:ascii="Constantia" w:hAnsi="Constantia"/>
          <w:b/>
          <w:bCs/>
          <w:sz w:val="20"/>
          <w:szCs w:val="20"/>
        </w:rPr>
      </w:pPr>
    </w:p>
    <w:p w:rsidR="00151245" w:rsidRPr="00FA0DDC" w:rsidRDefault="00151245" w:rsidP="00185460">
      <w:pPr>
        <w:spacing w:after="0" w:line="240" w:lineRule="auto"/>
        <w:ind w:left="340" w:hanging="340"/>
        <w:jc w:val="both"/>
        <w:rPr>
          <w:rFonts w:ascii="Constantia" w:hAnsi="Constantia"/>
          <w:b/>
          <w:bCs/>
          <w:sz w:val="20"/>
          <w:szCs w:val="20"/>
        </w:rPr>
      </w:pPr>
      <w:r>
        <w:rPr>
          <w:rFonts w:ascii="Constantia" w:hAnsi="Constantia"/>
          <w:b/>
          <w:bCs/>
          <w:sz w:val="20"/>
          <w:szCs w:val="20"/>
        </w:rPr>
        <w:tab/>
      </w:r>
      <w:r w:rsidRPr="00185460">
        <w:rPr>
          <w:rFonts w:ascii="Constantia" w:hAnsi="Constantia"/>
          <w:b/>
          <w:bCs/>
          <w:sz w:val="20"/>
          <w:szCs w:val="20"/>
        </w:rPr>
        <w:t xml:space="preserve">Öğretmenin cümlesi aşağıdakilerden hangisiyle </w:t>
      </w:r>
      <w:r w:rsidRPr="00FA0DDC">
        <w:rPr>
          <w:rFonts w:ascii="Constantia" w:hAnsi="Constantia"/>
          <w:b/>
          <w:bCs/>
          <w:sz w:val="20"/>
          <w:szCs w:val="20"/>
        </w:rPr>
        <w:t>tamamlanamaz?</w:t>
      </w:r>
    </w:p>
    <w:p w:rsidR="00151245" w:rsidRPr="00185460" w:rsidRDefault="00151245" w:rsidP="00185460">
      <w:pPr>
        <w:spacing w:after="0" w:line="240" w:lineRule="auto"/>
        <w:ind w:left="340" w:hanging="340"/>
        <w:jc w:val="both"/>
        <w:rPr>
          <w:rFonts w:ascii="Constantia" w:hAnsi="Constantia"/>
          <w:bCs/>
          <w:sz w:val="10"/>
          <w:szCs w:val="20"/>
          <w:u w:val="single"/>
        </w:rPr>
      </w:pPr>
    </w:p>
    <w:p w:rsidR="00151245" w:rsidRPr="00185460" w:rsidRDefault="00151245" w:rsidP="007F0685">
      <w:pPr>
        <w:numPr>
          <w:ilvl w:val="0"/>
          <w:numId w:val="37"/>
        </w:numPr>
        <w:spacing w:after="0" w:line="240" w:lineRule="auto"/>
        <w:jc w:val="both"/>
        <w:rPr>
          <w:rFonts w:ascii="Constantia" w:hAnsi="Constantia"/>
          <w:bCs/>
          <w:sz w:val="20"/>
          <w:szCs w:val="20"/>
        </w:rPr>
      </w:pPr>
      <w:r w:rsidRPr="00185460">
        <w:rPr>
          <w:rFonts w:ascii="Constantia" w:hAnsi="Constantia"/>
          <w:bCs/>
          <w:sz w:val="20"/>
          <w:szCs w:val="20"/>
        </w:rPr>
        <w:t>Tek merkezden yönetilmiş</w:t>
      </w:r>
    </w:p>
    <w:p w:rsidR="00151245" w:rsidRPr="00185460" w:rsidRDefault="00151245" w:rsidP="007F0685">
      <w:pPr>
        <w:numPr>
          <w:ilvl w:val="0"/>
          <w:numId w:val="37"/>
        </w:numPr>
        <w:spacing w:after="0" w:line="240" w:lineRule="auto"/>
        <w:jc w:val="both"/>
        <w:rPr>
          <w:rFonts w:ascii="Constantia" w:hAnsi="Constantia"/>
          <w:bCs/>
          <w:sz w:val="20"/>
          <w:szCs w:val="20"/>
        </w:rPr>
      </w:pPr>
      <w:r w:rsidRPr="00185460">
        <w:rPr>
          <w:rFonts w:ascii="Constantia" w:hAnsi="Constantia"/>
          <w:bCs/>
          <w:sz w:val="20"/>
          <w:szCs w:val="20"/>
        </w:rPr>
        <w:t>Gönüllülerden oluşan birliklerdir.</w:t>
      </w:r>
    </w:p>
    <w:p w:rsidR="00151245" w:rsidRPr="00185460" w:rsidRDefault="00151245" w:rsidP="007F0685">
      <w:pPr>
        <w:numPr>
          <w:ilvl w:val="0"/>
          <w:numId w:val="37"/>
        </w:numPr>
        <w:spacing w:after="0" w:line="240" w:lineRule="auto"/>
        <w:jc w:val="both"/>
        <w:rPr>
          <w:rFonts w:ascii="Constantia" w:hAnsi="Constantia"/>
          <w:bCs/>
          <w:sz w:val="20"/>
          <w:szCs w:val="20"/>
        </w:rPr>
      </w:pPr>
      <w:r w:rsidRPr="00185460">
        <w:rPr>
          <w:rFonts w:ascii="Constantia" w:hAnsi="Constantia"/>
          <w:bCs/>
          <w:sz w:val="20"/>
          <w:szCs w:val="20"/>
        </w:rPr>
        <w:t>İhtiyaçları halk tarafından karşılanmıştır.</w:t>
      </w:r>
    </w:p>
    <w:p w:rsidR="00151245" w:rsidRPr="00185460" w:rsidRDefault="00151245" w:rsidP="007F0685">
      <w:pPr>
        <w:numPr>
          <w:ilvl w:val="0"/>
          <w:numId w:val="37"/>
        </w:numPr>
        <w:spacing w:after="0" w:line="240" w:lineRule="auto"/>
        <w:jc w:val="both"/>
        <w:rPr>
          <w:rFonts w:ascii="Constantia" w:hAnsi="Constantia"/>
          <w:bCs/>
          <w:sz w:val="20"/>
          <w:szCs w:val="20"/>
        </w:rPr>
      </w:pPr>
      <w:r w:rsidRPr="00185460">
        <w:rPr>
          <w:rFonts w:ascii="Constantia" w:hAnsi="Constantia"/>
          <w:bCs/>
          <w:sz w:val="20"/>
          <w:szCs w:val="20"/>
        </w:rPr>
        <w:t>İşgallere karşı vatanı savunmak amacıyla kurulmuşlardır.</w:t>
      </w:r>
    </w:p>
    <w:p w:rsidR="00151245" w:rsidRDefault="00151245" w:rsidP="00162F89">
      <w:pPr>
        <w:spacing w:after="0" w:line="240" w:lineRule="auto"/>
        <w:ind w:left="340" w:hanging="340"/>
        <w:jc w:val="both"/>
        <w:rPr>
          <w:rFonts w:ascii="Constantia" w:hAnsi="Constantia"/>
          <w:bCs/>
          <w:sz w:val="20"/>
          <w:szCs w:val="20"/>
        </w:rPr>
      </w:pPr>
      <w:r>
        <w:rPr>
          <w:noProof/>
          <w:lang w:eastAsia="tr-TR"/>
        </w:rPr>
        <w:pict>
          <v:shape id="Yatay Kaydırma 591960" o:spid="_x0000_s1102" type="#_x0000_t98" style="position:absolute;left:0;text-align:left;margin-left:28.2pt;margin-top:5.35pt;width:237pt;height:10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dK1gIAAL4FAAAOAAAAZHJzL2Uyb0RvYy54bWysVNuO0zAQfUfiHyy/s0l63VSbrla7FCEW&#10;WKkgxKMbO4nBsY3tbtr9K/6BD2M8SUsLPCEcKbI9nts5M3N1vWsVeRTOS6MLml2klAhdGi51XdCP&#10;H1YvLinxgWnOlNGioHvh6fXy+bOrzi7EyDRGceEIGNF+0dmCNiHYRZL4shEt8xfGCg3CyriWBTi6&#10;OuGOdWC9VckoTWdJZxy3zpTCe7i964V0ifarSpThfVV5EYgqKMQW8O/wv4n/ZHnFFrVjtpHlEAb7&#10;hyhaJjU4PZq6Y4GRrZN/mGpl6Yw3VbgoTZuYqpKlwBwgmyz9LZt1w6zAXAAcb48w+f9ntnz3+OCI&#10;5AWd5lk+A4g0a4Gnz5DAnrxhe/7jO2BPBinA1Vm/AK21fXAxYW/vTfnVE21uG6ZrceOc6RrBOASZ&#10;RXiTM4V48KBKNt1bw8ER2waDyO0q10aDgAnZIUH7I0FiF0gJl+M0zfMUgixBlo2zyWSKFCZscVC3&#10;zodXwrQkbgAn4+ST0YGpNQCvFLpij/c+IFt8SJfxL5RUrQLuH5ki2XyajzF4thgeg4uD6YFnvpJK&#10;EWfCJxkapCrGi0J/sO+JNQBEf+1dvblVjoCHgq5wDT5q36v1r7M0LrR0ppLjOlGBmOqDKyU1AfyB&#10;x0mvTnzJlABiexawNDHk6Epp0oFkND/4MUoehWdOZ7gGp/70mTNbzbF/It0vh31gUvV7iE7p6Exg&#10;Hw6QmG0Qbt3wjnAZCRpdjnOYEVxCU44v01mazylhqoZpUgZH/4rvWYDzVfx6XpVtWA/vFCGM5Qcl&#10;2uOO+6N7PJ1EhmUaK7Ov8LDb7LAtsmnMPZbtxvA9FC4QHgmNQ6+vrydKOhggBfXftswJStRrDZzn&#10;UJ1x4uBhMp2P4OBOJZtTCdMllGpBAySP29vQT6mtdbJuwFOGKWpzAw1TyXDorD6qoc1gSGBew0CL&#10;U+j0jK9+jd3lTwAAAP//AwBQSwMEFAAGAAgAAAAhAAzoUmDfAAAACQEAAA8AAABkcnMvZG93bnJl&#10;di54bWxMj8FOwzAQRO9I/IO1SNyo3UKaKsSpKqQqEr1Ay4He3NjEgXgd2U4b/p7lBMedGc2+KdeT&#10;69nZhNh5lDCfCWAGG687bCW8HbZ3K2AxKdSq92gkfJsI6+r6qlSF9hd8Ned9ahmVYCyUBJvSUHAe&#10;G2ucijM/GCTvwwenEp2h5TqoC5W7ni+EWHKnOqQPVg3myZrmaz86Ce/1YZPbetTbZyE+/e5lV2fH&#10;IOXtzbR5BJbMlP7C8ItP6FAR08mPqCPrJWTLB0qSLnJg5Gf3goSThMU8z4FXJf+/oPoBAAD//wMA&#10;UEsBAi0AFAAGAAgAAAAhALaDOJL+AAAA4QEAABMAAAAAAAAAAAAAAAAAAAAAAFtDb250ZW50X1R5&#10;cGVzXS54bWxQSwECLQAUAAYACAAAACEAOP0h/9YAAACUAQAACwAAAAAAAAAAAAAAAAAvAQAAX3Jl&#10;bHMvLnJlbHNQSwECLQAUAAYACAAAACEAHTzHStYCAAC+BQAADgAAAAAAAAAAAAAAAAAuAgAAZHJz&#10;L2Uyb0RvYy54bWxQSwECLQAUAAYACAAAACEADOhSYN8AAAAJAQAADwAAAAAAAAAAAAAAAAAwBQAA&#10;ZHJzL2Rvd25yZXYueG1sUEsFBgAAAAAEAAQA8wAAADwGAAAAAA==&#10;" adj="3800" strokecolor="#666" strokeweight="1pt">
            <v:fill color2="#999" focus="100%" type="gradient"/>
            <v:shadow on="t" color="#7f7f7f" opacity=".5" offset="1pt"/>
            <v:textbox>
              <w:txbxContent>
                <w:p w:rsidR="00151245" w:rsidRPr="00493BE9" w:rsidRDefault="00151245" w:rsidP="00392FB2">
                  <w:pPr>
                    <w:jc w:val="both"/>
                    <w:rPr>
                      <w:rFonts w:ascii="Cambria" w:hAnsi="Cambria"/>
                      <w:b/>
                      <w:sz w:val="20"/>
                    </w:rPr>
                  </w:pPr>
                  <w:r w:rsidRPr="00493BE9">
                    <w:rPr>
                      <w:rFonts w:ascii="Cambria" w:hAnsi="Cambria"/>
                      <w:b/>
                      <w:sz w:val="20"/>
                    </w:rPr>
                    <w:t>Halk Milli Mücadelenin başında TBMM’ye karşı, padişah ve İstanbul Hükümetinin etkisinde kalmış, TBMM’nin aldığı kararlara tepki göstermiştir.</w:t>
                  </w:r>
                </w:p>
              </w:txbxContent>
            </v:textbox>
          </v:shape>
        </w:pict>
      </w:r>
    </w:p>
    <w:p w:rsidR="00151245" w:rsidRDefault="00151245" w:rsidP="00162F89">
      <w:pPr>
        <w:spacing w:after="0" w:line="240" w:lineRule="auto"/>
        <w:ind w:left="340" w:hanging="340"/>
        <w:jc w:val="both"/>
        <w:rPr>
          <w:rFonts w:ascii="Constantia" w:hAnsi="Constantia"/>
          <w:bCs/>
          <w:sz w:val="20"/>
          <w:szCs w:val="20"/>
        </w:rPr>
      </w:pPr>
    </w:p>
    <w:p w:rsidR="00151245" w:rsidRPr="00CF15E2" w:rsidRDefault="00151245" w:rsidP="00162F89">
      <w:pPr>
        <w:spacing w:after="0" w:line="240" w:lineRule="auto"/>
        <w:ind w:left="340" w:hanging="340"/>
        <w:jc w:val="both"/>
        <w:rPr>
          <w:rFonts w:ascii="Constantia" w:hAnsi="Constantia"/>
          <w:bCs/>
          <w:sz w:val="20"/>
          <w:szCs w:val="20"/>
        </w:rPr>
      </w:pPr>
    </w:p>
    <w:p w:rsidR="00151245" w:rsidRPr="00CF15E2" w:rsidRDefault="00151245" w:rsidP="00162F89">
      <w:pPr>
        <w:spacing w:after="0" w:line="240" w:lineRule="auto"/>
        <w:ind w:left="340" w:hanging="340"/>
        <w:jc w:val="both"/>
        <w:rPr>
          <w:rFonts w:ascii="Constantia" w:hAnsi="Constantia"/>
          <w:sz w:val="20"/>
          <w:szCs w:val="20"/>
        </w:rPr>
      </w:pPr>
    </w:p>
    <w:p w:rsidR="00151245" w:rsidRPr="00B43BEF" w:rsidRDefault="00151245" w:rsidP="009521E0">
      <w:pPr>
        <w:spacing w:after="0" w:line="240" w:lineRule="auto"/>
        <w:ind w:left="340" w:hanging="340"/>
        <w:jc w:val="both"/>
        <w:rPr>
          <w:rFonts w:cs="Calibri"/>
          <w:b/>
          <w:sz w:val="20"/>
          <w:szCs w:val="20"/>
        </w:rPr>
      </w:pPr>
      <w:r w:rsidRPr="00B43BEF">
        <w:rPr>
          <w:rFonts w:cs="Calibri"/>
          <w:b/>
          <w:sz w:val="20"/>
          <w:szCs w:val="20"/>
        </w:rPr>
        <w:t>24-)</w:t>
      </w:r>
    </w:p>
    <w:p w:rsidR="00151245" w:rsidRPr="009521E0" w:rsidRDefault="00151245" w:rsidP="009521E0">
      <w:pPr>
        <w:spacing w:after="0" w:line="240" w:lineRule="auto"/>
        <w:ind w:left="340" w:hanging="340"/>
        <w:jc w:val="both"/>
        <w:rPr>
          <w:rFonts w:ascii="Constantia" w:hAnsi="Constantia"/>
          <w:b/>
          <w:bCs/>
          <w:sz w:val="20"/>
          <w:szCs w:val="20"/>
        </w:rPr>
      </w:pPr>
    </w:p>
    <w:p w:rsidR="00151245" w:rsidRPr="009521E0" w:rsidRDefault="00151245" w:rsidP="009521E0">
      <w:pPr>
        <w:spacing w:after="0" w:line="240" w:lineRule="auto"/>
        <w:ind w:left="340" w:hanging="340"/>
        <w:jc w:val="both"/>
        <w:rPr>
          <w:rFonts w:ascii="Constantia" w:hAnsi="Constantia"/>
          <w:b/>
          <w:bCs/>
          <w:sz w:val="20"/>
          <w:szCs w:val="20"/>
        </w:rPr>
      </w:pPr>
    </w:p>
    <w:p w:rsidR="00151245" w:rsidRPr="009521E0" w:rsidRDefault="00151245" w:rsidP="009521E0">
      <w:pPr>
        <w:spacing w:after="0" w:line="240" w:lineRule="auto"/>
        <w:ind w:left="340" w:hanging="340"/>
        <w:jc w:val="both"/>
        <w:rPr>
          <w:rFonts w:ascii="Constantia" w:hAnsi="Constantia"/>
          <w:b/>
          <w:bCs/>
          <w:sz w:val="20"/>
          <w:szCs w:val="20"/>
        </w:rPr>
      </w:pPr>
    </w:p>
    <w:p w:rsidR="00151245" w:rsidRDefault="00151245" w:rsidP="009521E0">
      <w:pPr>
        <w:spacing w:after="0" w:line="240" w:lineRule="auto"/>
        <w:ind w:left="340" w:hanging="340"/>
        <w:jc w:val="both"/>
        <w:rPr>
          <w:rFonts w:ascii="Constantia" w:hAnsi="Constantia"/>
          <w:b/>
          <w:bCs/>
          <w:sz w:val="20"/>
          <w:szCs w:val="20"/>
        </w:rPr>
      </w:pPr>
      <w:r>
        <w:rPr>
          <w:rFonts w:ascii="Constantia" w:hAnsi="Constantia"/>
          <w:b/>
          <w:bCs/>
          <w:sz w:val="20"/>
          <w:szCs w:val="20"/>
        </w:rPr>
        <w:tab/>
      </w:r>
      <w:r>
        <w:rPr>
          <w:rFonts w:ascii="Constantia" w:hAnsi="Constantia"/>
          <w:b/>
          <w:bCs/>
          <w:sz w:val="20"/>
          <w:szCs w:val="20"/>
        </w:rPr>
        <w:tab/>
      </w:r>
      <w:r>
        <w:rPr>
          <w:rFonts w:ascii="Constantia" w:hAnsi="Constantia"/>
          <w:b/>
          <w:bCs/>
          <w:sz w:val="20"/>
          <w:szCs w:val="20"/>
        </w:rPr>
        <w:tab/>
      </w:r>
    </w:p>
    <w:p w:rsidR="00151245" w:rsidRPr="009521E0" w:rsidRDefault="00151245" w:rsidP="009521E0">
      <w:pPr>
        <w:spacing w:after="0" w:line="240" w:lineRule="auto"/>
        <w:ind w:left="340" w:hanging="340"/>
        <w:jc w:val="both"/>
        <w:rPr>
          <w:rFonts w:ascii="Constantia" w:hAnsi="Constantia"/>
          <w:b/>
          <w:bCs/>
          <w:sz w:val="20"/>
          <w:szCs w:val="20"/>
        </w:rPr>
      </w:pPr>
      <w:r>
        <w:rPr>
          <w:rFonts w:ascii="Constantia" w:hAnsi="Constantia"/>
          <w:b/>
          <w:bCs/>
          <w:sz w:val="20"/>
          <w:szCs w:val="20"/>
        </w:rPr>
        <w:tab/>
      </w:r>
      <w:r>
        <w:rPr>
          <w:rFonts w:ascii="Constantia" w:hAnsi="Constantia"/>
          <w:b/>
          <w:bCs/>
          <w:sz w:val="20"/>
          <w:szCs w:val="20"/>
        </w:rPr>
        <w:tab/>
      </w:r>
      <w:r>
        <w:rPr>
          <w:rFonts w:ascii="Constantia" w:hAnsi="Constantia"/>
          <w:b/>
          <w:bCs/>
          <w:sz w:val="20"/>
          <w:szCs w:val="20"/>
        </w:rPr>
        <w:tab/>
      </w:r>
      <w:r w:rsidRPr="009521E0">
        <w:rPr>
          <w:rFonts w:ascii="Constantia" w:hAnsi="Constantia"/>
          <w:b/>
          <w:bCs/>
          <w:sz w:val="20"/>
          <w:szCs w:val="20"/>
        </w:rPr>
        <w:t>Bu duruma;</w:t>
      </w:r>
    </w:p>
    <w:p w:rsidR="00151245" w:rsidRPr="009521E0" w:rsidRDefault="00151245" w:rsidP="007F0685">
      <w:pPr>
        <w:numPr>
          <w:ilvl w:val="0"/>
          <w:numId w:val="44"/>
        </w:numPr>
        <w:spacing w:after="0" w:line="240" w:lineRule="auto"/>
        <w:ind w:left="340" w:firstLine="511"/>
        <w:jc w:val="both"/>
        <w:rPr>
          <w:rFonts w:ascii="Constantia" w:hAnsi="Constantia"/>
          <w:bCs/>
          <w:sz w:val="20"/>
          <w:szCs w:val="20"/>
        </w:rPr>
      </w:pPr>
      <w:r w:rsidRPr="009521E0">
        <w:rPr>
          <w:rFonts w:ascii="Constantia" w:hAnsi="Constantia"/>
          <w:bCs/>
          <w:sz w:val="20"/>
          <w:szCs w:val="20"/>
        </w:rPr>
        <w:t>TBMM’ye karşı ayaklanmaların çıkması</w:t>
      </w:r>
    </w:p>
    <w:p w:rsidR="00151245" w:rsidRPr="009521E0" w:rsidRDefault="00151245" w:rsidP="007F0685">
      <w:pPr>
        <w:numPr>
          <w:ilvl w:val="0"/>
          <w:numId w:val="44"/>
        </w:numPr>
        <w:spacing w:after="0" w:line="240" w:lineRule="auto"/>
        <w:ind w:left="340" w:firstLine="511"/>
        <w:jc w:val="both"/>
        <w:rPr>
          <w:rFonts w:ascii="Constantia" w:hAnsi="Constantia"/>
          <w:bCs/>
          <w:sz w:val="20"/>
          <w:szCs w:val="20"/>
        </w:rPr>
      </w:pPr>
      <w:r w:rsidRPr="009521E0">
        <w:rPr>
          <w:rFonts w:ascii="Constantia" w:hAnsi="Constantia"/>
          <w:bCs/>
          <w:sz w:val="20"/>
          <w:szCs w:val="20"/>
        </w:rPr>
        <w:t>Kuvayı Milliye birliklerinin kurulması</w:t>
      </w:r>
    </w:p>
    <w:p w:rsidR="00151245" w:rsidRPr="009521E0" w:rsidRDefault="00151245" w:rsidP="007F0685">
      <w:pPr>
        <w:numPr>
          <w:ilvl w:val="0"/>
          <w:numId w:val="44"/>
        </w:numPr>
        <w:spacing w:after="0" w:line="240" w:lineRule="auto"/>
        <w:ind w:left="340" w:firstLine="511"/>
        <w:jc w:val="both"/>
        <w:rPr>
          <w:rFonts w:ascii="Constantia" w:hAnsi="Constantia"/>
          <w:bCs/>
          <w:sz w:val="20"/>
          <w:szCs w:val="20"/>
        </w:rPr>
      </w:pPr>
      <w:r w:rsidRPr="009521E0">
        <w:rPr>
          <w:rFonts w:ascii="Constantia" w:hAnsi="Constantia"/>
          <w:bCs/>
          <w:sz w:val="20"/>
          <w:szCs w:val="20"/>
        </w:rPr>
        <w:t xml:space="preserve">Saltanat ve hilafet yanlılarının cemiyetler </w:t>
      </w:r>
      <w:r>
        <w:rPr>
          <w:rFonts w:ascii="Constantia" w:hAnsi="Constantia"/>
          <w:bCs/>
          <w:sz w:val="20"/>
          <w:szCs w:val="20"/>
        </w:rPr>
        <w:tab/>
      </w:r>
      <w:r>
        <w:rPr>
          <w:rFonts w:ascii="Constantia" w:hAnsi="Constantia"/>
          <w:bCs/>
          <w:sz w:val="20"/>
          <w:szCs w:val="20"/>
        </w:rPr>
        <w:tab/>
      </w:r>
      <w:r w:rsidRPr="009521E0">
        <w:rPr>
          <w:rFonts w:ascii="Constantia" w:hAnsi="Constantia"/>
          <w:bCs/>
          <w:sz w:val="20"/>
          <w:szCs w:val="20"/>
        </w:rPr>
        <w:t>kurması</w:t>
      </w:r>
    </w:p>
    <w:p w:rsidR="00151245" w:rsidRPr="009521E0" w:rsidRDefault="00151245" w:rsidP="009521E0">
      <w:pPr>
        <w:spacing w:after="0" w:line="240" w:lineRule="auto"/>
        <w:ind w:left="340" w:hanging="340"/>
        <w:jc w:val="both"/>
        <w:rPr>
          <w:rFonts w:ascii="Constantia" w:hAnsi="Constantia"/>
          <w:b/>
          <w:bCs/>
          <w:sz w:val="20"/>
          <w:szCs w:val="20"/>
        </w:rPr>
      </w:pPr>
      <w:r>
        <w:rPr>
          <w:rFonts w:ascii="Constantia" w:hAnsi="Constantia"/>
          <w:b/>
          <w:bCs/>
          <w:sz w:val="20"/>
          <w:szCs w:val="20"/>
        </w:rPr>
        <w:tab/>
      </w:r>
      <w:r>
        <w:rPr>
          <w:rFonts w:ascii="Constantia" w:hAnsi="Constantia"/>
          <w:b/>
          <w:bCs/>
          <w:sz w:val="20"/>
          <w:szCs w:val="20"/>
        </w:rPr>
        <w:tab/>
      </w:r>
      <w:r w:rsidRPr="009521E0">
        <w:rPr>
          <w:rFonts w:ascii="Constantia" w:hAnsi="Constantia"/>
          <w:b/>
          <w:bCs/>
          <w:sz w:val="20"/>
          <w:szCs w:val="20"/>
        </w:rPr>
        <w:t>İfadelerinden hangileri örnek verilebilir?</w:t>
      </w:r>
    </w:p>
    <w:p w:rsidR="00151245" w:rsidRPr="00675E77" w:rsidRDefault="00151245" w:rsidP="009521E0">
      <w:pPr>
        <w:spacing w:after="0" w:line="240" w:lineRule="auto"/>
        <w:ind w:left="340" w:hanging="340"/>
        <w:jc w:val="both"/>
        <w:rPr>
          <w:rFonts w:ascii="Constantia" w:hAnsi="Constantia"/>
          <w:b/>
          <w:bCs/>
          <w:sz w:val="12"/>
          <w:szCs w:val="20"/>
        </w:rPr>
      </w:pPr>
      <w:r>
        <w:rPr>
          <w:rFonts w:ascii="Constantia" w:hAnsi="Constantia"/>
          <w:b/>
          <w:bCs/>
          <w:sz w:val="20"/>
          <w:szCs w:val="20"/>
        </w:rPr>
        <w:tab/>
      </w:r>
      <w:r>
        <w:rPr>
          <w:rFonts w:ascii="Constantia" w:hAnsi="Constantia"/>
          <w:b/>
          <w:bCs/>
          <w:sz w:val="20"/>
          <w:szCs w:val="20"/>
        </w:rPr>
        <w:tab/>
      </w:r>
    </w:p>
    <w:p w:rsidR="00151245" w:rsidRPr="009521E0" w:rsidRDefault="00151245" w:rsidP="009521E0">
      <w:pPr>
        <w:spacing w:after="0" w:line="240" w:lineRule="auto"/>
        <w:ind w:left="340" w:hanging="340"/>
        <w:jc w:val="both"/>
        <w:rPr>
          <w:rFonts w:ascii="Constantia" w:hAnsi="Constantia"/>
          <w:b/>
          <w:bCs/>
          <w:sz w:val="20"/>
          <w:szCs w:val="20"/>
        </w:rPr>
      </w:pPr>
      <w:r>
        <w:rPr>
          <w:rFonts w:ascii="Constantia" w:hAnsi="Constantia"/>
          <w:b/>
          <w:bCs/>
          <w:sz w:val="20"/>
          <w:szCs w:val="20"/>
        </w:rPr>
        <w:tab/>
      </w:r>
      <w:r>
        <w:rPr>
          <w:rFonts w:ascii="Constantia" w:hAnsi="Constantia"/>
          <w:b/>
          <w:bCs/>
          <w:sz w:val="20"/>
          <w:szCs w:val="20"/>
        </w:rPr>
        <w:tab/>
      </w:r>
      <w:r w:rsidRPr="009521E0">
        <w:rPr>
          <w:rFonts w:ascii="Constantia" w:hAnsi="Constantia"/>
          <w:b/>
          <w:bCs/>
          <w:sz w:val="20"/>
          <w:szCs w:val="20"/>
        </w:rPr>
        <w:t xml:space="preserve">A) </w:t>
      </w:r>
      <w:r w:rsidRPr="009521E0">
        <w:rPr>
          <w:rFonts w:ascii="Constantia" w:hAnsi="Constantia"/>
          <w:bCs/>
          <w:sz w:val="20"/>
          <w:szCs w:val="20"/>
        </w:rPr>
        <w:t>Yalnız I</w:t>
      </w:r>
      <w:r w:rsidRPr="009521E0">
        <w:rPr>
          <w:rFonts w:ascii="Constantia" w:hAnsi="Constantia"/>
          <w:b/>
          <w:bCs/>
          <w:sz w:val="20"/>
          <w:szCs w:val="20"/>
        </w:rPr>
        <w:tab/>
      </w:r>
      <w:r w:rsidRPr="009521E0">
        <w:rPr>
          <w:rFonts w:ascii="Constantia" w:hAnsi="Constantia"/>
          <w:b/>
          <w:bCs/>
          <w:sz w:val="20"/>
          <w:szCs w:val="20"/>
        </w:rPr>
        <w:tab/>
        <w:t xml:space="preserve">B) </w:t>
      </w:r>
      <w:r w:rsidRPr="009521E0">
        <w:rPr>
          <w:rFonts w:ascii="Constantia" w:hAnsi="Constantia"/>
          <w:bCs/>
          <w:sz w:val="20"/>
          <w:szCs w:val="20"/>
        </w:rPr>
        <w:t>Yalnız III</w:t>
      </w:r>
      <w:r w:rsidRPr="009521E0">
        <w:rPr>
          <w:rFonts w:ascii="Constantia" w:hAnsi="Constantia"/>
          <w:bCs/>
          <w:sz w:val="20"/>
          <w:szCs w:val="20"/>
        </w:rPr>
        <w:tab/>
      </w:r>
      <w:r w:rsidRPr="009521E0">
        <w:rPr>
          <w:rFonts w:ascii="Constantia" w:hAnsi="Constantia"/>
          <w:b/>
          <w:bCs/>
          <w:sz w:val="20"/>
          <w:szCs w:val="20"/>
        </w:rPr>
        <w:tab/>
      </w:r>
    </w:p>
    <w:p w:rsidR="00151245" w:rsidRPr="009521E0" w:rsidRDefault="00151245" w:rsidP="009521E0">
      <w:pPr>
        <w:spacing w:after="0" w:line="240" w:lineRule="auto"/>
        <w:ind w:left="340" w:hanging="340"/>
        <w:jc w:val="both"/>
        <w:rPr>
          <w:rFonts w:ascii="Constantia" w:hAnsi="Constantia"/>
          <w:b/>
          <w:bCs/>
          <w:sz w:val="20"/>
          <w:szCs w:val="20"/>
        </w:rPr>
      </w:pPr>
      <w:r w:rsidRPr="009521E0">
        <w:rPr>
          <w:rFonts w:ascii="Constantia" w:hAnsi="Constantia"/>
          <w:b/>
          <w:bCs/>
          <w:sz w:val="20"/>
          <w:szCs w:val="20"/>
        </w:rPr>
        <w:tab/>
      </w:r>
      <w:r w:rsidRPr="009521E0">
        <w:rPr>
          <w:rFonts w:ascii="Constantia" w:hAnsi="Constantia"/>
          <w:b/>
          <w:bCs/>
          <w:sz w:val="20"/>
          <w:szCs w:val="20"/>
        </w:rPr>
        <w:tab/>
        <w:t xml:space="preserve">C) </w:t>
      </w:r>
      <w:r w:rsidRPr="009521E0">
        <w:rPr>
          <w:rFonts w:ascii="Constantia" w:hAnsi="Constantia"/>
          <w:bCs/>
          <w:sz w:val="20"/>
          <w:szCs w:val="20"/>
        </w:rPr>
        <w:t>I ve III</w:t>
      </w:r>
      <w:r>
        <w:rPr>
          <w:rFonts w:ascii="Constantia" w:hAnsi="Constantia"/>
          <w:b/>
          <w:bCs/>
          <w:sz w:val="20"/>
          <w:szCs w:val="20"/>
        </w:rPr>
        <w:tab/>
      </w:r>
      <w:r>
        <w:rPr>
          <w:rFonts w:ascii="Constantia" w:hAnsi="Constantia"/>
          <w:b/>
          <w:bCs/>
          <w:sz w:val="20"/>
          <w:szCs w:val="20"/>
        </w:rPr>
        <w:tab/>
      </w:r>
      <w:r w:rsidRPr="009521E0">
        <w:rPr>
          <w:rFonts w:ascii="Constantia" w:hAnsi="Constantia"/>
          <w:b/>
          <w:bCs/>
          <w:sz w:val="20"/>
          <w:szCs w:val="20"/>
        </w:rPr>
        <w:t>D)</w:t>
      </w:r>
      <w:r>
        <w:rPr>
          <w:rFonts w:ascii="Constantia" w:hAnsi="Constantia"/>
          <w:b/>
          <w:bCs/>
          <w:sz w:val="20"/>
          <w:szCs w:val="20"/>
        </w:rPr>
        <w:t xml:space="preserve"> </w:t>
      </w:r>
      <w:r w:rsidRPr="009521E0">
        <w:rPr>
          <w:rFonts w:ascii="Constantia" w:hAnsi="Constantia"/>
          <w:bCs/>
          <w:sz w:val="20"/>
          <w:szCs w:val="20"/>
        </w:rPr>
        <w:t>I,</w:t>
      </w:r>
      <w:r>
        <w:rPr>
          <w:rFonts w:ascii="Constantia" w:hAnsi="Constantia"/>
          <w:bCs/>
          <w:sz w:val="20"/>
          <w:szCs w:val="20"/>
        </w:rPr>
        <w:t xml:space="preserve"> </w:t>
      </w:r>
      <w:r w:rsidRPr="009521E0">
        <w:rPr>
          <w:rFonts w:ascii="Constantia" w:hAnsi="Constantia"/>
          <w:bCs/>
          <w:sz w:val="20"/>
          <w:szCs w:val="20"/>
        </w:rPr>
        <w:t>II ve III</w:t>
      </w:r>
    </w:p>
    <w:p w:rsidR="00151245" w:rsidRDefault="00151245" w:rsidP="00EE4D29">
      <w:pPr>
        <w:spacing w:after="0" w:line="240" w:lineRule="auto"/>
        <w:ind w:left="340" w:hanging="340"/>
        <w:jc w:val="both"/>
        <w:rPr>
          <w:rFonts w:ascii="Constantia" w:hAnsi="Constantia"/>
          <w:b/>
          <w:sz w:val="20"/>
          <w:szCs w:val="20"/>
        </w:rPr>
      </w:pPr>
    </w:p>
    <w:p w:rsidR="00151245" w:rsidRPr="00B43BEF" w:rsidRDefault="00151245" w:rsidP="00EE4D29">
      <w:pPr>
        <w:spacing w:after="0" w:line="240" w:lineRule="auto"/>
        <w:ind w:left="340" w:hanging="340"/>
        <w:jc w:val="both"/>
        <w:rPr>
          <w:rFonts w:cs="Calibri"/>
          <w:b/>
          <w:sz w:val="20"/>
          <w:szCs w:val="20"/>
        </w:rPr>
      </w:pPr>
      <w:r w:rsidRPr="00B43BEF">
        <w:rPr>
          <w:rFonts w:cs="Calibri"/>
          <w:b/>
          <w:sz w:val="20"/>
          <w:szCs w:val="20"/>
        </w:rPr>
        <w:t xml:space="preserve">25-) </w:t>
      </w:r>
    </w:p>
    <w:p w:rsidR="00151245" w:rsidRDefault="00151245" w:rsidP="00EE4D29">
      <w:pPr>
        <w:tabs>
          <w:tab w:val="left" w:pos="3828"/>
        </w:tabs>
        <w:spacing w:after="0" w:line="240" w:lineRule="auto"/>
        <w:ind w:left="340" w:hanging="340"/>
        <w:jc w:val="both"/>
        <w:rPr>
          <w:rFonts w:ascii="Constantia" w:hAnsi="Constantia"/>
          <w:b/>
          <w:sz w:val="20"/>
          <w:szCs w:val="20"/>
        </w:rPr>
      </w:pPr>
      <w:r w:rsidRPr="00493BE9">
        <w:rPr>
          <w:rFonts w:ascii="Constantia" w:hAnsi="Constantia"/>
          <w:b/>
          <w:noProof/>
          <w:sz w:val="20"/>
          <w:szCs w:val="20"/>
          <w:lang w:eastAsia="tr-TR"/>
        </w:rPr>
        <w:pict>
          <v:shape id="Diyagram 591964" o:spid="_x0000_i1027" type="#_x0000_t75" style="width:255pt;height:148.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rn03TRgwAAHs/AAAWAAAA&#10;ZHJzL2RpYWdyYW1zL2RhdGExLnhtbORba28bxxX9XqD/gWA/TzQzO08jSjDP1qiTGLFTtCiKYkWu&#10;JaIUySwpW06Q/96zFEmTopQMZZmKkS8WOTSHe8/ce+5zvvz6+nLce9u089F0ctpnX9B+r5kMpsPR&#10;5Py0/8PrTEy/N1/Uk2E9nk6a0/77Zt7/+qs//+nL4fnls2G9qL+ZDptxD7tM5s+wdtq/WCxmz05O&#10;5oOL5rKefzGdNRN8+mbaXtYLvG3PT4Zt/Q77X45POKXqZDiqz9v6sr/apH7AFpf1aNL/avlMs8WL&#10;+WL9snfZPd3z4Wn/58RYsE54wiqmiYjGExMtJ9bJpLyLPIb0S7+3eD+DlMPpYL1d+6pZ9MbT11jv&#10;9rlqJ88uR4N2Op++WXwxmF6eTN+8GQ2a1Z+6XXRCyRNzMq7fT68WJ68WzSxO301ettNBM5/3sVeo&#10;F91Ws/XKj/PDd//xajT433zxftyczEeXs3HD/lL1ez/OV3vfrPV7gwdsPZiOp+38pB4MmsmC/hfb&#10;Dtbbdji/6g626fdmF+NhC5Xpn9ygPZ+9bFcvgX/97Gw6fL9cqZ+N54tXy0ft1mfdP81k+LJu6+9f&#10;tr1x3anaoiWvv++2Oln+j5NOvbDN8u/srvNUianIbSRVMIkInhyxwlESnFfOG6sMlb/sHOLygV+f&#10;9v/9TbMYTf4Dsa7mC7x/mARtJ0Z76/l785+wH6WworPVxjXEeDV6W887yTqJ8K3lV+/9vr399d7f&#10;p5PztpmPdrYoBYo6J7NMnGgvAhFSR2K0USTzKrkYndGh2ij+rG5ft/UEajq4niztJkv8Rx4S0SlQ&#10;IoINxFNpSQrSRWmMksbt4Pw06pC0NiyLTCqWYd5BZ+KlFCTaZIMzygjNN1LOR2efp5SZ4bSUrUhI&#10;EUpvtSaWUUmsljRbWflkcJYr9lsy17GUfk9pU/vTVXt1uaOya9W/y2r0ntYXf3Xvt++0l3tJZ2m0&#10;Oz9falpMy2A4hzFYZmBazBHDc0VcJS3VSTrB9Ubp9k0rxCQVFxURJkgiErTXVjGQyITigTstmdk5&#10;zacxLeqMV1XSBJaFxxQ5Eu+oJi5bbb1JkSkw7cpz7pvWZyJlFR2tKsZJ5URnWooSY0wmigkRZFYx&#10;Z7tzGDcO8Aj+ZE+9HeKq93Xvr82kGZ8/1C1wSX20oBJhoHeCQ2i7fEUTl76DIobNqe7rrnXQWaYd&#10;YcZzKIVVUP1KEh+pdMkn4YzYgetpdFcapZwTllDD4RYozcQF5QinyWoapLfpg5T7uvuZSCm8BPEn&#10;Cd2N4CHOA4gkQ1RdRWhPhPvf9dFH0939WOhv9dufPlZ3LY1w91Eh2MuQ1wbfOXtPZBZUVZIzoaF8&#10;K0ba192KIehx0AJpNHTXAjhTVQgdI2cSERFz4ffAu84ZKTKFXSYLKX2AswfXkuRUSjlLrZjaSLmv&#10;u5+JlJkGJZKD1xNwn8JI6G4ygvgsOOXeBys+eJcZouDd8AYLbj6fDp7H8hyv2+Xb+hJ5XjudLiZI&#10;EZHNYG2Zo4TJ4rRPNz/SzF8s87h/1O38Jq4aXHxTX6/YbHDxsm3erN4MR23vbT3Grs3bdVJUT0aX&#10;L94iw+7Wx2/Hywyny22639ve+SbR6UK2J8mmmPcxVLxCdkwZEZnB+2kkVwwnQKmzWbAPPNk9+wag&#10;Lj3uFj6cQllmtvzSzSkgi55N56PFHcew6zXuzwZtZsopCXfEPHg++Yp47y3RyhquNIWxIDBeM8Ij&#10;P/8Z8uQfZq5tp+/Ylia9OMOZ1+PR+eT55fnLcT1otj99Przu9OyW4nXJNrJS16XEEu5qmUp2K3k8&#10;mv1teke+fT8mIroqBArLClrAK0iEl45TkrsPqOOCyk93pi/rFqi8bq4XWyIuEens7beBEBsF27WT&#10;znaWFnhjUpvc/cYSby2eXY3HzSJN6rNxM9z6bGVsuzs/sQVmrqj14EElIiwQOktsgDeH/0YUkqhA&#10;qvDJNDhcjMbDuw4LVPb6eusE79Padcq5C+mtw6JrVtw+rM3iYxzW/cbAvBOV55LAAuDzDbjBMYZM&#10;hiamk4iqEgiRygiisNbQseINwX1wzt3atpsp5TeKIKcS1JMQIqJ10DKqXSDpbJTOUcfKV7708cuK&#10;CI/Lzyai2ERD519QoxO8SsR43aW62iO6keCjYi9/8PM/nJ+3eWoZGDwmP6dIeaYyIZFWyDhpQGGO&#10;5kCqnFBUqCgP8kN81ynOhhL3fe7BmBzIz3tA/PH4OaHUUVlJMkPXQNAKtR6rKjQRkkxZV87z+Mks&#10;8DB+3jusaqM5v1t+Dqbimjv4u2wi4HWOeGUYigoihSQQw/lUCm9hweox+bmy3rKkOPHJwZajQvIt&#10;Ilx4rgzlVGu1VWf4DVsuq0Q9Lj+jEQBlTh5Ngowan2aoKVcoMXMhFLglR5OLo4+Dn//h/My3QpNi&#10;fl5G2C9Gk1wPFt82o/OLs2n7r9O+knQTTa56WfeHE13BxaC+S3Q2KKEF1ERNdJoEz10AU1CRi7n7&#10;YLwO5O49kP5w3M0RYaCFhRIl+s0o+CCsxilVSIei0Cm6hLpgKbkcfFqHcffeYX0G3O0Mt9pVmBXw&#10;XemcohaMKDsSpSLLliYdVbFrLCzYPiZ3O7QyNTMOFahsUfuwiXiBwjgLUnDLhTflcVhZJfZxuZtT&#10;ZbMXhjCtPXwPcgODoiahXgUmUQtV5ZHJwc9/IBchfu6O7kMKJG4KHq8G9bj5J1rmTEguy8KVDVtv&#10;p5ObxcdIJ7v8FfW4x55lWLmVzZwKWu3br7eGVrLXLKIdQyLtGowii67rlgl6NBnNblPRrvm+lbV+&#10;9wbjOu1g2bkvrMMNm/lyHOXnwnoRtv+uHS5rV91X16+7Y32UAZl1afV6sg1E0RTCRvTCYZ+N6IVQ&#10;3Sf6amhiiXrhuMW6JLD8TllB4U5gyrqrDwamMK9cA4PMY0cntoEpbJbvAFMWyd8JTFn748HAFBLl&#10;Ghjw3r3AFHazdoAp6w3dCQyDcUTpUEqKEWXhqJHDUuS10jNmjBYoOqLRfQ+nFEY/G8MqjJPXMKEe&#10;vgPTJ+WUsubugzWkEKq16Aj8dkTfNp3CXv2OhpQFUndqiLASSavkREWPXDxaBBTKSEKzkqwKyaFW&#10;da+GFBrGRkMKo5c1TEfVkFBpbwxmQpwLqMlT5A1GVKGbvsoSNeQo6NZ8D5R12/0e6oMKG6FPAoQH&#10;L1RoPmPYUnZxCGeI8BFnaoOs1yJxppLdqxGFPmSjEYV10ScBwnErlfWBpIgwTFBj0KjGPDHKJ8EF&#10;TOFxv5vqID7eVorCQ95gUdiXfRIsjLGOia7TChtG3oRBNo+JMMKSl8pE41zcVYpbWBTKtsGisMf7&#10;JFh44wIPHtmvwHytkOhveEzNEakTlgXD8MZu+fIjsTgwVr8dl31avxoN2pdSY1AFc8KCwX1Yy8AY&#10;iDWEwMSkvlUO+EgsCjuna7247Wg/KRYxKUxYY7AF9w2Qmztk6ag2MRIrjgY8KlEh/KqNHM4XRW3O&#10;NRZH1Qs0XlMMGO3JOiDwTA4tWM4wkq5T1z3hMoXdwPOWXhyKRWHPdI3FUfUihCpxlI0JpSi6C48Z&#10;YszbICbHLK1MVQXHupvY38KiULYNdxb2X9dYHDXKig6deIoAS2eKCTCMnqI1DwLFvQSMPnimlMY4&#10;3lZC8pFYHBhfHNVGJDcJowhoJETc2BAKGoLhK0eSkdlGlKoxtfOYWOSyruZaL45qI+g/YX41d7QZ&#10;0ZOSMBTbXe5w0WVYj2c27Ebft/TiUL4obEGusbid0n9SP4LBgK6YSwnXDlh4TLohL2FEorWhlFQY&#10;onzUuLOwn7nGAlXcjmqOUwt0imF0Hb1hXD5AfOEpfComnLubMDlpHytGf5U7C2XbcGdhb3SNxVG5&#10;EzkHRqwVbsF1LVtcVLCIOzHGiQF8eFPDjOqukNzPnYdicWA956jcaQJuQBlEWBqTM4g7MUtnYsZY&#10;N4vaM0xNByceE4vCruJaL47KnUqHhAqQJh4dOPgRhFneYDwhoCckKobRarc7D/uR3FnYAlxjIY/K&#10;F0biTgoIgkPsLmeHeWBeDn1gXNOCu7W4vPJrenGoHynsJ66xUMfEIhoMczMk6TZbVLTQuCVAh6F1&#10;mDU1njJb/apeFMq24c7fT3Vv2XTb7rSdna+Kn+8uprhFfTPBinnlZSsOlwWvF72rdrR3Gf3Oy9+r&#10;G+3d1W+zuc+OLZc/ut5z+WZzZf6r/wMAAP//AwBQSwMEFAAGAAgAAAAhAN2VWmgWAQAAVwIAAA4A&#10;AABkcnMvZTJvRG9jLnhtbKSSz0oDMRDG74LvEHK3aauILN3tpQg9edEHGJPJbiD/mkldfXtnt0Xq&#10;SaiX4ZsZ+OXLl2y2n8GLDyzkUmzlarGUAqNOxsW+lW+vz3dPUlCFaMCniK38QpLb7vZmM+YG12lI&#10;3mARDInUjLmVQ625UYr0gAFokTJGXtpUAlRuS69MgZHpwav1cvmoxlRMLkkjEU93p6XsZr61qOuL&#10;tYRV+FaytzrXMtf3qapuA01fIA9On23AFS4CuMiH/qB2UEEci7sCZRywn8A004emoN8bOjvjwT+A&#10;Zwhf/u+Qk7VO4y7pY8BYT0mzFaj8zDS4TFKUxrCbsjerSfs06/WkDzTr+0nrk36Ygla/4rnsWV/+&#10;h+4bAAD//wMAUEsDBBQABgAIAAAAIQDSM9z5HQEAAGYDAAAZAAAAZHJzL19yZWxzL2Uyb0RvYy54&#10;bWwucmVsc7STXU/DIBSG7038D4R7Szs/Y0Z3YWOyxBt1/oATSlsy4FRgav+9uOliE1a92SU84T1P&#10;cl7miw+jyZt0XqHltMhySqQVWCvbcvqyuj+7ocQHsDVotJLTQXq6KE9P5k9SQ4iPfKd6T2KK9Zx2&#10;IfS3jHnRSQM+w17aSBp0BkI8upb1INbQSjbL8yvmfmfQcpRJljWnblmfU7Ia+jj572xsGiVkhWJj&#10;pA2JEaxW0Dowjxsl1s9h0DKGg2tl4PQbefa6h0UW5SlLe82O4PUAA25CwklvwaRPcQSfCgIkbOp4&#10;PelyecDFKOHQYxMygYbt1vW1putxE37WVDl4jz1MGezIpMTFAYlEKf9dnDvU6HxCSGzB3oeNfkf5&#10;CQAA//8DAFBLAwQUAAYACAAAACEAv/T3SNwAAAAFAQAADwAAAGRycy9kb3ducmV2LnhtbEyPQUvD&#10;QBCF74L/YRnBm91Nwaoxm1IEEfRkK4q3TXa6SZqdjdltG/+9Yy96efB4w3vfFMvJ9+KAY2wDachm&#10;CgRSHWxLTsPb5vHqFkRMhqzpA6GGb4ywLM/PCpPbcKRXPKyTE1xCMTcampSGXMpYN+hNnIUBibNt&#10;GL1JbEcn7WiOXO57OVdqIb1piRcaM+BDg/Vuvfca3Mu42r6HqvvIPrv663mxeXK7TuvLi2l1DyLh&#10;lP6O4Ref0aFkpirsyUbRa+BH0kk5u84U20rD/O5GgSwL+Z++/AEAAP//AwBQSwMEFAAGAAgAAAAh&#10;AA7BmAIYBAAAGEEAABgAAABkcnMvZGlhZ3JhbXMvY29sb3JzMS54bWzsnFtvmzAUx98n7Tsg3ldI&#10;elEXNa16WaRK1TSp3fPkGENQjc1sp02//WzAgURrLgZKCfSlBcTB/Hz8P8fHphdXiwhbL4jxkJKx&#10;PThybQsRSL2QBGP799Pk27ltcQGIBzAlaGy/IW5fXX79cuEF0QhSTBm/Q74lrRA+kufG9kyIeOQ4&#10;HM5QBPgRjRGRV33KIiDkIQscj4FXaT/CztB1zxwvBAEDkZ0ZAQYmIhAS25qT8O8c3Xtje87IKAoh&#10;o5z64gjSyKG+H0KU/QJMqEefOudO+goOgBAR4f45ti+TNxOhwMh6AXhs2056ykMcrp6BQDxwkV6V&#10;f1viLZaEVFse1csj24pZKKG6x66rrDgJs8JNXLxh9DDFFgGRvJNQD7lZA/wQ41vMpH0rQmI2thmK&#10;ERDyKhglaJG8mjbHex4uree3pc3CIdnRCha5leVdqRHk+wiK1E4GQywetOXlmcmyyctTP1bvTADo&#10;l05t66MMAcBhQH5KDoOmOBRpNsdBuUJjCD6HK+Bm/eBzQHhBpAwGpRYAxzOQKsWpK38SrSiISKZL&#10;bVcONWKGTYnG53AWhUAHsLw7OxU/FIKTbnuBH9xHwS8MoGkAUaIhQiLaohlbHbw4OsUiT1PSDEQs&#10;zLKUFlBWuUySMM6Al2Wz5xtCQNl05+M7YtoGXz/4XuDh9IkBwod3hinrquKcbXDRPKztO7/RvZAr&#10;26bnlB0K5jMgP3jscaqJclGpzXFOe5w6zOWBzxynHuoD06EuH51UAcoNZG2l7DD9+IgFAcZ0ruo4&#10;ysdzCltbUqxL5LeVV8FNc8L24QWci66X0CQCwzish5W5fxVT7bLeY65Sygs6XgtQCDpeC1AIOl4L&#10;iAG7nfW5+WoyuTXUFkWsmIXqRGrvekGxGxrTpWICUVaam0XYmK4dDsLGdPFQEDY8AVqr6tVZytg6&#10;1sVisFx/rlguB3eNymVnKDeqqGuUG61Q1+rLjYruQVP2g2sIDSa9KtNTYApr5N9rqz7r2XXtyZf3&#10;XLEgQ0omPeGouOWqYsLJvqfeh2skLNi12ltWGeOTXiei0druvWkvEnWKBKc49MoIsY5A5vXdD52+&#10;VR7HEoAlZaBnKJ3wpsRA7zrAJFedULkM+PrTfJfve1lrcetWfSGq7NPblwLrBK3vuPQ7gLQWvveX&#10;AVuLSZVrfpKT9L3Wsl5LRNJgIb+f0OvwqlPzdKDqo+wzmwSvQWm1x7s7XoOaao93d7wGxdQe7054&#10;5ZbJWWy2QU3lhfkG2/ryT/0e7csjveebcnj5bnv5WzLFx3Krmu7MStYOBSvJN3ff5c7IlfWBA3Dq&#10;yqHLPevVKMamdWxzj1a6r52sfYrB0MvTYn85/k+wq/7TTzVbW6sFvPeQ2sGXW7pNv83X/8/g8h8A&#10;AAD//wMAUEsDBBQABgAIAAAAIQBPg7HgzgMAAA9RAAAcAAAAZHJzL2RpYWdyYW1zL3F1aWNrU3R5&#10;bGUxLnhtbOyc3U7bMBTH7yftHSLveqSFbUIVKeJDlZAQQow9gOs4qYVjB9uF8vaznTRlEtMaSpgT&#10;zk2bpD1O7Z99/sfHTo+OVwWPHqjSTIoEjfdGKKKCyJSJPEG/bmdfD1GkDRYp5lLQBD1RjY6nnz8d&#10;pXkx0eaJ03OaRbYQoSf2UoIWxpSTONZkQQus92RJhf00k6rAxp6qPE4VfrTFFzzeH41+xCnDucIF&#10;qgvBryiiwEygaCnY/ZJepAlaKjEpGFFSy8zsEVnEMssYofUbVsbd+nt8GN8vGbnz1Yg1K0pOx18O&#10;0NRXzjDDafSAeYJQXF1KqSZ/XiHYXGpTfWqPI/NU2kaqikJRqZht09F4NHIlxK7JnhtoQgU9SKdH&#10;2F4uqMLWQJsESWUW0rZJuWBkpqQwzhpPOMsX5oblkWKWjVkoSq8NilKm7Flzg6bQBtDlnEfClp8g&#10;IVM6qqvXfK+7m5cHad1wZnWt6kPf2L464sb2HJauErRvfxOeaKLy+RlXka2P7Ya2jvZ17l5d49n6&#10;OwP3xYxx3tiOt7KtTZw1zTJKTGPv2uPf926M/P0tksa+YEKqugzb5amrgO803IzrH55V3697QN0A&#10;vjf4Y8un6kDrs5oWF1eWl6ufR9l9ZwFeVUd7Ja8HKoDYe44ws9pxhGHrUgHZeyLb2Sk6CQOX2BcJ&#10;c7ScuIOAbQKGcAMOR2sd/UJ4WIWmYdP6BmOrJ8F8ll8U+TXHBNSrmUu95QhzkXsz431+/LfZlY/9&#10;gEk9pQ6DyRwGiUtsdBaQtx4kms1vFRZ6/zzEmHs7bf5oaaMs/wnUOh1Gbnz6/PYbJvvmQK3K6nbm&#10;/LqgtvaP4yD943ap8Zf943a+teu0emvBIphzuTQwLepgWtQaBtbauH4E2Z8+ZH8crRCjPFgcrAaQ&#10;W2vfLOU6WpBZ7Use3NGCzGqfaEFmtS+0SqzOFgFnKUC/XtKv59RAx/o41kDP+kgNdK1/1MLMLu2i&#10;az3NLm1Ea3w+NNEaAJKhKdIAkAxNbnqKJMtPCIHkXhfS3zorTqSYAY6uHsRojcPvA4LR0dFzMa1x&#10;GHXiNuUHCmSXFdXtbINbUZ2DrwrGV2nJWQri0dkWkdbeygMJ2WHtMknvqcPyTE7BawXjtfzkYybt&#10;xpzHK3h6K5RAax33Ahj/MHk4muIDLqASGBXvxFz2BzazvfVmttZRl2cxtPx7T6Mtz2Joifc+sxha&#10;xr2nLOzzHIsyQLnYbgHj5WcCeooivTsFGKFMO4wCGAHNzMN0Uh8wa6Xow+1qYHqxndb83xWPzZ8G&#10;2P8xnP4GAAD//wMAUEsDBBQABgAIAAAAIQDtpCzdnAcAADksAAAYAAAAZHJzL2RpYWdyYW1zL2xh&#10;eW91dDEueG1s7FpZb9s4EH5fYP+DoPfalq84Qd2i2zRAgTQNGrfvtETbailRpejE6a/f4SVSFpXY&#10;Qreb7uYpFiXODOf45mBevt5lJLjFrExpPg+j3iAMcB7TJM3X8/Dz4uLFLAxKjvIEEZrjeXiPy/D1&#10;qz//eJmsszOC7umWn+NVAFTy8gzW5uGG8+Ks3y/jDc5Q2aMFzuHtirIMcXhk637C0B3Qz0h/OBhM&#10;+0mK1gxloSaCOpDIUJqHwTZPv2/x+2Qebll+lqUxoyVd8V5Msz5drdIY6z+IccF60p/11RH6NxwX&#10;5/Quv2Y0xmUZvpLn4yknOLhFZB6GfbWU4DKur8SIX5ZcvYXfAb8vQE+FJhQULAW9TgcDQaEvtOZu&#10;KFFWnCOONHH49YEmmKjHwhIueJCJF+JwYCLFI6GxEct9Hw20+AW7wTwoNiRhIELFv9DC1vZEx+8Z&#10;duAz7MBn1IHP6AA+0hiOjuNdbg25y63Cp6DxksVa9+ABXPwENYvVj0yZRCzr39pVgJ6lEQ0rGmJj&#10;RSQ6hsiJVxCwQyUIkHtEkKEVRGw0goBhKiJ6+YHTzLyCgKEqGsDlEUFGVhCx0QgClquINARR8ePY&#10;abnWyr7bUIJNhCU2juSOepSV/J7gpxB0hwTQL3XSDv7V1SJ1G8SE/S4GEQjuImcXdBofgGhP3fAy&#10;k7kI9zMw4dSLK6CuChJG+7jS0QFrHqeKgCtIsEGOMsjejFKew6NOireI2cyw+YB2BuE31wyv9EOS&#10;Mv0L5Wl2eQtllSgcyC2pMm+dDqWl4XcFXI1PpCsthFgEMFxt83gewtYwQAyKMuATBrSYh/j7NlQ8&#10;ciiutKiIrHV1UObomzlAgaDA0utrdi4oSOH4ZVVAOF+sCL2z3zB65/sICipNRPzSJ3f5LL8VXH+x&#10;Snc48X9zzS/Eyy+I6G9tnQJH0RVTulIFESY1jQ27nfmTT5Ind2ZxVlMwboSrKBWUG1RgXSlDVfd4&#10;sa0K33MabzOcy7J32meYIA4Ff7lJizIM2NmSpOBQRp3JV/B2sKgMLclQ8Y6lHI53jvSOmsuOj3XZ&#10;GAThToDJR+2siKTr/KNwNWggREA4salceNAbz4xBFSW9FQrv7ILm/OaH3AyBA62LJXONGOhjgXfG&#10;SaeTLmTeblKSKCoABQtd+1vOsHhBwVCSuXpQx3D5i2gmHHv532np440jPHQ0BS1T2BJUXKsorWlB&#10;7ZqHj27feLmXhcMBaJnjCHLuaRyBKmhaoZjPwxeD3kgaSAG1tbV8bonsiXasZ9f4/7pGCwACDrxD&#10;8UajkEjSJQSYWIL8uEtL5eoFV6HoJPFGkrc+q+DNps79N25aE3lY5s6oNxyPTkXUSE+W2UoURU8K&#10;oac+hD4BJDmqqHgoDCFvg0n2AGYJ0Pq5eMOgdoAKxoGoQIHCoDc48eINgPHB1AS0SYgZ9CbDsZec&#10;FzwfF240G/vpCZaHHtYRbzz0SudVnZsXPIrzEvJqzUvICuUl5NWXl5D40ih/OjtCW15qVqze+HQs&#10;g0r2F24p4NWWL/2CaG1pymGuK9ZasvTq0cfCkXfgLxu8mvSRchQ5jkZHKNJHzJHLT8mrxIs0R8RH&#10;7idrspWPI/Yx6myl11mnrRQdCaVijylmZgcUM5BUDgYW53Snzygael3aCXRv+hmPoqkXAb0Q4KVm&#10;XcJLSFipkSq8hBx7Tp4elGqU957RqywfkFhd9Y4JcB8pR1tPES+PVtchkHOMzlrpdVZcK0XHqu2g&#10;2FLGN2YJp75KVVyVqKJ+RQlMpW7SZRjUantdycY5+KLoldaiJ1b1uSbYqPvr9Z+8DbhcwqROzhre&#10;Z+trgmIYvO03BdAKm5phfw4Sma9rgxBx5XNcna1aB0ahbRaTUHXL54hrrkj/0cGPPnfyNUiTnbg3&#10;NHOW0dDWeci8hjNKbQ96w6oQql7CsFa/HE1O7BAA3stxqkyier700DQgMnMmRz+RGDdbBclW4/dX&#10;jyh6K+2NjfaE36kes01xLUFWMFx+FPNpudsGgl5oGb5ETjA7k0e7XffebjKzUSQ6bhMO9Xk3zM1N&#10;ZFaBdA2V+t7icksI5u9ytCQ4cd7JM7gUbb/OdyY0lYcov2B0myefcAzIoP494d8Jm2g6lVVaqwWF&#10;0ZWlNNaVmMDAswZzRmF2fNbsjz7A9YDTbNfmn7pVGxk91doe1nkn77xzeehOqba9AQTbElxdyIgH&#10;z8hXAs/EdKlX6CoMMgR4Jn6ZiKjoNOJDarcB82YsWYf56bE5yl7cmDufRjaMTrzpcGZYiWlXzUE6&#10;5MH9vG5jmOHbxU4L4EZcLO6+NKRXniTvwPYWu8WwyjyFcxNV8r8kGsBtmgZDeT0kI8b5jO/e5KBC&#10;9gUz/hY0I22fpYmR0SUJvxe7y8WnN+JmQX9qb+j2pngaSH4Vhhi/1DmxAQzyEqFm9mdccK+OqngW&#10;mhMPPx0XJFC05U07DFbx/HCarf77o5FYnbbnOSahIBL3wMKiteT+HJONu0YzkPVn+f9srpYx6amA&#10;vUkdZjLO9VGZLhcM5fs3SJ5m03wZBtBqiq5IuWQjdqvvdBtl/x2jah+VG/+CknQvnTT0IRe0QjRW&#10;1Z/s6WotBPzD76u/AQAA//8DAFBLAwQUAAYACAAAACEAhb/9xd4GAACjLgAAGQAAAGRycy9kaWFn&#10;cmFtcy9kcmF3aW5nMS54bWzsWllz2zYQfu9M/wOH74hwkQQ9UTI8k0wzbSZ2Z/oKi5SshocK0o6d&#10;Tv97FwAlS47tKk7kHKUfZOJeALvf7gfg6fPLunIuStUt22bqkifYdcpm1hbLZjF1fz/JkXCdrpdN&#10;Iau2KafuVdm5z5/9/NPTolsdFUq+h4oO9NF0R8Winrpnfb86mky62VlZy+5JuyobKJ23qpY9JNVi&#10;MjSqqwnF2J8US7lQsnaHTuQDuqjlslm3B7E+6qFezlTbtfP+yaytJ+18vpyVazG0EGIjxDMzrW51&#10;osrSfjcXL9TqePVG2eTs14s3ylkWUxcWqpE1rIg72RQNVSFjopfnRtuF7Wio3q2cui3K6hX09XeY&#10;Ez/yvQgREgeIZzFDcRyHKPBDQf0Ae4HP/nHXEu0rjq53Lct1q85MRx5dzlXtqLafuh7H+s915tVy&#10;9RL0AMaSR7BSzuXUpZT7gfBd52rqciaIT/SU5VF52TszKOeEhgF1nRmUM58G3NPlE9u/rrhSXf+i&#10;bGtHf0zd07LpI6Xa92YQefG663WtRTEsqCz+JCBJXYEuXMjKYVRwbIfcrgMjXtehnhbfiLVdh23X&#10;YV4gbqnDt+uYchB9kAq+1sJrEbu2Whb5sqpMQqt4mVTKASGnbvGOmvn0y6a3OVqkYbyz8/I3WExT&#10;ccjqZH8zqzqvb2bJanUmdzNBJmNdemizzDtSVY3zHrZMbyjsiARjmFeyh896BYrWNQvXkdUCTH3W&#10;KyPvTutNx7tz6s5kUdos8TUmpfcgld2ZFcFIPKhY1eitKOfzctaDHq213Wq4tsGuv6rAlOVR1bwt&#10;52C5WqHtxGdqcaq3TxljBriDFTvVv1Z7TQPdcg4bvmlrLaP7j7ZDk2vZNu3xXmPbCUEjM37b9Jv2&#10;9bJplZFwa3YGbbqVxYcdYOFpxJIEJyhNAo449XIURhSjXBfgiHLsJYcBFi15OwAIISxgYNMAEASH&#10;zLeGusYPn2CfhxY/OMAH48MOaHzS3axNcMAP1Z43xVvYcLOUt+LHtkkTHwB06PHhZv2dWnDVW2V/&#10;PPFHW71hq1qDb+Bq1RsXCkg+t7Y9BAwDWGnL7i/jtrjSbU/hP8Qc3WqWLwEHX8uufyMV+EaAKwjc&#10;wKGeteqD67xXGu27v86lKl2netV04I4F0X6g306o7cTpdqI5r5MWXBlYKoxmPynYjiObGYxhfcaQ&#10;SHoDm1rApo3O+3a+NOi7llcXVF1/rOHXuGVAJ7BkmEh1AUPoTjduyCnK+Yk8Pf4AsQTn4DaNYVfN&#10;8WqmG4Esb2aDTw3X7gfWbrtCbKFyu+ra5iHvujSam1hjux5bhw7asa5mpgZ8DjGS0hIoLbbUEXGv&#10;0MlbWB4QFVYWZgEOA5brXal09AyxpIW2/tnx8kJ2OgiC8eDXdnNnXzCtu7tyfmmbhSq75U53WsRB&#10;bda6YvXmjwE1Pwt8t7u627vk1MdhHCXI5ylBECViFCapQDCdMBIZ5p5PD+5diB/4mNjw1CMBprve&#10;BTSKUCAxJjrlHg/WpneXd9lxLDYUWDsgvX9NqwNAo9I2+NhkwI48KBzZLyS4PRzZr+03E46IlGUR&#10;ThgiLMIQjrAMiTiA6IQEcRYKD0IS7zAKswfPIRB6eKAeOkwJiWBk5DkGfkee81jkbYydbsROGn61&#10;KxoCo7s9UZZimmMvQ1HuZ4jjJEUC5wlieSYoZZgmnn8YYNEmMrhaOBnB3uCJeEiwCHZdERSPROf6&#10;AOWLHlWMRAdIxv0HGoeOAm5xFo9HdDgNIYQeiI5NDETHJgaiYxPfAtEB9uB9H0TnXnKSqQ/n6rze&#10;oSZrunMbawruZTp7d3OvTLfyJTglbApNnN9+klj70qwHYv+ePCuLRcZCD+UkpODdWIRE6DMk0szL&#10;8oBFMU0P791IQAW24bHHiPBGovXRmfGhIXbveChKU1CQLEZBnHsISK+HQpZmiHLu50TkqcgPxMz3&#10;IVpw7Mw8y9gJpxRzc+I73iiNTGtkWuZY1fl2kSX2MiG8iKMgFwzxJAemlUYBSmIaJeCnMM8fgWkR&#10;HLDBF4UBoWxkWtd3DObAeedad2RaP9b178i0zPn7nldKPwjTiuA91ZV0XpRNWS0eehtEHgac+9EU&#10;Cif4NMl8OHrDPuIh3ASBS2Dw4iDlQZZGGcb5wWmK74fe8FiJYH0jx3YP4cb7oM2LFg0jm5cm9mnM&#10;fvdJm0a6h+EK27b/xOcpFPthHnOBSBDEiKc0RoKHGcKxnxCP8MB/BGLrEY8JeH+iX6dwjzAhdjXG&#10;D0PGga3oG8TxfQp40i/4wmw8tv1/H9uO71P0m5Ov8D7lpbz48LnBxAOB89ZgYrjasw+vTWJ4J/7s&#10;XwAAAP//AwBQSwECLQAUAAYACAAAACEA6uxnA14BAAB2BAAAEwAAAAAAAAAAAAAAAAAAAAAAW0Nv&#10;bnRlbnRfVHlwZXNdLnhtbFBLAQItABQABgAIAAAAIQA4/SH/1gAAAJQBAAALAAAAAAAAAAAAAAAA&#10;AI8BAABfcmVscy8ucmVsc1BLAQItABQABgAIAAAAIQCrn03TRgwAAHs/AAAWAAAAAAAAAAAAAAAA&#10;AI4CAABkcnMvZGlhZ3JhbXMvZGF0YTEueG1sUEsBAi0AFAAGAAgAAAAhAN2VWmgWAQAAVwIAAA4A&#10;AAAAAAAAAAAAAAAACA8AAGRycy9lMm9Eb2MueG1sUEsBAi0AFAAGAAgAAAAhANIz3PkdAQAAZgMA&#10;ABkAAAAAAAAAAAAAAAAAShAAAGRycy9fcmVscy9lMm9Eb2MueG1sLnJlbHNQSwECLQAUAAYACAAA&#10;ACEAv/T3SNwAAAAFAQAADwAAAAAAAAAAAAAAAACeEQAAZHJzL2Rvd25yZXYueG1sUEsBAi0AFAAG&#10;AAgAAAAhAA7BmAIYBAAAGEEAABgAAAAAAAAAAAAAAAAApxIAAGRycy9kaWFncmFtcy9jb2xvcnMx&#10;LnhtbFBLAQItABQABgAIAAAAIQBPg7HgzgMAAA9RAAAcAAAAAAAAAAAAAAAAAPUWAABkcnMvZGlh&#10;Z3JhbXMvcXVpY2tTdHlsZTEueG1sUEsBAi0AFAAGAAgAAAAhAO2kLN2cBwAAOSwAABgAAAAAAAAA&#10;AAAAAAAA/RoAAGRycy9kaWFncmFtcy9sYXlvdXQxLnhtbFBLAQItABQABgAIAAAAIQCFv/3F3gYA&#10;AKMuAAAZAAAAAAAAAAAAAAAAAM8iAABkcnMvZGlhZ3JhbXMvZHJhd2luZzEueG1sUEsFBgAAAAAK&#10;AAoAmwIAAOQpAAAAAA==&#10;">
            <v:imagedata r:id="rId15" o:title="" cropbottom="-221f" cropleft="-14354f" cropright="-14244f"/>
            <o:lock v:ext="edit" aspectratio="f"/>
          </v:shape>
        </w:pict>
      </w:r>
    </w:p>
    <w:p w:rsidR="00151245" w:rsidRDefault="00151245" w:rsidP="004A0686">
      <w:pPr>
        <w:spacing w:after="0" w:line="240" w:lineRule="auto"/>
        <w:ind w:left="340" w:hanging="340"/>
        <w:jc w:val="both"/>
        <w:rPr>
          <w:rFonts w:ascii="Constantia" w:hAnsi="Constantia"/>
          <w:b/>
          <w:sz w:val="20"/>
          <w:szCs w:val="20"/>
        </w:rPr>
      </w:pPr>
      <w:r>
        <w:rPr>
          <w:rFonts w:ascii="Constantia" w:hAnsi="Constantia"/>
          <w:b/>
          <w:sz w:val="20"/>
          <w:szCs w:val="20"/>
        </w:rPr>
        <w:t>Mustafa Kemal’in yukarıda verilen faaliyetlerdeki temel amacı aşağıdakilerden hangisidir?</w:t>
      </w:r>
    </w:p>
    <w:p w:rsidR="00151245" w:rsidRPr="00675E77" w:rsidRDefault="00151245" w:rsidP="004A0686">
      <w:pPr>
        <w:spacing w:after="0" w:line="240" w:lineRule="auto"/>
        <w:ind w:left="340" w:hanging="340"/>
        <w:jc w:val="both"/>
        <w:rPr>
          <w:rFonts w:ascii="Constantia" w:hAnsi="Constantia"/>
          <w:b/>
          <w:sz w:val="12"/>
          <w:szCs w:val="20"/>
        </w:rPr>
      </w:pPr>
    </w:p>
    <w:p w:rsidR="00151245" w:rsidRPr="004A0686" w:rsidRDefault="00151245" w:rsidP="007F0685">
      <w:pPr>
        <w:pStyle w:val="ListParagraph"/>
        <w:numPr>
          <w:ilvl w:val="0"/>
          <w:numId w:val="48"/>
        </w:numPr>
        <w:spacing w:after="0" w:line="240" w:lineRule="auto"/>
        <w:jc w:val="both"/>
        <w:rPr>
          <w:rFonts w:ascii="Constantia" w:hAnsi="Constantia"/>
          <w:sz w:val="20"/>
          <w:szCs w:val="20"/>
        </w:rPr>
      </w:pPr>
      <w:r w:rsidRPr="004A0686">
        <w:rPr>
          <w:rFonts w:ascii="Constantia" w:hAnsi="Constantia"/>
          <w:sz w:val="20"/>
          <w:szCs w:val="20"/>
        </w:rPr>
        <w:t>İşgalci güçlere gözdağı vermek</w:t>
      </w:r>
    </w:p>
    <w:p w:rsidR="00151245" w:rsidRPr="004A0686" w:rsidRDefault="00151245" w:rsidP="007F0685">
      <w:pPr>
        <w:pStyle w:val="ListParagraph"/>
        <w:numPr>
          <w:ilvl w:val="0"/>
          <w:numId w:val="48"/>
        </w:numPr>
        <w:spacing w:after="0" w:line="240" w:lineRule="auto"/>
        <w:jc w:val="both"/>
        <w:rPr>
          <w:rFonts w:ascii="Constantia" w:hAnsi="Constantia"/>
          <w:sz w:val="20"/>
          <w:szCs w:val="20"/>
        </w:rPr>
      </w:pPr>
      <w:r w:rsidRPr="004A0686">
        <w:rPr>
          <w:rFonts w:ascii="Constantia" w:hAnsi="Constantia"/>
          <w:sz w:val="20"/>
          <w:szCs w:val="20"/>
        </w:rPr>
        <w:t>İstanbul Hükümetini istifaya zorlamak</w:t>
      </w:r>
    </w:p>
    <w:p w:rsidR="00151245" w:rsidRPr="004A0686" w:rsidRDefault="00151245" w:rsidP="007F0685">
      <w:pPr>
        <w:pStyle w:val="ListParagraph"/>
        <w:numPr>
          <w:ilvl w:val="0"/>
          <w:numId w:val="48"/>
        </w:numPr>
        <w:spacing w:after="0" w:line="240" w:lineRule="auto"/>
        <w:jc w:val="both"/>
        <w:rPr>
          <w:rFonts w:ascii="Constantia" w:hAnsi="Constantia"/>
          <w:sz w:val="20"/>
          <w:szCs w:val="20"/>
        </w:rPr>
      </w:pPr>
      <w:r w:rsidRPr="004A0686">
        <w:rPr>
          <w:rFonts w:ascii="Constantia" w:hAnsi="Constantia"/>
          <w:sz w:val="20"/>
          <w:szCs w:val="20"/>
        </w:rPr>
        <w:t>Azınlık saldırılarına karşı tedbir almak</w:t>
      </w:r>
    </w:p>
    <w:p w:rsidR="00151245" w:rsidRPr="004A0686" w:rsidRDefault="00151245" w:rsidP="007F0685">
      <w:pPr>
        <w:pStyle w:val="ListParagraph"/>
        <w:numPr>
          <w:ilvl w:val="0"/>
          <w:numId w:val="48"/>
        </w:numPr>
        <w:spacing w:after="0" w:line="240" w:lineRule="auto"/>
        <w:jc w:val="both"/>
        <w:rPr>
          <w:rFonts w:ascii="Constantia" w:hAnsi="Constantia"/>
          <w:sz w:val="20"/>
          <w:szCs w:val="20"/>
        </w:rPr>
      </w:pPr>
      <w:r w:rsidRPr="004A0686">
        <w:rPr>
          <w:rFonts w:ascii="Constantia" w:hAnsi="Constantia"/>
          <w:sz w:val="20"/>
          <w:szCs w:val="20"/>
        </w:rPr>
        <w:t>Türk Milletini işgallere karşı örgütlemek</w:t>
      </w:r>
    </w:p>
    <w:p w:rsidR="00151245" w:rsidRDefault="00151245" w:rsidP="00862933">
      <w:pPr>
        <w:spacing w:after="0" w:line="240" w:lineRule="auto"/>
        <w:ind w:left="340" w:hanging="340"/>
        <w:jc w:val="both"/>
        <w:rPr>
          <w:rFonts w:ascii="Constantia" w:hAnsi="Constantia"/>
          <w:sz w:val="20"/>
          <w:szCs w:val="20"/>
        </w:rPr>
      </w:pPr>
    </w:p>
    <w:p w:rsidR="00151245" w:rsidRDefault="00151245" w:rsidP="00862933">
      <w:pPr>
        <w:spacing w:after="0" w:line="240" w:lineRule="auto"/>
        <w:ind w:left="340" w:hanging="340"/>
        <w:jc w:val="both"/>
        <w:rPr>
          <w:rFonts w:ascii="Constantia" w:hAnsi="Constantia"/>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Pr="004C6536" w:rsidRDefault="00151245" w:rsidP="004C6536">
      <w:pPr>
        <w:spacing w:after="0" w:line="240" w:lineRule="auto"/>
        <w:ind w:left="340" w:hanging="340"/>
        <w:jc w:val="center"/>
        <w:rPr>
          <w:rFonts w:ascii="Harlow Solid Italic" w:hAnsi="Harlow Solid Italic"/>
          <w:b/>
          <w:bCs/>
          <w:sz w:val="20"/>
          <w:szCs w:val="20"/>
        </w:rPr>
      </w:pPr>
      <w:r w:rsidRPr="004C6536">
        <w:rPr>
          <w:rFonts w:ascii="Harlow Solid Italic" w:hAnsi="Harlow Solid Italic"/>
          <w:b/>
          <w:bCs/>
          <w:sz w:val="20"/>
          <w:szCs w:val="20"/>
        </w:rPr>
        <w:t>Ay</w:t>
      </w:r>
      <w:r w:rsidRPr="004C6536">
        <w:rPr>
          <w:rFonts w:ascii="Times New Roman" w:hAnsi="Times New Roman"/>
          <w:b/>
          <w:bCs/>
          <w:sz w:val="20"/>
          <w:szCs w:val="20"/>
        </w:rPr>
        <w:t>ş</w:t>
      </w:r>
      <w:r w:rsidRPr="004C6536">
        <w:rPr>
          <w:rFonts w:ascii="Harlow Solid Italic" w:hAnsi="Harlow Solid Italic"/>
          <w:b/>
          <w:bCs/>
          <w:sz w:val="20"/>
          <w:szCs w:val="20"/>
        </w:rPr>
        <w:t>en Co</w:t>
      </w:r>
      <w:r w:rsidRPr="004C6536">
        <w:rPr>
          <w:rFonts w:ascii="Times New Roman" w:hAnsi="Times New Roman"/>
          <w:b/>
          <w:bCs/>
          <w:sz w:val="20"/>
          <w:szCs w:val="20"/>
        </w:rPr>
        <w:t>ş</w:t>
      </w:r>
      <w:r w:rsidRPr="004C6536">
        <w:rPr>
          <w:rFonts w:ascii="Harlow Solid Italic" w:hAnsi="Harlow Solid Italic"/>
          <w:b/>
          <w:bCs/>
          <w:sz w:val="20"/>
          <w:szCs w:val="20"/>
        </w:rPr>
        <w:t>kun</w:t>
      </w:r>
      <w:r w:rsidRPr="004C6536">
        <w:rPr>
          <w:rFonts w:ascii="Harlow Solid Italic" w:hAnsi="Harlow Solid Italic"/>
          <w:b/>
          <w:bCs/>
          <w:sz w:val="20"/>
          <w:szCs w:val="20"/>
        </w:rPr>
        <w:tab/>
      </w:r>
      <w:r w:rsidRPr="004C6536">
        <w:rPr>
          <w:rFonts w:ascii="Harlow Solid Italic" w:hAnsi="Harlow Solid Italic"/>
          <w:b/>
          <w:bCs/>
          <w:sz w:val="20"/>
          <w:szCs w:val="20"/>
        </w:rPr>
        <w:tab/>
        <w:t>Ebru Metin</w:t>
      </w:r>
    </w:p>
    <w:p w:rsidR="00151245" w:rsidRPr="004C6536" w:rsidRDefault="00151245" w:rsidP="004C6536">
      <w:pPr>
        <w:spacing w:after="0" w:line="240" w:lineRule="auto"/>
        <w:ind w:left="340" w:hanging="340"/>
        <w:jc w:val="center"/>
        <w:rPr>
          <w:rFonts w:ascii="Harlow Solid Italic" w:hAnsi="Harlow Solid Italic"/>
          <w:b/>
          <w:bCs/>
          <w:sz w:val="20"/>
          <w:szCs w:val="20"/>
        </w:rPr>
      </w:pPr>
      <w:r w:rsidRPr="004C6536">
        <w:rPr>
          <w:rFonts w:ascii="Harlow Solid Italic" w:hAnsi="Harlow Solid Italic"/>
          <w:b/>
          <w:bCs/>
          <w:sz w:val="20"/>
          <w:szCs w:val="20"/>
        </w:rPr>
        <w:t>Sosyal Bilgiler Ö</w:t>
      </w:r>
      <w:r w:rsidRPr="004C6536">
        <w:rPr>
          <w:rFonts w:ascii="Times New Roman" w:hAnsi="Times New Roman"/>
          <w:b/>
          <w:bCs/>
          <w:sz w:val="20"/>
          <w:szCs w:val="20"/>
        </w:rPr>
        <w:t>ğ</w:t>
      </w:r>
      <w:r w:rsidRPr="004C6536">
        <w:rPr>
          <w:rFonts w:ascii="Harlow Solid Italic" w:hAnsi="Harlow Solid Italic"/>
          <w:b/>
          <w:bCs/>
          <w:sz w:val="20"/>
          <w:szCs w:val="20"/>
        </w:rPr>
        <w:t>retmeni</w:t>
      </w:r>
    </w:p>
    <w:p w:rsidR="00151245" w:rsidRPr="004C6536" w:rsidRDefault="00151245" w:rsidP="00675E77">
      <w:pPr>
        <w:spacing w:after="0" w:line="240" w:lineRule="auto"/>
        <w:ind w:left="340" w:hanging="340"/>
        <w:jc w:val="both"/>
        <w:rPr>
          <w:rFonts w:ascii="Harlow Solid Italic" w:hAnsi="Harlow Solid Italic"/>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pPr>
    </w:p>
    <w:p w:rsidR="00151245" w:rsidRDefault="00151245" w:rsidP="00675E77">
      <w:pPr>
        <w:spacing w:after="0" w:line="240" w:lineRule="auto"/>
        <w:ind w:left="340" w:hanging="340"/>
        <w:jc w:val="both"/>
        <w:rPr>
          <w:rFonts w:ascii="Constantia" w:hAnsi="Constantia"/>
          <w:b/>
          <w:bCs/>
          <w:sz w:val="20"/>
          <w:szCs w:val="20"/>
        </w:rPr>
        <w:sectPr w:rsidR="00151245" w:rsidSect="00080013">
          <w:type w:val="continuous"/>
          <w:pgSz w:w="11906" w:h="16838"/>
          <w:pgMar w:top="426" w:right="566" w:bottom="142" w:left="426" w:header="708" w:footer="708" w:gutter="0"/>
          <w:cols w:num="2" w:sep="1" w:space="709"/>
          <w:docGrid w:linePitch="360"/>
        </w:sectPr>
      </w:pPr>
    </w:p>
    <w:p w:rsidR="00151245" w:rsidRPr="008924C7" w:rsidRDefault="00151245" w:rsidP="008924C7">
      <w:pPr>
        <w:spacing w:after="0" w:line="240" w:lineRule="auto"/>
        <w:jc w:val="center"/>
        <w:rPr>
          <w:rFonts w:ascii="Comic Sans MS" w:hAnsi="Comic Sans MS" w:cs="Comic Sans MS"/>
          <w:b/>
          <w:bCs/>
          <w:lang w:eastAsia="tr-TR"/>
        </w:rPr>
      </w:pPr>
    </w:p>
    <w:p w:rsidR="00151245" w:rsidRPr="008924C7" w:rsidRDefault="00151245" w:rsidP="008924C7">
      <w:pPr>
        <w:spacing w:after="0" w:line="240" w:lineRule="auto"/>
        <w:jc w:val="center"/>
        <w:rPr>
          <w:rFonts w:ascii="Times New Roman" w:hAnsi="Times New Roman"/>
          <w:b/>
          <w:bCs/>
          <w:color w:val="000000"/>
          <w:sz w:val="32"/>
          <w:szCs w:val="32"/>
          <w:lang w:eastAsia="tr-TR"/>
        </w:rPr>
      </w:pPr>
      <w:r w:rsidRPr="008924C7">
        <w:rPr>
          <w:rFonts w:ascii="Comic Sans MS" w:hAnsi="Comic Sans MS" w:cs="Comic Sans MS"/>
          <w:b/>
          <w:bCs/>
          <w:lang w:eastAsia="tr-TR"/>
        </w:rPr>
        <w:t>T.C İNKILÂP TARİHİ VE ATATÜRKÇÜLÜK</w:t>
      </w:r>
    </w:p>
    <w:p w:rsidR="00151245" w:rsidRPr="008924C7" w:rsidRDefault="00151245" w:rsidP="008924C7">
      <w:pPr>
        <w:spacing w:after="0" w:line="240" w:lineRule="auto"/>
        <w:ind w:left="540" w:hanging="360"/>
        <w:jc w:val="center"/>
        <w:rPr>
          <w:rFonts w:ascii="Times New Roman" w:hAnsi="Times New Roman"/>
          <w:b/>
          <w:bCs/>
          <w:color w:val="000000"/>
          <w:lang w:eastAsia="tr-TR"/>
        </w:rPr>
      </w:pPr>
      <w:r w:rsidRPr="008924C7">
        <w:rPr>
          <w:rFonts w:ascii="Times New Roman" w:hAnsi="Times New Roman"/>
          <w:b/>
          <w:bCs/>
          <w:color w:val="000000"/>
          <w:sz w:val="32"/>
          <w:szCs w:val="32"/>
          <w:lang w:eastAsia="tr-TR"/>
        </w:rPr>
        <w:t>(14 OCAK 2011)</w:t>
      </w:r>
    </w:p>
    <w:p w:rsidR="00151245" w:rsidRPr="008924C7" w:rsidRDefault="00151245" w:rsidP="008924C7">
      <w:pPr>
        <w:spacing w:after="0" w:line="240" w:lineRule="auto"/>
        <w:ind w:left="540" w:hanging="360"/>
        <w:rPr>
          <w:rFonts w:ascii="Times New Roman" w:hAnsi="Times New Roman"/>
          <w:b/>
          <w:bCs/>
          <w:color w:val="000000"/>
          <w:lang w:eastAsia="tr-TR"/>
        </w:rPr>
      </w:pPr>
      <w:r w:rsidRPr="008924C7">
        <w:rPr>
          <w:rFonts w:ascii="Times New Roman" w:hAnsi="Times New Roman"/>
          <w:b/>
          <w:bCs/>
          <w:color w:val="000000"/>
          <w:lang w:eastAsia="tr-TR"/>
        </w:rPr>
        <w:t>BU DOSYADAKİ SORULARIN DOĞRU YANITLARI AŞAĞIDADIR. SORU SAYISI: 25</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151245" w:rsidRPr="00493BE9" w:rsidTr="00BD1297">
        <w:tc>
          <w:tcPr>
            <w:tcW w:w="2880" w:type="dxa"/>
            <w:gridSpan w:val="2"/>
            <w:shd w:val="clear" w:color="auto" w:fill="CCFFFF"/>
            <w:vAlign w:val="center"/>
          </w:tcPr>
          <w:p w:rsidR="00151245" w:rsidRPr="008924C7" w:rsidRDefault="00151245" w:rsidP="008924C7">
            <w:pPr>
              <w:spacing w:after="0" w:line="240" w:lineRule="auto"/>
              <w:ind w:left="162" w:hanging="246"/>
              <w:rPr>
                <w:rFonts w:ascii="Times New Roman" w:hAnsi="Times New Roman"/>
                <w:color w:val="000000"/>
                <w:sz w:val="36"/>
                <w:szCs w:val="36"/>
                <w:lang w:eastAsia="tr-TR"/>
              </w:rPr>
            </w:pPr>
            <w:r w:rsidRPr="008924C7">
              <w:rPr>
                <w:rFonts w:ascii="Times New Roman" w:hAnsi="Times New Roman"/>
                <w:b/>
                <w:bCs/>
                <w:color w:val="000000"/>
                <w:sz w:val="36"/>
                <w:szCs w:val="36"/>
                <w:lang w:eastAsia="tr-TR"/>
              </w:rPr>
              <w:t xml:space="preserve">Doğru Yanıtlar Tablosu         </w:t>
            </w:r>
          </w:p>
        </w:tc>
        <w:tc>
          <w:tcPr>
            <w:tcW w:w="7560" w:type="dxa"/>
            <w:shd w:val="clear" w:color="auto" w:fill="CCFFFF"/>
            <w:vAlign w:val="center"/>
          </w:tcPr>
          <w:p w:rsidR="00151245" w:rsidRPr="008924C7" w:rsidRDefault="00151245" w:rsidP="008924C7">
            <w:pPr>
              <w:spacing w:after="0" w:line="240" w:lineRule="auto"/>
              <w:ind w:left="540" w:hanging="360"/>
              <w:rPr>
                <w:rFonts w:ascii="Times New Roman" w:hAnsi="Times New Roman"/>
                <w:b/>
                <w:bCs/>
                <w:color w:val="000000"/>
                <w:sz w:val="24"/>
                <w:szCs w:val="24"/>
                <w:lang w:eastAsia="tr-TR"/>
              </w:rPr>
            </w:pPr>
            <w:r w:rsidRPr="008924C7">
              <w:rPr>
                <w:rFonts w:ascii="Times New Roman" w:hAnsi="Times New Roman"/>
                <w:b/>
                <w:bCs/>
                <w:color w:val="000000"/>
                <w:lang w:eastAsia="tr-TR"/>
              </w:rPr>
              <w:t>Sorunun İçeriği ve Özü</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color w:val="000000"/>
                <w:sz w:val="36"/>
                <w:szCs w:val="36"/>
                <w:lang w:eastAsia="tr-TR"/>
              </w:rPr>
            </w:pPr>
            <w:r w:rsidRPr="008924C7">
              <w:rPr>
                <w:rFonts w:ascii="Times New Roman" w:hAnsi="Times New Roman"/>
                <w:b/>
                <w:bCs/>
                <w:color w:val="000000"/>
                <w:sz w:val="36"/>
                <w:szCs w:val="36"/>
                <w:lang w:eastAsia="tr-TR"/>
              </w:rPr>
              <w:t xml:space="preserve">1- </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color w:val="000000"/>
                <w:sz w:val="36"/>
                <w:szCs w:val="36"/>
                <w:lang w:eastAsia="tr-TR"/>
              </w:rPr>
            </w:pPr>
            <w:r w:rsidRPr="008924C7">
              <w:rPr>
                <w:rFonts w:ascii="Times New Roman" w:hAnsi="Times New Roman"/>
                <w:color w:val="000000"/>
                <w:sz w:val="36"/>
                <w:szCs w:val="36"/>
                <w:lang w:eastAsia="tr-TR"/>
              </w:rPr>
              <w:t>D</w:t>
            </w:r>
          </w:p>
        </w:tc>
        <w:tc>
          <w:tcPr>
            <w:tcW w:w="7560" w:type="dxa"/>
            <w:shd w:val="clear" w:color="auto" w:fill="CCFFFF"/>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KURTULUŞ SAVAŞI-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FFCC99"/>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İLK TBMM’NİN ÖZELLİKLERİ -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3-</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DOĞU CEPHESİ-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4-</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C</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İLK TBMM’NİN ÖZELLİKLERİ -Bilgi</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5-</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C</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AMASYA GÖRÜŞMELERİ-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6-</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C</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BÜYÜK DEVLETLERİN DOĞUDAKİ ÇIKARLARI-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7-</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B</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KURTULUŞ SAVAŞI-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8-</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D</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SON OSMANLI MEBUSAN MECLİSİ- Bilgi</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9-</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B</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MOSKOVA NATLAŞMASI-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10-</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B</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II. İNÖNÜ SAVAŞI- Yorumlama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color w:val="000000"/>
                <w:sz w:val="36"/>
                <w:szCs w:val="36"/>
                <w:lang w:eastAsia="tr-TR"/>
              </w:rPr>
            </w:pPr>
            <w:r w:rsidRPr="008924C7">
              <w:rPr>
                <w:rFonts w:ascii="Times New Roman" w:hAnsi="Times New Roman"/>
                <w:b/>
                <w:bCs/>
                <w:color w:val="000000"/>
                <w:sz w:val="36"/>
                <w:szCs w:val="36"/>
                <w:lang w:eastAsia="tr-TR"/>
              </w:rPr>
              <w:t xml:space="preserve">11- </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color w:val="000000"/>
                <w:sz w:val="36"/>
                <w:szCs w:val="36"/>
                <w:lang w:eastAsia="tr-TR"/>
              </w:rPr>
            </w:pPr>
            <w:r w:rsidRPr="008924C7">
              <w:rPr>
                <w:rFonts w:ascii="Times New Roman" w:hAnsi="Times New Roman"/>
                <w:color w:val="000000"/>
                <w:sz w:val="36"/>
                <w:szCs w:val="36"/>
                <w:lang w:eastAsia="tr-TR"/>
              </w:rPr>
              <w:t>A</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LONDRA KONFERANSI- Bilgi</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12-</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B</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KONGRELER-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13-</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C</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SEVR BARIŞ ANTLAŞMASI - Bilgi</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14-</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FFCC99"/>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İSTANBUL’ UN İŞGALİ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15-</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D</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I. İNÖNÜ SAVAŞI-Kavram Haritası Tamamlama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16-</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İLK ANAYASA-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17-</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CCFFFF"/>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TBMM’YE KARŞI AYAKLANMALAR- Bilgi</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18-</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C</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İSTİKLAL MARŞININ KABULÜ- Çıkarımda Bulunma </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19-</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C</w:t>
            </w:r>
          </w:p>
        </w:tc>
        <w:tc>
          <w:tcPr>
            <w:tcW w:w="7560" w:type="dxa"/>
            <w:shd w:val="clear" w:color="auto" w:fill="CCFFFF"/>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I. İNÖNÜ SAVAŞININ SONUÇLARI - Bilgi</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20-</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D</w:t>
            </w:r>
          </w:p>
        </w:tc>
        <w:tc>
          <w:tcPr>
            <w:tcW w:w="7560" w:type="dxa"/>
            <w:shd w:val="clear" w:color="auto" w:fill="FFCC99"/>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GÜNEY CEPHESİ- Bilgi</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21-</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B</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İLK TBMM’NİN ÖZELLİKLERİ-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22-</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D</w:t>
            </w:r>
          </w:p>
        </w:tc>
        <w:tc>
          <w:tcPr>
            <w:tcW w:w="7560" w:type="dxa"/>
            <w:shd w:val="clear" w:color="auto" w:fill="FFCC99"/>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TBMM’NİN YETKİLERİ -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23-</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CCFFFF"/>
            <w:vAlign w:val="center"/>
          </w:tcPr>
          <w:p w:rsidR="00151245" w:rsidRPr="008924C7" w:rsidRDefault="00151245" w:rsidP="008924C7">
            <w:pPr>
              <w:spacing w:after="0" w:line="240" w:lineRule="auto"/>
              <w:rPr>
                <w:rFonts w:ascii="Times New Roman" w:hAnsi="Times New Roman"/>
                <w:b/>
                <w:bCs/>
                <w:color w:val="000000"/>
                <w:sz w:val="24"/>
                <w:szCs w:val="24"/>
                <w:lang w:eastAsia="tr-TR"/>
              </w:rPr>
            </w:pPr>
            <w:r w:rsidRPr="008924C7">
              <w:rPr>
                <w:rFonts w:ascii="Times New Roman" w:hAnsi="Times New Roman"/>
                <w:b/>
                <w:bCs/>
                <w:color w:val="000000"/>
                <w:lang w:eastAsia="tr-TR"/>
              </w:rPr>
              <w:t>KUVAYI MİLLİYE’NİN ÖZELLİKLERİ- Çıkarımda Bulunma</w:t>
            </w:r>
          </w:p>
        </w:tc>
      </w:tr>
      <w:tr w:rsidR="00151245" w:rsidRPr="00493BE9" w:rsidTr="00BD1297">
        <w:tc>
          <w:tcPr>
            <w:tcW w:w="900" w:type="dxa"/>
            <w:shd w:val="clear" w:color="auto" w:fill="FFCC99"/>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24-</w:t>
            </w:r>
          </w:p>
        </w:tc>
        <w:tc>
          <w:tcPr>
            <w:tcW w:w="1980" w:type="dxa"/>
            <w:shd w:val="clear" w:color="auto" w:fill="FFCC99"/>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A</w:t>
            </w:r>
          </w:p>
        </w:tc>
        <w:tc>
          <w:tcPr>
            <w:tcW w:w="7560" w:type="dxa"/>
            <w:shd w:val="clear" w:color="auto" w:fill="FFCC99"/>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TBMM’YE KARŞI AYAKLANMALAR- Çıkarımda Bulunma</w:t>
            </w:r>
          </w:p>
        </w:tc>
      </w:tr>
      <w:tr w:rsidR="00151245" w:rsidRPr="00493BE9" w:rsidTr="00BD1297">
        <w:tc>
          <w:tcPr>
            <w:tcW w:w="900" w:type="dxa"/>
            <w:shd w:val="clear" w:color="auto" w:fill="CCFFFF"/>
            <w:vAlign w:val="center"/>
          </w:tcPr>
          <w:p w:rsidR="00151245" w:rsidRPr="008924C7" w:rsidRDefault="00151245" w:rsidP="008924C7">
            <w:pPr>
              <w:spacing w:after="0" w:line="240" w:lineRule="auto"/>
              <w:ind w:left="146" w:hanging="224"/>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25-</w:t>
            </w:r>
          </w:p>
        </w:tc>
        <w:tc>
          <w:tcPr>
            <w:tcW w:w="1980" w:type="dxa"/>
            <w:shd w:val="clear" w:color="auto" w:fill="CCFFFF"/>
            <w:vAlign w:val="center"/>
          </w:tcPr>
          <w:p w:rsidR="00151245" w:rsidRPr="008924C7" w:rsidRDefault="00151245" w:rsidP="008924C7">
            <w:pPr>
              <w:spacing w:after="0" w:line="240" w:lineRule="auto"/>
              <w:ind w:left="162" w:hanging="246"/>
              <w:jc w:val="center"/>
              <w:rPr>
                <w:rFonts w:ascii="Times New Roman" w:hAnsi="Times New Roman"/>
                <w:b/>
                <w:bCs/>
                <w:color w:val="000000"/>
                <w:sz w:val="36"/>
                <w:szCs w:val="36"/>
                <w:lang w:eastAsia="tr-TR"/>
              </w:rPr>
            </w:pPr>
            <w:r w:rsidRPr="008924C7">
              <w:rPr>
                <w:rFonts w:ascii="Times New Roman" w:hAnsi="Times New Roman"/>
                <w:b/>
                <w:bCs/>
                <w:color w:val="000000"/>
                <w:sz w:val="36"/>
                <w:szCs w:val="36"/>
                <w:lang w:eastAsia="tr-TR"/>
              </w:rPr>
              <w:t>D</w:t>
            </w:r>
          </w:p>
        </w:tc>
        <w:tc>
          <w:tcPr>
            <w:tcW w:w="7560" w:type="dxa"/>
            <w:shd w:val="clear" w:color="auto" w:fill="CCFFFF"/>
            <w:vAlign w:val="center"/>
          </w:tcPr>
          <w:p w:rsidR="00151245" w:rsidRPr="008924C7" w:rsidRDefault="00151245" w:rsidP="008924C7">
            <w:pPr>
              <w:spacing w:after="0" w:line="240" w:lineRule="auto"/>
              <w:ind w:left="162" w:hanging="246"/>
              <w:rPr>
                <w:rFonts w:ascii="Times New Roman" w:hAnsi="Times New Roman"/>
                <w:b/>
                <w:bCs/>
                <w:color w:val="000000"/>
                <w:sz w:val="24"/>
                <w:szCs w:val="24"/>
                <w:lang w:eastAsia="tr-TR"/>
              </w:rPr>
            </w:pPr>
            <w:r w:rsidRPr="008924C7">
              <w:rPr>
                <w:rFonts w:ascii="Times New Roman" w:hAnsi="Times New Roman"/>
                <w:b/>
                <w:bCs/>
                <w:color w:val="000000"/>
                <w:lang w:eastAsia="tr-TR"/>
              </w:rPr>
              <w:t xml:space="preserve">  KONGRE VE GENELGELER- Bilgi</w:t>
            </w:r>
          </w:p>
        </w:tc>
      </w:tr>
    </w:tbl>
    <w:p w:rsidR="00151245" w:rsidRPr="008924C7" w:rsidRDefault="00151245" w:rsidP="008924C7">
      <w:pPr>
        <w:spacing w:after="0" w:line="240" w:lineRule="auto"/>
        <w:rPr>
          <w:rFonts w:ascii="Times New Roman" w:hAnsi="Times New Roman"/>
          <w:color w:val="000000"/>
          <w:lang w:eastAsia="tr-TR"/>
        </w:rPr>
      </w:pPr>
      <w:r w:rsidRPr="008924C7">
        <w:rPr>
          <w:rFonts w:ascii="Times New Roman" w:hAnsi="Times New Roman"/>
          <w:b/>
          <w:bCs/>
          <w:color w:val="000000"/>
          <w:lang w:eastAsia="tr-TR"/>
        </w:rPr>
        <w:t xml:space="preserve">                   SORULARI HAZIRLAYANLAR</w:t>
      </w:r>
      <w:r w:rsidRPr="008924C7">
        <w:rPr>
          <w:rFonts w:ascii="Times New Roman" w:hAnsi="Times New Roman"/>
          <w:color w:val="000000"/>
          <w:lang w:eastAsia="tr-TR"/>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151245" w:rsidRPr="00493BE9" w:rsidTr="00BD1297">
        <w:tc>
          <w:tcPr>
            <w:tcW w:w="951" w:type="dxa"/>
            <w:shd w:val="clear" w:color="auto" w:fill="FFFF99"/>
            <w:vAlign w:val="center"/>
          </w:tcPr>
          <w:p w:rsidR="00151245" w:rsidRPr="008924C7" w:rsidRDefault="00151245" w:rsidP="008924C7">
            <w:pPr>
              <w:spacing w:after="0" w:line="240" w:lineRule="auto"/>
              <w:ind w:left="146" w:hanging="224"/>
              <w:rPr>
                <w:rFonts w:ascii="Times New Roman" w:hAnsi="Times New Roman"/>
                <w:color w:val="000000"/>
                <w:sz w:val="28"/>
                <w:szCs w:val="28"/>
                <w:lang w:eastAsia="tr-TR"/>
              </w:rPr>
            </w:pPr>
            <w:r w:rsidRPr="008924C7">
              <w:rPr>
                <w:rFonts w:ascii="Times New Roman" w:hAnsi="Times New Roman"/>
                <w:b/>
                <w:bCs/>
                <w:color w:val="000000"/>
                <w:sz w:val="28"/>
                <w:szCs w:val="28"/>
                <w:lang w:eastAsia="tr-TR"/>
              </w:rPr>
              <w:t>SIRA</w:t>
            </w:r>
          </w:p>
        </w:tc>
        <w:tc>
          <w:tcPr>
            <w:tcW w:w="4269" w:type="dxa"/>
            <w:shd w:val="clear" w:color="auto" w:fill="FFFF99"/>
            <w:vAlign w:val="center"/>
          </w:tcPr>
          <w:p w:rsidR="00151245" w:rsidRPr="008924C7" w:rsidRDefault="00151245" w:rsidP="008924C7">
            <w:pPr>
              <w:spacing w:after="0" w:line="240" w:lineRule="auto"/>
              <w:ind w:left="162" w:hanging="246"/>
              <w:rPr>
                <w:rFonts w:ascii="Times New Roman" w:hAnsi="Times New Roman"/>
                <w:color w:val="000000"/>
                <w:sz w:val="28"/>
                <w:szCs w:val="28"/>
                <w:lang w:eastAsia="tr-TR"/>
              </w:rPr>
            </w:pPr>
            <w:r w:rsidRPr="008924C7">
              <w:rPr>
                <w:rFonts w:ascii="Times New Roman" w:hAnsi="Times New Roman"/>
                <w:b/>
                <w:bCs/>
                <w:color w:val="000000"/>
                <w:sz w:val="28"/>
                <w:szCs w:val="28"/>
                <w:lang w:eastAsia="tr-TR"/>
              </w:rPr>
              <w:t>ADI SOYADI</w:t>
            </w:r>
          </w:p>
        </w:tc>
      </w:tr>
      <w:tr w:rsidR="00151245" w:rsidRPr="00493BE9" w:rsidTr="00BD1297">
        <w:tc>
          <w:tcPr>
            <w:tcW w:w="951" w:type="dxa"/>
            <w:shd w:val="clear" w:color="auto" w:fill="CCFFCC"/>
            <w:vAlign w:val="center"/>
          </w:tcPr>
          <w:p w:rsidR="00151245" w:rsidRPr="008924C7" w:rsidRDefault="00151245" w:rsidP="008924C7">
            <w:pPr>
              <w:spacing w:after="0" w:line="240" w:lineRule="auto"/>
              <w:ind w:left="146" w:hanging="224"/>
              <w:jc w:val="center"/>
              <w:rPr>
                <w:rFonts w:ascii="Times New Roman" w:hAnsi="Times New Roman"/>
                <w:b/>
                <w:bCs/>
                <w:color w:val="000000"/>
                <w:sz w:val="28"/>
                <w:szCs w:val="28"/>
                <w:lang w:eastAsia="tr-TR"/>
              </w:rPr>
            </w:pPr>
            <w:r w:rsidRPr="008924C7">
              <w:rPr>
                <w:rFonts w:ascii="Times New Roman" w:hAnsi="Times New Roman"/>
                <w:b/>
                <w:bCs/>
                <w:color w:val="000000"/>
                <w:sz w:val="28"/>
                <w:szCs w:val="28"/>
                <w:lang w:eastAsia="tr-TR"/>
              </w:rPr>
              <w:t>1</w:t>
            </w:r>
          </w:p>
        </w:tc>
        <w:tc>
          <w:tcPr>
            <w:tcW w:w="4269" w:type="dxa"/>
            <w:shd w:val="clear" w:color="auto" w:fill="CCFFFF"/>
            <w:vAlign w:val="center"/>
          </w:tcPr>
          <w:p w:rsidR="00151245" w:rsidRPr="008924C7" w:rsidRDefault="00151245" w:rsidP="008924C7">
            <w:pPr>
              <w:spacing w:after="0" w:line="240" w:lineRule="auto"/>
              <w:ind w:left="162" w:hanging="246"/>
              <w:rPr>
                <w:rFonts w:ascii="Times New Roman" w:hAnsi="Times New Roman"/>
                <w:b/>
                <w:bCs/>
                <w:color w:val="000000"/>
                <w:sz w:val="28"/>
                <w:szCs w:val="28"/>
                <w:lang w:eastAsia="tr-TR"/>
              </w:rPr>
            </w:pPr>
            <w:r w:rsidRPr="008924C7">
              <w:rPr>
                <w:rFonts w:ascii="Times New Roman" w:hAnsi="Times New Roman"/>
                <w:b/>
                <w:bCs/>
                <w:color w:val="000000"/>
                <w:sz w:val="28"/>
                <w:szCs w:val="28"/>
                <w:lang w:eastAsia="tr-TR"/>
              </w:rPr>
              <w:t xml:space="preserve"> Ayşen Coşkun</w:t>
            </w:r>
          </w:p>
        </w:tc>
      </w:tr>
      <w:tr w:rsidR="00151245" w:rsidRPr="00493BE9" w:rsidTr="00BD1297">
        <w:tc>
          <w:tcPr>
            <w:tcW w:w="951" w:type="dxa"/>
            <w:shd w:val="clear" w:color="auto" w:fill="CCFFCC"/>
            <w:vAlign w:val="center"/>
          </w:tcPr>
          <w:p w:rsidR="00151245" w:rsidRPr="008924C7" w:rsidRDefault="00151245" w:rsidP="008924C7">
            <w:pPr>
              <w:spacing w:after="0" w:line="240" w:lineRule="auto"/>
              <w:ind w:left="146" w:hanging="224"/>
              <w:jc w:val="center"/>
              <w:rPr>
                <w:rFonts w:ascii="Times New Roman" w:hAnsi="Times New Roman"/>
                <w:b/>
                <w:bCs/>
                <w:color w:val="000000"/>
                <w:sz w:val="28"/>
                <w:szCs w:val="28"/>
                <w:lang w:eastAsia="tr-TR"/>
              </w:rPr>
            </w:pPr>
            <w:r w:rsidRPr="008924C7">
              <w:rPr>
                <w:rFonts w:ascii="Times New Roman" w:hAnsi="Times New Roman"/>
                <w:b/>
                <w:bCs/>
                <w:color w:val="000000"/>
                <w:sz w:val="28"/>
                <w:szCs w:val="28"/>
                <w:lang w:eastAsia="tr-TR"/>
              </w:rPr>
              <w:t>2</w:t>
            </w:r>
          </w:p>
        </w:tc>
        <w:tc>
          <w:tcPr>
            <w:tcW w:w="4269" w:type="dxa"/>
            <w:shd w:val="clear" w:color="auto" w:fill="CCFFFF"/>
            <w:vAlign w:val="center"/>
          </w:tcPr>
          <w:p w:rsidR="00151245" w:rsidRPr="008924C7" w:rsidRDefault="00151245" w:rsidP="008924C7">
            <w:pPr>
              <w:spacing w:after="0" w:line="240" w:lineRule="auto"/>
              <w:ind w:left="162" w:hanging="246"/>
              <w:rPr>
                <w:rFonts w:ascii="Times New Roman" w:hAnsi="Times New Roman"/>
                <w:b/>
                <w:bCs/>
                <w:color w:val="000000"/>
                <w:sz w:val="28"/>
                <w:szCs w:val="28"/>
                <w:lang w:eastAsia="tr-TR"/>
              </w:rPr>
            </w:pPr>
            <w:r w:rsidRPr="008924C7">
              <w:rPr>
                <w:rFonts w:ascii="Times New Roman" w:hAnsi="Times New Roman"/>
                <w:b/>
                <w:bCs/>
                <w:color w:val="000000"/>
                <w:sz w:val="28"/>
                <w:szCs w:val="28"/>
                <w:lang w:eastAsia="tr-TR"/>
              </w:rPr>
              <w:t xml:space="preserve"> Ebru Metin</w:t>
            </w:r>
          </w:p>
        </w:tc>
      </w:tr>
    </w:tbl>
    <w:p w:rsidR="00151245" w:rsidRPr="008924C7" w:rsidRDefault="00151245" w:rsidP="008924C7">
      <w:pPr>
        <w:spacing w:after="0" w:line="220" w:lineRule="exact"/>
        <w:ind w:firstLine="227"/>
        <w:jc w:val="both"/>
        <w:rPr>
          <w:rFonts w:ascii="Comic Sans MS" w:hAnsi="Comic Sans MS" w:cs="Comic Sans MS"/>
          <w:bCs/>
          <w:sz w:val="16"/>
          <w:szCs w:val="16"/>
          <w:lang w:eastAsia="tr-TR"/>
        </w:rPr>
      </w:pPr>
    </w:p>
    <w:p w:rsidR="00151245" w:rsidRPr="008924C7" w:rsidRDefault="00151245" w:rsidP="008924C7">
      <w:pPr>
        <w:spacing w:after="0" w:line="240" w:lineRule="auto"/>
        <w:rPr>
          <w:rFonts w:ascii="Times New Roman" w:hAnsi="Times New Roman"/>
          <w:sz w:val="24"/>
          <w:szCs w:val="24"/>
          <w:lang w:eastAsia="tr-TR"/>
        </w:rPr>
      </w:pPr>
      <w:bookmarkStart w:id="0" w:name="_GoBack"/>
      <w:bookmarkEnd w:id="0"/>
    </w:p>
    <w:p w:rsidR="00151245" w:rsidRPr="008924C7" w:rsidRDefault="00151245" w:rsidP="008924C7">
      <w:pPr>
        <w:spacing w:after="0" w:line="240" w:lineRule="auto"/>
        <w:rPr>
          <w:rFonts w:ascii="Times New Roman" w:hAnsi="Times New Roman"/>
          <w:sz w:val="24"/>
          <w:szCs w:val="24"/>
          <w:lang w:eastAsia="tr-TR"/>
        </w:rPr>
      </w:pPr>
      <w:hyperlink r:id="rId16" w:history="1">
        <w:r>
          <w:rPr>
            <w:rStyle w:val="Hyperlink"/>
            <w:rFonts w:ascii="Comic Sans MS" w:hAnsi="Comic Sans MS"/>
            <w:b/>
            <w:sz w:val="14"/>
            <w:szCs w:val="14"/>
          </w:rPr>
          <w:t>www.sorubak.com</w:t>
        </w:r>
      </w:hyperlink>
    </w:p>
    <w:p w:rsidR="00151245" w:rsidRPr="00B64DD8" w:rsidRDefault="00151245" w:rsidP="00675E77">
      <w:pPr>
        <w:spacing w:after="0" w:line="240" w:lineRule="auto"/>
        <w:ind w:left="340" w:hanging="340"/>
        <w:jc w:val="both"/>
        <w:rPr>
          <w:rFonts w:ascii="Constantia" w:hAnsi="Constantia"/>
          <w:b/>
          <w:bCs/>
          <w:sz w:val="20"/>
          <w:szCs w:val="20"/>
        </w:rPr>
      </w:pPr>
    </w:p>
    <w:sectPr w:rsidR="00151245" w:rsidRPr="00B64DD8" w:rsidSect="008924C7">
      <w:type w:val="continuous"/>
      <w:pgSz w:w="11906" w:h="16838"/>
      <w:pgMar w:top="426" w:right="566" w:bottom="142" w:left="85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Berlin Sans FB Demi">
    <w:altName w:val="Candara"/>
    <w:panose1 w:val="00000000000000000000"/>
    <w:charset w:val="00"/>
    <w:family w:val="swiss"/>
    <w:notTrueTyp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nstantia">
    <w:panose1 w:val="02030602050306030303"/>
    <w:charset w:val="A2"/>
    <w:family w:val="roman"/>
    <w:pitch w:val="variable"/>
    <w:sig w:usb0="A00002EF" w:usb1="4000204B"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Harlow Solid Italic">
    <w:altName w:val="Curlz MT"/>
    <w:panose1 w:val="00000000000000000000"/>
    <w:charset w:val="00"/>
    <w:family w:val="decorative"/>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568C"/>
    <w:multiLevelType w:val="hybridMultilevel"/>
    <w:tmpl w:val="C674F1A2"/>
    <w:lvl w:ilvl="0" w:tplc="53426B4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39A5ADD"/>
    <w:multiLevelType w:val="hybridMultilevel"/>
    <w:tmpl w:val="1B4456A0"/>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792671"/>
    <w:multiLevelType w:val="hybridMultilevel"/>
    <w:tmpl w:val="DB98D918"/>
    <w:lvl w:ilvl="0" w:tplc="DD54A132">
      <w:start w:val="1"/>
      <w:numFmt w:val="upperRoman"/>
      <w:lvlText w:val="%1."/>
      <w:lvlJc w:val="right"/>
      <w:pPr>
        <w:ind w:left="1065" w:hanging="360"/>
      </w:pPr>
      <w:rPr>
        <w:rFonts w:cs="Times New Roman"/>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9802D0A"/>
    <w:multiLevelType w:val="hybridMultilevel"/>
    <w:tmpl w:val="4BE63624"/>
    <w:lvl w:ilvl="0" w:tplc="53426B4C">
      <w:start w:val="1"/>
      <w:numFmt w:val="upperLetter"/>
      <w:lvlText w:val="%1)"/>
      <w:lvlJc w:val="left"/>
      <w:pPr>
        <w:ind w:left="862" w:hanging="360"/>
      </w:pPr>
      <w:rPr>
        <w:rFonts w:cs="Times New Roman" w:hint="default"/>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4">
    <w:nsid w:val="0B3D523B"/>
    <w:multiLevelType w:val="hybridMultilevel"/>
    <w:tmpl w:val="FDC2AE82"/>
    <w:lvl w:ilvl="0" w:tplc="62F00334">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0DDA06F9"/>
    <w:multiLevelType w:val="hybridMultilevel"/>
    <w:tmpl w:val="71A444CA"/>
    <w:lvl w:ilvl="0" w:tplc="AD900AA0">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05C52F6"/>
    <w:multiLevelType w:val="hybridMultilevel"/>
    <w:tmpl w:val="D2BAD038"/>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255087F"/>
    <w:multiLevelType w:val="hybridMultilevel"/>
    <w:tmpl w:val="32928D94"/>
    <w:lvl w:ilvl="0" w:tplc="0BD2D21C">
      <w:start w:val="1"/>
      <w:numFmt w:val="upperRoman"/>
      <w:lvlText w:val="%1."/>
      <w:lvlJc w:val="right"/>
      <w:pPr>
        <w:ind w:left="578" w:hanging="360"/>
      </w:pPr>
      <w:rPr>
        <w:rFonts w:cs="Times New Roman"/>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8">
    <w:nsid w:val="15A522BE"/>
    <w:multiLevelType w:val="hybridMultilevel"/>
    <w:tmpl w:val="C7243EBA"/>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BBE7E43"/>
    <w:multiLevelType w:val="hybridMultilevel"/>
    <w:tmpl w:val="DDBE4B0E"/>
    <w:lvl w:ilvl="0" w:tplc="D228CC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F3203D6"/>
    <w:multiLevelType w:val="hybridMultilevel"/>
    <w:tmpl w:val="BF9E8650"/>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04B112D"/>
    <w:multiLevelType w:val="hybridMultilevel"/>
    <w:tmpl w:val="50786172"/>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2AF52E4"/>
    <w:multiLevelType w:val="hybridMultilevel"/>
    <w:tmpl w:val="56F8BBB6"/>
    <w:lvl w:ilvl="0" w:tplc="AD900AA0">
      <w:start w:val="1"/>
      <w:numFmt w:val="upperLetter"/>
      <w:lvlText w:val="%1)"/>
      <w:lvlJc w:val="left"/>
      <w:pPr>
        <w:ind w:left="700" w:hanging="360"/>
      </w:pPr>
      <w:rPr>
        <w:rFonts w:cs="Times New Roman" w:hint="default"/>
        <w:b/>
      </w:rPr>
    </w:lvl>
    <w:lvl w:ilvl="1" w:tplc="041F0019" w:tentative="1">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13">
    <w:nsid w:val="24E75E36"/>
    <w:multiLevelType w:val="hybridMultilevel"/>
    <w:tmpl w:val="9C0850E0"/>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7A520BA"/>
    <w:multiLevelType w:val="hybridMultilevel"/>
    <w:tmpl w:val="76FC1480"/>
    <w:lvl w:ilvl="0" w:tplc="DD54A132">
      <w:start w:val="1"/>
      <w:numFmt w:val="upperRoman"/>
      <w:lvlText w:val="%1."/>
      <w:lvlJc w:val="right"/>
      <w:pPr>
        <w:ind w:left="1065" w:hanging="360"/>
      </w:pPr>
      <w:rPr>
        <w:rFonts w:cs="Times New Roman"/>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15">
    <w:nsid w:val="28881371"/>
    <w:multiLevelType w:val="hybridMultilevel"/>
    <w:tmpl w:val="FCA4BD3E"/>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8B43938"/>
    <w:multiLevelType w:val="hybridMultilevel"/>
    <w:tmpl w:val="B994F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1E06C1"/>
    <w:multiLevelType w:val="hybridMultilevel"/>
    <w:tmpl w:val="7E88B9B0"/>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2D403A62"/>
    <w:multiLevelType w:val="hybridMultilevel"/>
    <w:tmpl w:val="1BBEBF78"/>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6633061"/>
    <w:multiLevelType w:val="hybridMultilevel"/>
    <w:tmpl w:val="82102C20"/>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7382ECF"/>
    <w:multiLevelType w:val="hybridMultilevel"/>
    <w:tmpl w:val="28C43E96"/>
    <w:lvl w:ilvl="0" w:tplc="162ABFF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AC851E6"/>
    <w:multiLevelType w:val="hybridMultilevel"/>
    <w:tmpl w:val="194A9A94"/>
    <w:lvl w:ilvl="0" w:tplc="041F0013">
      <w:start w:val="1"/>
      <w:numFmt w:val="upperRoman"/>
      <w:lvlText w:val="%1."/>
      <w:lvlJc w:val="right"/>
      <w:pPr>
        <w:ind w:left="1068" w:hanging="360"/>
      </w:pPr>
      <w:rPr>
        <w:rFonts w:cs="Times New Roman"/>
        <w:b/>
      </w:rPr>
    </w:lvl>
    <w:lvl w:ilvl="1" w:tplc="041F0019">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2">
    <w:nsid w:val="3F5D19AD"/>
    <w:multiLevelType w:val="hybridMultilevel"/>
    <w:tmpl w:val="86806C1E"/>
    <w:lvl w:ilvl="0" w:tplc="AD900AA0">
      <w:start w:val="1"/>
      <w:numFmt w:val="upperLetter"/>
      <w:lvlText w:val="%1)"/>
      <w:lvlJc w:val="left"/>
      <w:pPr>
        <w:ind w:left="700" w:hanging="360"/>
      </w:pPr>
      <w:rPr>
        <w:rFonts w:cs="Times New Roman" w:hint="default"/>
        <w:b/>
      </w:rPr>
    </w:lvl>
    <w:lvl w:ilvl="1" w:tplc="041F0019" w:tentative="1">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23">
    <w:nsid w:val="3F7A6C99"/>
    <w:multiLevelType w:val="hybridMultilevel"/>
    <w:tmpl w:val="E4D42C2A"/>
    <w:lvl w:ilvl="0" w:tplc="CB0AF338">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3F863F4D"/>
    <w:multiLevelType w:val="hybridMultilevel"/>
    <w:tmpl w:val="CDB65F2C"/>
    <w:lvl w:ilvl="0" w:tplc="AD900AA0">
      <w:start w:val="1"/>
      <w:numFmt w:val="upperLetter"/>
      <w:lvlText w:val="%1)"/>
      <w:lvlJc w:val="left"/>
      <w:pPr>
        <w:ind w:left="700" w:hanging="360"/>
      </w:pPr>
      <w:rPr>
        <w:rFonts w:cs="Times New Roman" w:hint="default"/>
        <w:b/>
      </w:rPr>
    </w:lvl>
    <w:lvl w:ilvl="1" w:tplc="041F0019" w:tentative="1">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25">
    <w:nsid w:val="41E831D7"/>
    <w:multiLevelType w:val="hybridMultilevel"/>
    <w:tmpl w:val="20C8ED50"/>
    <w:lvl w:ilvl="0" w:tplc="DD54A132">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45B4513A"/>
    <w:multiLevelType w:val="hybridMultilevel"/>
    <w:tmpl w:val="B68EFD14"/>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5E52E93"/>
    <w:multiLevelType w:val="hybridMultilevel"/>
    <w:tmpl w:val="F20A16DA"/>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466F4504"/>
    <w:multiLevelType w:val="hybridMultilevel"/>
    <w:tmpl w:val="32B4B204"/>
    <w:lvl w:ilvl="0" w:tplc="53426B4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498C4818"/>
    <w:multiLevelType w:val="hybridMultilevel"/>
    <w:tmpl w:val="4A249EF6"/>
    <w:lvl w:ilvl="0" w:tplc="AD900AA0">
      <w:start w:val="1"/>
      <w:numFmt w:val="upperLetter"/>
      <w:lvlText w:val="%1)"/>
      <w:lvlJc w:val="left"/>
      <w:pPr>
        <w:ind w:left="700" w:hanging="360"/>
      </w:pPr>
      <w:rPr>
        <w:rFonts w:cs="Times New Roman" w:hint="default"/>
        <w:b/>
      </w:rPr>
    </w:lvl>
    <w:lvl w:ilvl="1" w:tplc="041F0019">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30">
    <w:nsid w:val="5258503E"/>
    <w:multiLevelType w:val="hybridMultilevel"/>
    <w:tmpl w:val="589E0866"/>
    <w:lvl w:ilvl="0" w:tplc="AD900AA0">
      <w:start w:val="1"/>
      <w:numFmt w:val="upperLetter"/>
      <w:lvlText w:val="%1)"/>
      <w:lvlJc w:val="left"/>
      <w:pPr>
        <w:ind w:left="1065" w:hanging="36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1">
    <w:nsid w:val="5293262A"/>
    <w:multiLevelType w:val="hybridMultilevel"/>
    <w:tmpl w:val="8982D8F4"/>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52F5572E"/>
    <w:multiLevelType w:val="hybridMultilevel"/>
    <w:tmpl w:val="ADBEFAAE"/>
    <w:lvl w:ilvl="0" w:tplc="CB0AF338">
      <w:start w:val="1"/>
      <w:numFmt w:val="upperRoman"/>
      <w:lvlText w:val="%1."/>
      <w:lvlJc w:val="right"/>
      <w:pPr>
        <w:ind w:left="385" w:hanging="360"/>
      </w:pPr>
      <w:rPr>
        <w:rFonts w:cs="Times New Roman"/>
        <w:b/>
      </w:rPr>
    </w:lvl>
    <w:lvl w:ilvl="1" w:tplc="041F0019" w:tentative="1">
      <w:start w:val="1"/>
      <w:numFmt w:val="lowerLetter"/>
      <w:lvlText w:val="%2."/>
      <w:lvlJc w:val="left"/>
      <w:pPr>
        <w:ind w:left="1105" w:hanging="360"/>
      </w:pPr>
      <w:rPr>
        <w:rFonts w:cs="Times New Roman"/>
      </w:rPr>
    </w:lvl>
    <w:lvl w:ilvl="2" w:tplc="041F001B" w:tentative="1">
      <w:start w:val="1"/>
      <w:numFmt w:val="lowerRoman"/>
      <w:lvlText w:val="%3."/>
      <w:lvlJc w:val="right"/>
      <w:pPr>
        <w:ind w:left="1825" w:hanging="180"/>
      </w:pPr>
      <w:rPr>
        <w:rFonts w:cs="Times New Roman"/>
      </w:rPr>
    </w:lvl>
    <w:lvl w:ilvl="3" w:tplc="041F000F" w:tentative="1">
      <w:start w:val="1"/>
      <w:numFmt w:val="decimal"/>
      <w:lvlText w:val="%4."/>
      <w:lvlJc w:val="left"/>
      <w:pPr>
        <w:ind w:left="2545" w:hanging="360"/>
      </w:pPr>
      <w:rPr>
        <w:rFonts w:cs="Times New Roman"/>
      </w:rPr>
    </w:lvl>
    <w:lvl w:ilvl="4" w:tplc="041F0019" w:tentative="1">
      <w:start w:val="1"/>
      <w:numFmt w:val="lowerLetter"/>
      <w:lvlText w:val="%5."/>
      <w:lvlJc w:val="left"/>
      <w:pPr>
        <w:ind w:left="3265" w:hanging="360"/>
      </w:pPr>
      <w:rPr>
        <w:rFonts w:cs="Times New Roman"/>
      </w:rPr>
    </w:lvl>
    <w:lvl w:ilvl="5" w:tplc="041F001B" w:tentative="1">
      <w:start w:val="1"/>
      <w:numFmt w:val="lowerRoman"/>
      <w:lvlText w:val="%6."/>
      <w:lvlJc w:val="right"/>
      <w:pPr>
        <w:ind w:left="3985" w:hanging="180"/>
      </w:pPr>
      <w:rPr>
        <w:rFonts w:cs="Times New Roman"/>
      </w:rPr>
    </w:lvl>
    <w:lvl w:ilvl="6" w:tplc="041F000F" w:tentative="1">
      <w:start w:val="1"/>
      <w:numFmt w:val="decimal"/>
      <w:lvlText w:val="%7."/>
      <w:lvlJc w:val="left"/>
      <w:pPr>
        <w:ind w:left="4705" w:hanging="360"/>
      </w:pPr>
      <w:rPr>
        <w:rFonts w:cs="Times New Roman"/>
      </w:rPr>
    </w:lvl>
    <w:lvl w:ilvl="7" w:tplc="041F0019" w:tentative="1">
      <w:start w:val="1"/>
      <w:numFmt w:val="lowerLetter"/>
      <w:lvlText w:val="%8."/>
      <w:lvlJc w:val="left"/>
      <w:pPr>
        <w:ind w:left="5425" w:hanging="360"/>
      </w:pPr>
      <w:rPr>
        <w:rFonts w:cs="Times New Roman"/>
      </w:rPr>
    </w:lvl>
    <w:lvl w:ilvl="8" w:tplc="041F001B" w:tentative="1">
      <w:start w:val="1"/>
      <w:numFmt w:val="lowerRoman"/>
      <w:lvlText w:val="%9."/>
      <w:lvlJc w:val="right"/>
      <w:pPr>
        <w:ind w:left="6145" w:hanging="180"/>
      </w:pPr>
      <w:rPr>
        <w:rFonts w:cs="Times New Roman"/>
      </w:rPr>
    </w:lvl>
  </w:abstractNum>
  <w:abstractNum w:abstractNumId="33">
    <w:nsid w:val="55F858F2"/>
    <w:multiLevelType w:val="hybridMultilevel"/>
    <w:tmpl w:val="26641076"/>
    <w:lvl w:ilvl="0" w:tplc="AD900AA0">
      <w:start w:val="1"/>
      <w:numFmt w:val="upperLetter"/>
      <w:lvlText w:val="%1)"/>
      <w:lvlJc w:val="left"/>
      <w:pPr>
        <w:ind w:left="700" w:hanging="360"/>
      </w:pPr>
      <w:rPr>
        <w:rFonts w:cs="Times New Roman" w:hint="default"/>
        <w:b/>
      </w:rPr>
    </w:lvl>
    <w:lvl w:ilvl="1" w:tplc="041F0019">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34">
    <w:nsid w:val="59B70B0B"/>
    <w:multiLevelType w:val="hybridMultilevel"/>
    <w:tmpl w:val="56F8BBB6"/>
    <w:lvl w:ilvl="0" w:tplc="AD900AA0">
      <w:start w:val="1"/>
      <w:numFmt w:val="upperLetter"/>
      <w:lvlText w:val="%1)"/>
      <w:lvlJc w:val="left"/>
      <w:pPr>
        <w:ind w:left="3440" w:hanging="360"/>
      </w:pPr>
      <w:rPr>
        <w:rFonts w:cs="Times New Roman" w:hint="default"/>
        <w:b/>
      </w:rPr>
    </w:lvl>
    <w:lvl w:ilvl="1" w:tplc="041F0019" w:tentative="1">
      <w:start w:val="1"/>
      <w:numFmt w:val="lowerLetter"/>
      <w:lvlText w:val="%2."/>
      <w:lvlJc w:val="left"/>
      <w:pPr>
        <w:ind w:left="4160" w:hanging="360"/>
      </w:pPr>
      <w:rPr>
        <w:rFonts w:cs="Times New Roman"/>
      </w:rPr>
    </w:lvl>
    <w:lvl w:ilvl="2" w:tplc="041F001B" w:tentative="1">
      <w:start w:val="1"/>
      <w:numFmt w:val="lowerRoman"/>
      <w:lvlText w:val="%3."/>
      <w:lvlJc w:val="right"/>
      <w:pPr>
        <w:ind w:left="4880" w:hanging="180"/>
      </w:pPr>
      <w:rPr>
        <w:rFonts w:cs="Times New Roman"/>
      </w:rPr>
    </w:lvl>
    <w:lvl w:ilvl="3" w:tplc="041F000F" w:tentative="1">
      <w:start w:val="1"/>
      <w:numFmt w:val="decimal"/>
      <w:lvlText w:val="%4."/>
      <w:lvlJc w:val="left"/>
      <w:pPr>
        <w:ind w:left="5600" w:hanging="360"/>
      </w:pPr>
      <w:rPr>
        <w:rFonts w:cs="Times New Roman"/>
      </w:rPr>
    </w:lvl>
    <w:lvl w:ilvl="4" w:tplc="041F0019" w:tentative="1">
      <w:start w:val="1"/>
      <w:numFmt w:val="lowerLetter"/>
      <w:lvlText w:val="%5."/>
      <w:lvlJc w:val="left"/>
      <w:pPr>
        <w:ind w:left="6320" w:hanging="360"/>
      </w:pPr>
      <w:rPr>
        <w:rFonts w:cs="Times New Roman"/>
      </w:rPr>
    </w:lvl>
    <w:lvl w:ilvl="5" w:tplc="041F001B" w:tentative="1">
      <w:start w:val="1"/>
      <w:numFmt w:val="lowerRoman"/>
      <w:lvlText w:val="%6."/>
      <w:lvlJc w:val="right"/>
      <w:pPr>
        <w:ind w:left="7040" w:hanging="180"/>
      </w:pPr>
      <w:rPr>
        <w:rFonts w:cs="Times New Roman"/>
      </w:rPr>
    </w:lvl>
    <w:lvl w:ilvl="6" w:tplc="041F000F" w:tentative="1">
      <w:start w:val="1"/>
      <w:numFmt w:val="decimal"/>
      <w:lvlText w:val="%7."/>
      <w:lvlJc w:val="left"/>
      <w:pPr>
        <w:ind w:left="7760" w:hanging="360"/>
      </w:pPr>
      <w:rPr>
        <w:rFonts w:cs="Times New Roman"/>
      </w:rPr>
    </w:lvl>
    <w:lvl w:ilvl="7" w:tplc="041F0019" w:tentative="1">
      <w:start w:val="1"/>
      <w:numFmt w:val="lowerLetter"/>
      <w:lvlText w:val="%8."/>
      <w:lvlJc w:val="left"/>
      <w:pPr>
        <w:ind w:left="8480" w:hanging="360"/>
      </w:pPr>
      <w:rPr>
        <w:rFonts w:cs="Times New Roman"/>
      </w:rPr>
    </w:lvl>
    <w:lvl w:ilvl="8" w:tplc="041F001B" w:tentative="1">
      <w:start w:val="1"/>
      <w:numFmt w:val="lowerRoman"/>
      <w:lvlText w:val="%9."/>
      <w:lvlJc w:val="right"/>
      <w:pPr>
        <w:ind w:left="9200" w:hanging="180"/>
      </w:pPr>
      <w:rPr>
        <w:rFonts w:cs="Times New Roman"/>
      </w:rPr>
    </w:lvl>
  </w:abstractNum>
  <w:abstractNum w:abstractNumId="35">
    <w:nsid w:val="5C1565A5"/>
    <w:multiLevelType w:val="hybridMultilevel"/>
    <w:tmpl w:val="8FE263B8"/>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5D35142D"/>
    <w:multiLevelType w:val="hybridMultilevel"/>
    <w:tmpl w:val="4F40C418"/>
    <w:lvl w:ilvl="0" w:tplc="AD900AA0">
      <w:start w:val="1"/>
      <w:numFmt w:val="upperLetter"/>
      <w:lvlText w:val="%1)"/>
      <w:lvlJc w:val="left"/>
      <w:pPr>
        <w:ind w:left="1065" w:hanging="36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7">
    <w:nsid w:val="5D710A51"/>
    <w:multiLevelType w:val="hybridMultilevel"/>
    <w:tmpl w:val="F50A0CD6"/>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60DB7003"/>
    <w:multiLevelType w:val="hybridMultilevel"/>
    <w:tmpl w:val="09148D8A"/>
    <w:lvl w:ilvl="0" w:tplc="AD900AA0">
      <w:start w:val="1"/>
      <w:numFmt w:val="upperLetter"/>
      <w:lvlText w:val="%1)"/>
      <w:lvlJc w:val="left"/>
      <w:pPr>
        <w:ind w:left="700" w:hanging="360"/>
      </w:pPr>
      <w:rPr>
        <w:rFonts w:cs="Times New Roman" w:hint="default"/>
        <w:b/>
      </w:rPr>
    </w:lvl>
    <w:lvl w:ilvl="1" w:tplc="041F0019" w:tentative="1">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39">
    <w:nsid w:val="61816AAA"/>
    <w:multiLevelType w:val="hybridMultilevel"/>
    <w:tmpl w:val="A2647BD0"/>
    <w:lvl w:ilvl="0" w:tplc="AD900AA0">
      <w:start w:val="1"/>
      <w:numFmt w:val="upperLetter"/>
      <w:lvlText w:val="%1)"/>
      <w:lvlJc w:val="left"/>
      <w:pPr>
        <w:ind w:left="700" w:hanging="360"/>
      </w:pPr>
      <w:rPr>
        <w:rFonts w:cs="Times New Roman" w:hint="default"/>
        <w:b/>
      </w:rPr>
    </w:lvl>
    <w:lvl w:ilvl="1" w:tplc="041F0019">
      <w:start w:val="1"/>
      <w:numFmt w:val="lowerLetter"/>
      <w:lvlText w:val="%2."/>
      <w:lvlJc w:val="left"/>
      <w:pPr>
        <w:ind w:left="1420" w:hanging="360"/>
      </w:pPr>
      <w:rPr>
        <w:rFonts w:cs="Times New Roman"/>
      </w:rPr>
    </w:lvl>
    <w:lvl w:ilvl="2" w:tplc="041F001B" w:tentative="1">
      <w:start w:val="1"/>
      <w:numFmt w:val="lowerRoman"/>
      <w:lvlText w:val="%3."/>
      <w:lvlJc w:val="right"/>
      <w:pPr>
        <w:ind w:left="2140" w:hanging="180"/>
      </w:pPr>
      <w:rPr>
        <w:rFonts w:cs="Times New Roman"/>
      </w:rPr>
    </w:lvl>
    <w:lvl w:ilvl="3" w:tplc="041F000F" w:tentative="1">
      <w:start w:val="1"/>
      <w:numFmt w:val="decimal"/>
      <w:lvlText w:val="%4."/>
      <w:lvlJc w:val="left"/>
      <w:pPr>
        <w:ind w:left="2860" w:hanging="360"/>
      </w:pPr>
      <w:rPr>
        <w:rFonts w:cs="Times New Roman"/>
      </w:rPr>
    </w:lvl>
    <w:lvl w:ilvl="4" w:tplc="041F0019" w:tentative="1">
      <w:start w:val="1"/>
      <w:numFmt w:val="lowerLetter"/>
      <w:lvlText w:val="%5."/>
      <w:lvlJc w:val="left"/>
      <w:pPr>
        <w:ind w:left="3580" w:hanging="360"/>
      </w:pPr>
      <w:rPr>
        <w:rFonts w:cs="Times New Roman"/>
      </w:rPr>
    </w:lvl>
    <w:lvl w:ilvl="5" w:tplc="041F001B" w:tentative="1">
      <w:start w:val="1"/>
      <w:numFmt w:val="lowerRoman"/>
      <w:lvlText w:val="%6."/>
      <w:lvlJc w:val="right"/>
      <w:pPr>
        <w:ind w:left="4300" w:hanging="180"/>
      </w:pPr>
      <w:rPr>
        <w:rFonts w:cs="Times New Roman"/>
      </w:rPr>
    </w:lvl>
    <w:lvl w:ilvl="6" w:tplc="041F000F" w:tentative="1">
      <w:start w:val="1"/>
      <w:numFmt w:val="decimal"/>
      <w:lvlText w:val="%7."/>
      <w:lvlJc w:val="left"/>
      <w:pPr>
        <w:ind w:left="5020" w:hanging="360"/>
      </w:pPr>
      <w:rPr>
        <w:rFonts w:cs="Times New Roman"/>
      </w:rPr>
    </w:lvl>
    <w:lvl w:ilvl="7" w:tplc="041F0019" w:tentative="1">
      <w:start w:val="1"/>
      <w:numFmt w:val="lowerLetter"/>
      <w:lvlText w:val="%8."/>
      <w:lvlJc w:val="left"/>
      <w:pPr>
        <w:ind w:left="5740" w:hanging="360"/>
      </w:pPr>
      <w:rPr>
        <w:rFonts w:cs="Times New Roman"/>
      </w:rPr>
    </w:lvl>
    <w:lvl w:ilvl="8" w:tplc="041F001B" w:tentative="1">
      <w:start w:val="1"/>
      <w:numFmt w:val="lowerRoman"/>
      <w:lvlText w:val="%9."/>
      <w:lvlJc w:val="right"/>
      <w:pPr>
        <w:ind w:left="6460" w:hanging="180"/>
      </w:pPr>
      <w:rPr>
        <w:rFonts w:cs="Times New Roman"/>
      </w:rPr>
    </w:lvl>
  </w:abstractNum>
  <w:abstractNum w:abstractNumId="40">
    <w:nsid w:val="620B7E02"/>
    <w:multiLevelType w:val="hybridMultilevel"/>
    <w:tmpl w:val="B9FEBB12"/>
    <w:lvl w:ilvl="0" w:tplc="CB0AF338">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nsid w:val="62511810"/>
    <w:multiLevelType w:val="hybridMultilevel"/>
    <w:tmpl w:val="BA6435B2"/>
    <w:lvl w:ilvl="0" w:tplc="6706B97C">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63F33693"/>
    <w:multiLevelType w:val="hybridMultilevel"/>
    <w:tmpl w:val="DEF84D98"/>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nsid w:val="6730639A"/>
    <w:multiLevelType w:val="hybridMultilevel"/>
    <w:tmpl w:val="B2A87952"/>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nsid w:val="6C6F3A82"/>
    <w:multiLevelType w:val="hybridMultilevel"/>
    <w:tmpl w:val="A40262C4"/>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6F36378B"/>
    <w:multiLevelType w:val="hybridMultilevel"/>
    <w:tmpl w:val="1D1899CA"/>
    <w:lvl w:ilvl="0" w:tplc="AD900AA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6">
    <w:nsid w:val="6F931F4B"/>
    <w:multiLevelType w:val="hybridMultilevel"/>
    <w:tmpl w:val="5C3CD044"/>
    <w:lvl w:ilvl="0" w:tplc="53426B4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7">
    <w:nsid w:val="78CA41B2"/>
    <w:multiLevelType w:val="hybridMultilevel"/>
    <w:tmpl w:val="E104DB1C"/>
    <w:lvl w:ilvl="0" w:tplc="AD900AA0">
      <w:start w:val="1"/>
      <w:numFmt w:val="upperLetter"/>
      <w:lvlText w:val="%1)"/>
      <w:lvlJc w:val="left"/>
      <w:pPr>
        <w:ind w:left="770" w:hanging="360"/>
      </w:pPr>
      <w:rPr>
        <w:rFonts w:cs="Times New Roman" w:hint="default"/>
        <w:b/>
      </w:rPr>
    </w:lvl>
    <w:lvl w:ilvl="1" w:tplc="041F0019" w:tentative="1">
      <w:start w:val="1"/>
      <w:numFmt w:val="lowerLetter"/>
      <w:lvlText w:val="%2."/>
      <w:lvlJc w:val="left"/>
      <w:pPr>
        <w:ind w:left="1490" w:hanging="360"/>
      </w:pPr>
      <w:rPr>
        <w:rFonts w:cs="Times New Roman"/>
      </w:rPr>
    </w:lvl>
    <w:lvl w:ilvl="2" w:tplc="041F001B" w:tentative="1">
      <w:start w:val="1"/>
      <w:numFmt w:val="lowerRoman"/>
      <w:lvlText w:val="%3."/>
      <w:lvlJc w:val="right"/>
      <w:pPr>
        <w:ind w:left="2210" w:hanging="180"/>
      </w:pPr>
      <w:rPr>
        <w:rFonts w:cs="Times New Roman"/>
      </w:rPr>
    </w:lvl>
    <w:lvl w:ilvl="3" w:tplc="041F000F" w:tentative="1">
      <w:start w:val="1"/>
      <w:numFmt w:val="decimal"/>
      <w:lvlText w:val="%4."/>
      <w:lvlJc w:val="left"/>
      <w:pPr>
        <w:ind w:left="2930" w:hanging="360"/>
      </w:pPr>
      <w:rPr>
        <w:rFonts w:cs="Times New Roman"/>
      </w:rPr>
    </w:lvl>
    <w:lvl w:ilvl="4" w:tplc="041F0019" w:tentative="1">
      <w:start w:val="1"/>
      <w:numFmt w:val="lowerLetter"/>
      <w:lvlText w:val="%5."/>
      <w:lvlJc w:val="left"/>
      <w:pPr>
        <w:ind w:left="3650" w:hanging="360"/>
      </w:pPr>
      <w:rPr>
        <w:rFonts w:cs="Times New Roman"/>
      </w:rPr>
    </w:lvl>
    <w:lvl w:ilvl="5" w:tplc="041F001B" w:tentative="1">
      <w:start w:val="1"/>
      <w:numFmt w:val="lowerRoman"/>
      <w:lvlText w:val="%6."/>
      <w:lvlJc w:val="right"/>
      <w:pPr>
        <w:ind w:left="4370" w:hanging="180"/>
      </w:pPr>
      <w:rPr>
        <w:rFonts w:cs="Times New Roman"/>
      </w:rPr>
    </w:lvl>
    <w:lvl w:ilvl="6" w:tplc="041F000F" w:tentative="1">
      <w:start w:val="1"/>
      <w:numFmt w:val="decimal"/>
      <w:lvlText w:val="%7."/>
      <w:lvlJc w:val="left"/>
      <w:pPr>
        <w:ind w:left="5090" w:hanging="360"/>
      </w:pPr>
      <w:rPr>
        <w:rFonts w:cs="Times New Roman"/>
      </w:rPr>
    </w:lvl>
    <w:lvl w:ilvl="7" w:tplc="041F0019" w:tentative="1">
      <w:start w:val="1"/>
      <w:numFmt w:val="lowerLetter"/>
      <w:lvlText w:val="%8."/>
      <w:lvlJc w:val="left"/>
      <w:pPr>
        <w:ind w:left="5810" w:hanging="360"/>
      </w:pPr>
      <w:rPr>
        <w:rFonts w:cs="Times New Roman"/>
      </w:rPr>
    </w:lvl>
    <w:lvl w:ilvl="8" w:tplc="041F001B" w:tentative="1">
      <w:start w:val="1"/>
      <w:numFmt w:val="lowerRoman"/>
      <w:lvlText w:val="%9."/>
      <w:lvlJc w:val="right"/>
      <w:pPr>
        <w:ind w:left="6530" w:hanging="180"/>
      </w:pPr>
      <w:rPr>
        <w:rFonts w:cs="Times New Roman"/>
      </w:rPr>
    </w:lvl>
  </w:abstractNum>
  <w:abstractNum w:abstractNumId="48">
    <w:nsid w:val="7CF75F66"/>
    <w:multiLevelType w:val="hybridMultilevel"/>
    <w:tmpl w:val="3606F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24"/>
  </w:num>
  <w:num w:numId="4">
    <w:abstractNumId w:val="34"/>
  </w:num>
  <w:num w:numId="5">
    <w:abstractNumId w:val="12"/>
  </w:num>
  <w:num w:numId="6">
    <w:abstractNumId w:val="33"/>
  </w:num>
  <w:num w:numId="7">
    <w:abstractNumId w:val="39"/>
  </w:num>
  <w:num w:numId="8">
    <w:abstractNumId w:val="16"/>
  </w:num>
  <w:num w:numId="9">
    <w:abstractNumId w:val="31"/>
  </w:num>
  <w:num w:numId="10">
    <w:abstractNumId w:val="8"/>
  </w:num>
  <w:num w:numId="11">
    <w:abstractNumId w:val="47"/>
  </w:num>
  <w:num w:numId="12">
    <w:abstractNumId w:val="10"/>
  </w:num>
  <w:num w:numId="13">
    <w:abstractNumId w:val="4"/>
  </w:num>
  <w:num w:numId="14">
    <w:abstractNumId w:val="11"/>
  </w:num>
  <w:num w:numId="15">
    <w:abstractNumId w:val="1"/>
  </w:num>
  <w:num w:numId="16">
    <w:abstractNumId w:val="37"/>
  </w:num>
  <w:num w:numId="17">
    <w:abstractNumId w:val="9"/>
  </w:num>
  <w:num w:numId="18">
    <w:abstractNumId w:val="25"/>
  </w:num>
  <w:num w:numId="19">
    <w:abstractNumId w:val="21"/>
  </w:num>
  <w:num w:numId="20">
    <w:abstractNumId w:val="26"/>
  </w:num>
  <w:num w:numId="21">
    <w:abstractNumId w:val="13"/>
  </w:num>
  <w:num w:numId="22">
    <w:abstractNumId w:val="5"/>
  </w:num>
  <w:num w:numId="23">
    <w:abstractNumId w:val="48"/>
  </w:num>
  <w:num w:numId="24">
    <w:abstractNumId w:val="20"/>
  </w:num>
  <w:num w:numId="25">
    <w:abstractNumId w:val="44"/>
  </w:num>
  <w:num w:numId="26">
    <w:abstractNumId w:val="17"/>
  </w:num>
  <w:num w:numId="27">
    <w:abstractNumId w:val="6"/>
  </w:num>
  <w:num w:numId="28">
    <w:abstractNumId w:val="43"/>
  </w:num>
  <w:num w:numId="29">
    <w:abstractNumId w:val="45"/>
  </w:num>
  <w:num w:numId="30">
    <w:abstractNumId w:val="18"/>
  </w:num>
  <w:num w:numId="31">
    <w:abstractNumId w:val="2"/>
  </w:num>
  <w:num w:numId="32">
    <w:abstractNumId w:val="14"/>
  </w:num>
  <w:num w:numId="33">
    <w:abstractNumId w:val="36"/>
  </w:num>
  <w:num w:numId="34">
    <w:abstractNumId w:val="27"/>
  </w:num>
  <w:num w:numId="35">
    <w:abstractNumId w:val="30"/>
  </w:num>
  <w:num w:numId="36">
    <w:abstractNumId w:val="3"/>
  </w:num>
  <w:num w:numId="37">
    <w:abstractNumId w:val="41"/>
  </w:num>
  <w:num w:numId="38">
    <w:abstractNumId w:val="46"/>
  </w:num>
  <w:num w:numId="39">
    <w:abstractNumId w:val="28"/>
  </w:num>
  <w:num w:numId="40">
    <w:abstractNumId w:val="22"/>
  </w:num>
  <w:num w:numId="41">
    <w:abstractNumId w:val="19"/>
  </w:num>
  <w:num w:numId="42">
    <w:abstractNumId w:val="32"/>
  </w:num>
  <w:num w:numId="43">
    <w:abstractNumId w:val="40"/>
  </w:num>
  <w:num w:numId="44">
    <w:abstractNumId w:val="7"/>
  </w:num>
  <w:num w:numId="45">
    <w:abstractNumId w:val="42"/>
  </w:num>
  <w:num w:numId="46">
    <w:abstractNumId w:val="35"/>
  </w:num>
  <w:num w:numId="47">
    <w:abstractNumId w:val="23"/>
  </w:num>
  <w:num w:numId="48">
    <w:abstractNumId w:val="0"/>
  </w:num>
  <w:num w:numId="49">
    <w:abstractNumId w:val="15"/>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522D"/>
    <w:rsid w:val="000149DD"/>
    <w:rsid w:val="00020FAC"/>
    <w:rsid w:val="00043681"/>
    <w:rsid w:val="00051167"/>
    <w:rsid w:val="00055FB3"/>
    <w:rsid w:val="00057C28"/>
    <w:rsid w:val="00066C26"/>
    <w:rsid w:val="00072286"/>
    <w:rsid w:val="00080013"/>
    <w:rsid w:val="000817E6"/>
    <w:rsid w:val="0009410A"/>
    <w:rsid w:val="000C4ED3"/>
    <w:rsid w:val="000D245D"/>
    <w:rsid w:val="000D6921"/>
    <w:rsid w:val="00101364"/>
    <w:rsid w:val="00151245"/>
    <w:rsid w:val="001559F1"/>
    <w:rsid w:val="00162F89"/>
    <w:rsid w:val="00185460"/>
    <w:rsid w:val="001856DA"/>
    <w:rsid w:val="00194474"/>
    <w:rsid w:val="001B0F8A"/>
    <w:rsid w:val="001D1054"/>
    <w:rsid w:val="001D1500"/>
    <w:rsid w:val="001D4F7A"/>
    <w:rsid w:val="001F5567"/>
    <w:rsid w:val="0020168A"/>
    <w:rsid w:val="002329F1"/>
    <w:rsid w:val="0024072E"/>
    <w:rsid w:val="00254003"/>
    <w:rsid w:val="00276F0E"/>
    <w:rsid w:val="002774A9"/>
    <w:rsid w:val="002E2785"/>
    <w:rsid w:val="002F3065"/>
    <w:rsid w:val="00304E4E"/>
    <w:rsid w:val="00313C9A"/>
    <w:rsid w:val="00316D46"/>
    <w:rsid w:val="00320E35"/>
    <w:rsid w:val="00321A9A"/>
    <w:rsid w:val="00322CC4"/>
    <w:rsid w:val="003243CB"/>
    <w:rsid w:val="00347FDB"/>
    <w:rsid w:val="00370F14"/>
    <w:rsid w:val="00390B3B"/>
    <w:rsid w:val="00392FB2"/>
    <w:rsid w:val="003C14C1"/>
    <w:rsid w:val="003C7D41"/>
    <w:rsid w:val="003F5173"/>
    <w:rsid w:val="004017CF"/>
    <w:rsid w:val="00407331"/>
    <w:rsid w:val="0041356B"/>
    <w:rsid w:val="00423CA2"/>
    <w:rsid w:val="0043571A"/>
    <w:rsid w:val="00450F99"/>
    <w:rsid w:val="00460633"/>
    <w:rsid w:val="00462814"/>
    <w:rsid w:val="00464CF9"/>
    <w:rsid w:val="00475B59"/>
    <w:rsid w:val="00486EF2"/>
    <w:rsid w:val="00493BE9"/>
    <w:rsid w:val="004A0686"/>
    <w:rsid w:val="004C1412"/>
    <w:rsid w:val="004C6536"/>
    <w:rsid w:val="004D4AE7"/>
    <w:rsid w:val="004E1CB3"/>
    <w:rsid w:val="004E522D"/>
    <w:rsid w:val="00525343"/>
    <w:rsid w:val="00532CFD"/>
    <w:rsid w:val="00552A8E"/>
    <w:rsid w:val="00570DED"/>
    <w:rsid w:val="005C16CB"/>
    <w:rsid w:val="005E3E42"/>
    <w:rsid w:val="005E58D2"/>
    <w:rsid w:val="005F045C"/>
    <w:rsid w:val="005F66B8"/>
    <w:rsid w:val="00601CFE"/>
    <w:rsid w:val="006630B7"/>
    <w:rsid w:val="00665CE1"/>
    <w:rsid w:val="0067308F"/>
    <w:rsid w:val="00675E77"/>
    <w:rsid w:val="006B76B7"/>
    <w:rsid w:val="006D2D8A"/>
    <w:rsid w:val="006D3486"/>
    <w:rsid w:val="006E7DEF"/>
    <w:rsid w:val="00705F6A"/>
    <w:rsid w:val="00727F1B"/>
    <w:rsid w:val="007328D9"/>
    <w:rsid w:val="0078253C"/>
    <w:rsid w:val="007A1039"/>
    <w:rsid w:val="007C1175"/>
    <w:rsid w:val="007F0685"/>
    <w:rsid w:val="0080298E"/>
    <w:rsid w:val="00802B68"/>
    <w:rsid w:val="0080455B"/>
    <w:rsid w:val="00807E9E"/>
    <w:rsid w:val="00853D92"/>
    <w:rsid w:val="00855F32"/>
    <w:rsid w:val="00856FE4"/>
    <w:rsid w:val="00862933"/>
    <w:rsid w:val="00864A07"/>
    <w:rsid w:val="008654BF"/>
    <w:rsid w:val="00875BE1"/>
    <w:rsid w:val="008865F8"/>
    <w:rsid w:val="00886D5D"/>
    <w:rsid w:val="008924C7"/>
    <w:rsid w:val="008C52C5"/>
    <w:rsid w:val="008F1564"/>
    <w:rsid w:val="00917157"/>
    <w:rsid w:val="00922E28"/>
    <w:rsid w:val="00923157"/>
    <w:rsid w:val="009521E0"/>
    <w:rsid w:val="00961781"/>
    <w:rsid w:val="009639C4"/>
    <w:rsid w:val="00986756"/>
    <w:rsid w:val="009B4FE6"/>
    <w:rsid w:val="009C0CBE"/>
    <w:rsid w:val="009C12D3"/>
    <w:rsid w:val="009F52D6"/>
    <w:rsid w:val="00A456CF"/>
    <w:rsid w:val="00A65BC8"/>
    <w:rsid w:val="00AC1F49"/>
    <w:rsid w:val="00AF7515"/>
    <w:rsid w:val="00B42871"/>
    <w:rsid w:val="00B43BEF"/>
    <w:rsid w:val="00B64DD8"/>
    <w:rsid w:val="00BA29DA"/>
    <w:rsid w:val="00BB16E2"/>
    <w:rsid w:val="00BD1297"/>
    <w:rsid w:val="00BE7DB6"/>
    <w:rsid w:val="00BE7E7D"/>
    <w:rsid w:val="00C11CDF"/>
    <w:rsid w:val="00C532EB"/>
    <w:rsid w:val="00C63D94"/>
    <w:rsid w:val="00C955CF"/>
    <w:rsid w:val="00CB300C"/>
    <w:rsid w:val="00CC2CB5"/>
    <w:rsid w:val="00CC4FF3"/>
    <w:rsid w:val="00CD2DA6"/>
    <w:rsid w:val="00CF15E2"/>
    <w:rsid w:val="00CF4A45"/>
    <w:rsid w:val="00D12ECC"/>
    <w:rsid w:val="00D303AD"/>
    <w:rsid w:val="00D40824"/>
    <w:rsid w:val="00D414EC"/>
    <w:rsid w:val="00D77182"/>
    <w:rsid w:val="00D85E8E"/>
    <w:rsid w:val="00DB0FE1"/>
    <w:rsid w:val="00E12CD0"/>
    <w:rsid w:val="00E1452D"/>
    <w:rsid w:val="00E56DBF"/>
    <w:rsid w:val="00E65AD2"/>
    <w:rsid w:val="00E76383"/>
    <w:rsid w:val="00E92418"/>
    <w:rsid w:val="00E97F87"/>
    <w:rsid w:val="00EA70DB"/>
    <w:rsid w:val="00EB4BE1"/>
    <w:rsid w:val="00EE4D29"/>
    <w:rsid w:val="00F02679"/>
    <w:rsid w:val="00F142FB"/>
    <w:rsid w:val="00F3111A"/>
    <w:rsid w:val="00F377B7"/>
    <w:rsid w:val="00F825DA"/>
    <w:rsid w:val="00FA0DDC"/>
    <w:rsid w:val="00FB18C9"/>
    <w:rsid w:val="00FB6071"/>
    <w:rsid w:val="00FD611D"/>
    <w:rsid w:val="00FE40E5"/>
    <w:rsid w:val="00FF0A4C"/>
    <w:rsid w:val="00FF0E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FAC"/>
    <w:pPr>
      <w:spacing w:after="200" w:line="276" w:lineRule="auto"/>
    </w:pPr>
    <w:rPr>
      <w:lang w:eastAsia="en-US"/>
    </w:rPr>
  </w:style>
  <w:style w:type="paragraph" w:styleId="Heading3">
    <w:name w:val="heading 3"/>
    <w:basedOn w:val="Normal"/>
    <w:next w:val="Normal"/>
    <w:link w:val="Heading3Char"/>
    <w:uiPriority w:val="99"/>
    <w:qFormat/>
    <w:rsid w:val="00B64DD8"/>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B64DD8"/>
    <w:rPr>
      <w:rFonts w:ascii="Cambria" w:hAnsi="Cambria" w:cs="Times New Roman"/>
      <w:b/>
      <w:bCs/>
      <w:color w:val="4F81BD"/>
    </w:rPr>
  </w:style>
  <w:style w:type="paragraph" w:styleId="ListParagraph">
    <w:name w:val="List Paragraph"/>
    <w:basedOn w:val="Normal"/>
    <w:uiPriority w:val="99"/>
    <w:qFormat/>
    <w:rsid w:val="004E522D"/>
    <w:pPr>
      <w:ind w:left="720"/>
      <w:contextualSpacing/>
    </w:pPr>
  </w:style>
  <w:style w:type="paragraph" w:styleId="BalloonText">
    <w:name w:val="Balloon Text"/>
    <w:basedOn w:val="Normal"/>
    <w:link w:val="BalloonTextChar"/>
    <w:uiPriority w:val="99"/>
    <w:semiHidden/>
    <w:rsid w:val="00807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7E9E"/>
    <w:rPr>
      <w:rFonts w:ascii="Tahoma" w:hAnsi="Tahoma" w:cs="Tahoma"/>
      <w:sz w:val="16"/>
      <w:szCs w:val="16"/>
    </w:rPr>
  </w:style>
  <w:style w:type="paragraph" w:styleId="NoSpacing">
    <w:name w:val="No Spacing"/>
    <w:uiPriority w:val="99"/>
    <w:qFormat/>
    <w:rsid w:val="00C955CF"/>
    <w:rPr>
      <w:lang w:eastAsia="en-US"/>
    </w:rPr>
  </w:style>
  <w:style w:type="table" w:styleId="TableGrid">
    <w:name w:val="Table Grid"/>
    <w:basedOn w:val="TableNormal"/>
    <w:uiPriority w:val="99"/>
    <w:rsid w:val="0080455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B607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82339780">
      <w:marLeft w:val="0"/>
      <w:marRight w:val="0"/>
      <w:marTop w:val="0"/>
      <w:marBottom w:val="0"/>
      <w:divBdr>
        <w:top w:val="none" w:sz="0" w:space="0" w:color="auto"/>
        <w:left w:val="none" w:sz="0" w:space="0" w:color="auto"/>
        <w:bottom w:val="none" w:sz="0" w:space="0" w:color="auto"/>
        <w:right w:val="none" w:sz="0" w:space="0" w:color="auto"/>
      </w:divBdr>
    </w:div>
    <w:div w:id="1782339781">
      <w:marLeft w:val="0"/>
      <w:marRight w:val="0"/>
      <w:marTop w:val="0"/>
      <w:marBottom w:val="0"/>
      <w:divBdr>
        <w:top w:val="none" w:sz="0" w:space="0" w:color="auto"/>
        <w:left w:val="none" w:sz="0" w:space="0" w:color="auto"/>
        <w:bottom w:val="none" w:sz="0" w:space="0" w:color="auto"/>
        <w:right w:val="none" w:sz="0" w:space="0" w:color="auto"/>
      </w:divBdr>
    </w:div>
    <w:div w:id="1782339782">
      <w:marLeft w:val="0"/>
      <w:marRight w:val="0"/>
      <w:marTop w:val="0"/>
      <w:marBottom w:val="0"/>
      <w:divBdr>
        <w:top w:val="none" w:sz="0" w:space="0" w:color="auto"/>
        <w:left w:val="none" w:sz="0" w:space="0" w:color="auto"/>
        <w:bottom w:val="none" w:sz="0" w:space="0" w:color="auto"/>
        <w:right w:val="none" w:sz="0" w:space="0" w:color="auto"/>
      </w:divBdr>
    </w:div>
    <w:div w:id="1782339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619</TotalTime>
  <Pages>5</Pages>
  <Words>1695</Words>
  <Characters>9668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EDANUR HANIM</cp:lastModifiedBy>
  <cp:revision>14</cp:revision>
  <cp:lastPrinted>2011-01-13T13:08:00Z</cp:lastPrinted>
  <dcterms:created xsi:type="dcterms:W3CDTF">2011-01-09T15:28:00Z</dcterms:created>
  <dcterms:modified xsi:type="dcterms:W3CDTF">2011-12-27T19:42:00Z</dcterms:modified>
</cp:coreProperties>
</file>