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12D" w:rsidRPr="00253011" w:rsidRDefault="001D112D" w:rsidP="00281857">
      <w:pPr>
        <w:pStyle w:val="NoSpacing"/>
        <w:rPr>
          <w:rFonts w:ascii="Hand writing Mutlu" w:hAnsi="Hand writing Mutlu"/>
          <w:sz w:val="32"/>
          <w:szCs w:val="32"/>
        </w:rPr>
      </w:pPr>
      <w:r w:rsidRPr="00253011">
        <w:rPr>
          <w:rFonts w:ascii="Hand writing Mutlu" w:hAnsi="Hand writing Mutlu"/>
          <w:sz w:val="32"/>
          <w:szCs w:val="32"/>
        </w:rPr>
        <w:t>Noktaların üzerinden geçip çıkarmaların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3"/>
        <w:gridCol w:w="5494"/>
      </w:tblGrid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çıkarsa   çıkarsa   çıkarsa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çıktı   çıktı   çıktı  çıktı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eksiği   eksiği   eksiği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eksi   eksi   eksi   eksi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kaldı    kaldı    kaldı 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1 çıkarsa 5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1 çıktı  5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nın   1 eksiği 5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 eksi  1 eşittir 5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  - 1  =  5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2  çıkarsa 1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2  çıktı 1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ün  2  eksiği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eksi 2  eşittir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 - 2  =  1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1 çıkarsa 4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1 çıktı  4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5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5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in   1 eksiği 4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 eksi  1 eşittir 4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  - 1  =  4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1 çıkarsa 8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1 çıktı  8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un   1 eksiği  8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 eksi  1 eşittir 8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  -  1  =  8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1  çıkarsa 3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1  çıktı 3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ün  1  eksiği 3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 eksi 1  eşittir 3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  - 1  =  3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1 çıkarsa 7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1 çıktı  7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8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8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in   1 eksiği  7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 eksi  1 eşittir 7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  - 1  =  7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1  çıkarsa 2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1  çıktı 2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ün  1  eksiği 2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eksi 1  eşittir 2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 - 1  =  2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1 çıkarsa 6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1 çıktı  6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nin  1 eksiği 6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 eksi  1 eşittir 6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  - 1  =  6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1 çıkarsa 1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1 çıktı  1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2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2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nin   1 eksiği 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 eksi  1 eşittir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  - 1  =  1  eder.</w:t>
            </w:r>
          </w:p>
        </w:tc>
      </w:tr>
    </w:tbl>
    <w:p w:rsidR="001D112D" w:rsidRPr="00253011" w:rsidRDefault="001D112D" w:rsidP="00281857">
      <w:pPr>
        <w:pStyle w:val="NoSpacing"/>
        <w:rPr>
          <w:rFonts w:ascii="Hand writing Mutlu" w:hAnsi="Hand writing Mutlu"/>
          <w:sz w:val="32"/>
          <w:szCs w:val="32"/>
        </w:rPr>
      </w:pPr>
      <w:r w:rsidRPr="00253011">
        <w:rPr>
          <w:rFonts w:ascii="Hand writing Mutlu" w:hAnsi="Hand writing Mutlu"/>
          <w:sz w:val="32"/>
          <w:szCs w:val="32"/>
        </w:rPr>
        <w:t>Noktaların üzerinden geçip çıkarmaların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3"/>
        <w:gridCol w:w="5494"/>
      </w:tblGrid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5 çıkarsa 0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5 çıktı  0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5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5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in   5 eksiği 0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 eksi  5 eşittir 0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  - 5  =  0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3 çıkarsa 3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3 çıktı  3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un   3 eksiği 3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6 eksi  3 eşittir 3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6  - 3  = 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3  çıkarsa 0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3  çıktı 0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ün  3  eksiği 0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eksi 3  eşittir 0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3  - 3  = 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..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4 çıkarsa 1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4 çıktı  1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5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5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in  4 eksiği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5 eksi  4 eşittir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5  - 4  =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..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5 çıkarsa 4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dan  5 çıktı  4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un   5 eksiği  4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9 eksi  5 eşittir 4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9  - 5  = 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2  çıkarsa 2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2  çıktı 2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ün    eksiği 2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4 eksi 2  eşittir 2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4  - 2  =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...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5 çıkarsa 3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5 çıktı  3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8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8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in   5 eksiği 3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8 eksi  5 eşittir 3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8  - 5  =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..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2  çıkarsa 1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ten  2  çıktı 1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ün  2  eksiği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eksi 2  eşittir 1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3  - 2  =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 eder.</w:t>
            </w:r>
          </w:p>
        </w:tc>
      </w:tr>
      <w:tr w:rsidR="001D112D" w:rsidRPr="00253011" w:rsidTr="00DF0E45">
        <w:tc>
          <w:tcPr>
            <w:tcW w:w="5493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2 çıkarsa 5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2 çıktı  5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nin   2 eksiği 5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7 eksi  2 eşittir 5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7  - 2  =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  eder.</w:t>
            </w:r>
          </w:p>
        </w:tc>
        <w:tc>
          <w:tcPr>
            <w:tcW w:w="5494" w:type="dxa"/>
          </w:tcPr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2 çıkarsa 0 kalır.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’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den  2 çıktı  0 kaldı.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smartTag w:uri="urn:schemas-microsoft-com:office:smarttags" w:element="metricconverter">
              <w:smartTagPr>
                <w:attr w:name="ProductID" w:val="2’"/>
              </w:smartTagPr>
              <w:r w:rsidRPr="00253011">
                <w:rPr>
                  <w:rFonts w:ascii="Hand writing Mutlu" w:hAnsi="Hand writing Mutlu"/>
                  <w:sz w:val="36"/>
                  <w:szCs w:val="36"/>
                </w:rPr>
                <w:t>2</w:t>
              </w:r>
              <w:r w:rsidRPr="00253011">
                <w:rPr>
                  <w:rFonts w:ascii="Times New Roman" w:hAnsi="Times New Roman"/>
                  <w:sz w:val="36"/>
                  <w:szCs w:val="36"/>
                </w:rPr>
                <w:t>’</w:t>
              </w:r>
            </w:smartTag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 in   2 eksiği  0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>2 eksi  2 eşittir 0 eder.</w:t>
            </w:r>
          </w:p>
          <w:p w:rsidR="001D112D" w:rsidRPr="00253011" w:rsidRDefault="001D112D" w:rsidP="00DF0E4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253011">
              <w:rPr>
                <w:rFonts w:ascii="Hand writing Mutlu" w:hAnsi="Hand writing Mutlu"/>
                <w:sz w:val="36"/>
                <w:szCs w:val="36"/>
              </w:rPr>
              <w:t xml:space="preserve">2  - 2  = </w:t>
            </w:r>
            <w:r w:rsidRPr="00253011">
              <w:rPr>
                <w:rFonts w:ascii="Times New Roman" w:hAnsi="Times New Roman"/>
                <w:sz w:val="36"/>
                <w:szCs w:val="36"/>
              </w:rPr>
              <w:t>……</w:t>
            </w:r>
            <w:r w:rsidRPr="00253011">
              <w:rPr>
                <w:rFonts w:ascii="Hand writing Mutlu" w:hAnsi="Hand writing Mutlu"/>
                <w:sz w:val="36"/>
                <w:szCs w:val="36"/>
              </w:rPr>
              <w:t>..  eder.</w:t>
            </w:r>
          </w:p>
        </w:tc>
      </w:tr>
    </w:tbl>
    <w:p w:rsidR="001D112D" w:rsidRPr="00253011" w:rsidRDefault="001D112D" w:rsidP="00E86F71">
      <w:pPr>
        <w:rPr>
          <w:rFonts w:ascii="Hand writing Mutlu" w:hAnsi="Hand writing Mutlu"/>
        </w:rPr>
      </w:pPr>
      <w:hyperlink r:id="rId6" w:history="1">
        <w:r w:rsidRPr="00B87639">
          <w:rPr>
            <w:rStyle w:val="Hyperlink"/>
            <w:rFonts w:ascii="Tahoma" w:hAnsi="Tahoma" w:cs="Tahoma"/>
            <w:sz w:val="17"/>
            <w:szCs w:val="17"/>
          </w:rPr>
          <w:t>www.sorubak.com</w:t>
        </w:r>
      </w:hyperlink>
      <w:r>
        <w:rPr>
          <w:rFonts w:ascii="Tahoma" w:hAnsi="Tahoma" w:cs="Tahoma"/>
          <w:sz w:val="17"/>
          <w:szCs w:val="17"/>
        </w:rPr>
        <w:t xml:space="preserve"> </w:t>
      </w:r>
    </w:p>
    <w:sectPr w:rsidR="001D112D" w:rsidRPr="00253011" w:rsidSect="00281857">
      <w:footerReference w:type="default" r:id="rId7"/>
      <w:pgSz w:w="11906" w:h="16838"/>
      <w:pgMar w:top="454" w:right="284" w:bottom="22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12D" w:rsidRDefault="001D112D" w:rsidP="00281857">
      <w:pPr>
        <w:spacing w:after="0" w:line="240" w:lineRule="auto"/>
      </w:pPr>
      <w:r>
        <w:separator/>
      </w:r>
    </w:p>
  </w:endnote>
  <w:endnote w:type="continuationSeparator" w:id="0">
    <w:p w:rsidR="001D112D" w:rsidRDefault="001D112D" w:rsidP="0028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12D" w:rsidRDefault="001D112D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1D112D" w:rsidRDefault="001D11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12D" w:rsidRDefault="001D112D" w:rsidP="00281857">
      <w:pPr>
        <w:spacing w:after="0" w:line="240" w:lineRule="auto"/>
      </w:pPr>
      <w:r>
        <w:separator/>
      </w:r>
    </w:p>
  </w:footnote>
  <w:footnote w:type="continuationSeparator" w:id="0">
    <w:p w:rsidR="001D112D" w:rsidRDefault="001D112D" w:rsidP="00281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857"/>
    <w:rsid w:val="001D112D"/>
    <w:rsid w:val="0023742F"/>
    <w:rsid w:val="00253011"/>
    <w:rsid w:val="00281857"/>
    <w:rsid w:val="003622EC"/>
    <w:rsid w:val="008A3088"/>
    <w:rsid w:val="00B87639"/>
    <w:rsid w:val="00CA30F2"/>
    <w:rsid w:val="00DF0E45"/>
    <w:rsid w:val="00E1378B"/>
    <w:rsid w:val="00E86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85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81857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28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18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81857"/>
    <w:rPr>
      <w:rFonts w:cs="Times New Roman"/>
    </w:rPr>
  </w:style>
  <w:style w:type="table" w:styleId="TableGrid">
    <w:name w:val="Table Grid"/>
    <w:basedOn w:val="TableNormal"/>
    <w:uiPriority w:val="99"/>
    <w:rsid w:val="002818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5301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412</Words>
  <Characters>2353</Characters>
  <Application>Microsoft Office Outlook</Application>
  <DocSecurity>0</DocSecurity>
  <Lines>0</Lines>
  <Paragraphs>0</Paragraphs>
  <ScaleCrop>false</ScaleCrop>
  <Company>Blue-Dark 2011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Blue-Dark 2011</dc:creator>
  <cp:keywords>www.sorubak.com</cp:keywords>
  <dc:description>www.sorubak.com</dc:description>
  <cp:lastModifiedBy>EDANUR HANIM</cp:lastModifiedBy>
  <cp:revision>2</cp:revision>
  <dcterms:created xsi:type="dcterms:W3CDTF">2012-01-04T18:58:00Z</dcterms:created>
  <dcterms:modified xsi:type="dcterms:W3CDTF">2012-01-04T19:59:00Z</dcterms:modified>
  <cp:category>www.sorubak.com</cp:category>
  <cp:contentStatus>www.sorubak.com</cp:contentStatus>
</cp:coreProperties>
</file>