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CAF" w:rsidRPr="00AB0A5F" w:rsidRDefault="00021CAF">
      <w:pPr>
        <w:rPr>
          <w:rFonts w:ascii="Hand writing Mutlu" w:hAnsi="Hand writing Mutlu"/>
          <w:sz w:val="32"/>
          <w:szCs w:val="32"/>
        </w:rPr>
      </w:pPr>
      <w:r w:rsidRPr="00AB0A5F">
        <w:rPr>
          <w:rFonts w:ascii="Hand writing Mutlu" w:hAnsi="Hand writing Mutlu"/>
          <w:sz w:val="32"/>
          <w:szCs w:val="32"/>
        </w:rPr>
        <w:t>Noktaların üzerinden geçip toplamaların sonuçlarını yazınız. Yaptığınız her bölümü 3 kez okuyunuz.(Halis SOYBUDAK)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  <w:gridCol w:w="5173"/>
      </w:tblGrid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ile  ile   ile   ile    ile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daha   daha    daha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artı   artı   artı  artı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eşittir   eşittir   eşittir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ile 1,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5, 1 daha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artı 1 eşittir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5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ile 1, 2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1, 1 daha 2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artı 1 eşittir 2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1  +   1  = 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 ile 1,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6, 1 daha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 artı 1 eşittir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6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ile 1, 3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2, 1 daha 3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artı 1 eşittir 3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2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 ile 1,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7, 1 daha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 artı 1 eşittir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7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ile 1,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3, 1 daha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artı 1 eşittir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3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 ile 1,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8, 1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 artı 1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8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ile 1,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4, 1 daha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artı 1 eşittir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4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9 ile 1,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9, 1 daha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9 artı 3 eşittir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9  +   1  = 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</w:tbl>
    <w:p w:rsidR="00021CAF" w:rsidRPr="00AB0A5F" w:rsidRDefault="00021CAF" w:rsidP="00912F4F">
      <w:pPr>
        <w:rPr>
          <w:rFonts w:ascii="Hand writing Mutlu" w:hAnsi="Hand writing Mutlu"/>
        </w:rPr>
      </w:pPr>
    </w:p>
    <w:p w:rsidR="00021CAF" w:rsidRPr="00AB0A5F" w:rsidRDefault="00021CAF" w:rsidP="00912F4F">
      <w:pPr>
        <w:rPr>
          <w:rFonts w:ascii="Hand writing Mutlu" w:hAnsi="Hand writing Mutlu"/>
        </w:rPr>
      </w:pPr>
    </w:p>
    <w:p w:rsidR="00021CAF" w:rsidRPr="00AB0A5F" w:rsidRDefault="00021CAF" w:rsidP="00AA02C1">
      <w:pPr>
        <w:rPr>
          <w:rFonts w:ascii="Hand writing Mutlu" w:hAnsi="Hand writing Mutlu"/>
          <w:sz w:val="32"/>
          <w:szCs w:val="32"/>
        </w:rPr>
      </w:pPr>
      <w:r w:rsidRPr="00AB0A5F">
        <w:rPr>
          <w:rFonts w:ascii="Hand writing Mutlu" w:hAnsi="Hand writing Mutlu"/>
          <w:sz w:val="32"/>
          <w:szCs w:val="32"/>
        </w:rPr>
        <w:t>Noktaların üzerinden geçip toplamaların sonuçlarını yazınız. Yaptığınız her bölümü 3 kez okuyunuz.(Halis SOYBUDAK)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  <w:gridCol w:w="5173"/>
      </w:tblGrid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ile 1, 3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2, 1 daha 3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artı 1 eşittir 3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2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ile 1,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4, 1 daha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artı 1 eşittir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4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ile 2, 3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1, 2 daha 3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artı 2 eşittir 3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1  +   2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ile 4,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1, 4 daha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artı 4 eşittir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1  +   4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ile 1,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3, 1 daha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artı 1 eşittir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3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ile 2,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3, 2 daha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artı 2 eşittir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3  +   2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ile 3,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1, 3 daha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artı 3 eşittir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1  +   3  = 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ile 3,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2, 3 daha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artı 3 eşittir 5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2  +   3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ile 2,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2, 2 daha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artı 2 eşittir 4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2  +   2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</w:tr>
    </w:tbl>
    <w:p w:rsidR="00021CAF" w:rsidRPr="00AB0A5F" w:rsidRDefault="00021CAF" w:rsidP="00AA02C1">
      <w:pPr>
        <w:rPr>
          <w:rFonts w:ascii="Hand writing Mutlu" w:hAnsi="Hand writing Mutlu"/>
        </w:rPr>
      </w:pPr>
    </w:p>
    <w:p w:rsidR="00021CAF" w:rsidRPr="00AB0A5F" w:rsidRDefault="00021CAF" w:rsidP="00AA02C1">
      <w:pPr>
        <w:rPr>
          <w:rFonts w:ascii="Hand writing Mutlu" w:hAnsi="Hand writing Mutlu"/>
        </w:rPr>
      </w:pPr>
    </w:p>
    <w:p w:rsidR="00021CAF" w:rsidRPr="00AB0A5F" w:rsidRDefault="00021CAF" w:rsidP="00AA02C1">
      <w:pPr>
        <w:rPr>
          <w:rFonts w:ascii="Hand writing Mutlu" w:hAnsi="Hand writing Mutlu"/>
          <w:sz w:val="32"/>
          <w:szCs w:val="32"/>
        </w:rPr>
      </w:pPr>
      <w:r w:rsidRPr="00AB0A5F">
        <w:rPr>
          <w:rFonts w:ascii="Hand writing Mutlu" w:hAnsi="Hand writing Mutlu"/>
          <w:sz w:val="32"/>
          <w:szCs w:val="32"/>
        </w:rPr>
        <w:t>Noktaların üzerinden geçip toplamaların sonuçlarını yazınız. Yaptığınız her bölümü 3 kez okuyunuz.(Halis SOYBUDAK)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  <w:gridCol w:w="5173"/>
      </w:tblGrid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ile 1,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5, 1 daha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artı 1 eşittir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5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 ile 1,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6, 1 daha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 artı 1 eşittir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6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ile 5,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1, 5 daha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artı 5 eşittir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1  +   5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ile 6,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1, 6 daha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artı 6 eşittir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1  +   6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ile 3,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3, 3 daha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artı 3 eşittir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3  +   3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ile 3,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4, 3 daha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artı 3 eşittir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4  +   3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ile 2,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4, 2 daha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artı 2 eşittir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4  +   2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ile 4,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3, 4 daha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artı 4 eşittir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3  +   4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ile 4,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2, 4 daha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artı 4 eşittir 6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2  +   4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ile 2,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5, 2 daha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artı 2 eşittir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5  +   2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</w:tbl>
    <w:p w:rsidR="00021CAF" w:rsidRPr="00AB0A5F" w:rsidRDefault="00021CAF" w:rsidP="00AA02C1">
      <w:pPr>
        <w:rPr>
          <w:rFonts w:ascii="Hand writing Mutlu" w:hAnsi="Hand writing Mutlu"/>
        </w:rPr>
      </w:pPr>
    </w:p>
    <w:p w:rsidR="00021CAF" w:rsidRPr="00AB0A5F" w:rsidRDefault="00021CAF" w:rsidP="00AA02C1">
      <w:pPr>
        <w:rPr>
          <w:rFonts w:ascii="Hand writing Mutlu" w:hAnsi="Hand writing Mutlu"/>
        </w:rPr>
      </w:pPr>
    </w:p>
    <w:p w:rsidR="00021CAF" w:rsidRPr="00AB0A5F" w:rsidRDefault="00021CAF" w:rsidP="00AA02C1">
      <w:pPr>
        <w:rPr>
          <w:rFonts w:ascii="Hand writing Mutlu" w:hAnsi="Hand writing Mutlu"/>
          <w:sz w:val="32"/>
          <w:szCs w:val="32"/>
        </w:rPr>
      </w:pPr>
      <w:r w:rsidRPr="00AB0A5F">
        <w:rPr>
          <w:rFonts w:ascii="Hand writing Mutlu" w:hAnsi="Hand writing Mutlu"/>
          <w:sz w:val="32"/>
          <w:szCs w:val="32"/>
        </w:rPr>
        <w:t>Noktaların üzerinden geçip toplamaların sonuçlarını yazınız. Yaptığınız her bölümü 3 kez okuyunuz.(Halis SOYBUDAK)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  <w:gridCol w:w="5173"/>
      </w:tblGrid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ile 5,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2, 5 daha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artı 5 eşittir 7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2  +   5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ile 3,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5, 3 daha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artı 3 eşittir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5  +   3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 ile 1,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7, 1 daha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 artı 1 eşittir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7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ile 5,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3, 5 daha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artı 5 eşittir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3  +   5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ile 7,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1, 7 daha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artı 7 eşittir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1  +   7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ile 4,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4, 4 daha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artı 4 eşittir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4  +   4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 ile 2,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6, 2 daha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 artı 2 eşittir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6  +   2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 ile 1,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8, 1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 artı 1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8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ile 6,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2, 6 daha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artı 6 eşittir 8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2  +   6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ile 8,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1, 8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artı 8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1  +   8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</w:tbl>
    <w:p w:rsidR="00021CAF" w:rsidRPr="00AB0A5F" w:rsidRDefault="00021CAF" w:rsidP="00AA02C1">
      <w:pPr>
        <w:rPr>
          <w:rFonts w:ascii="Hand writing Mutlu" w:hAnsi="Hand writing Mutlu"/>
        </w:rPr>
      </w:pPr>
    </w:p>
    <w:p w:rsidR="00021CAF" w:rsidRPr="00AB0A5F" w:rsidRDefault="00021CAF" w:rsidP="00AA02C1">
      <w:pPr>
        <w:rPr>
          <w:rFonts w:ascii="Hand writing Mutlu" w:hAnsi="Hand writing Mutlu"/>
        </w:rPr>
      </w:pPr>
    </w:p>
    <w:p w:rsidR="00021CAF" w:rsidRPr="00AB0A5F" w:rsidRDefault="00021CAF" w:rsidP="009D4342">
      <w:pPr>
        <w:rPr>
          <w:rFonts w:ascii="Hand writing Mutlu" w:hAnsi="Hand writing Mutlu"/>
          <w:sz w:val="32"/>
          <w:szCs w:val="32"/>
        </w:rPr>
      </w:pPr>
      <w:r w:rsidRPr="00AB0A5F">
        <w:rPr>
          <w:rFonts w:ascii="Hand writing Mutlu" w:hAnsi="Hand writing Mutlu"/>
          <w:sz w:val="32"/>
          <w:szCs w:val="32"/>
        </w:rPr>
        <w:t>Noktaların üzerinden geçip toplamaların sonuçlarını yazınız. Yaptığınız her bölümü 3 kez okuyunuz.(Halis SOYBUDAK)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  <w:gridCol w:w="5173"/>
      </w:tblGrid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 ile 1,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8, 1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 artı 1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8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ile 6,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3, 6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artı 6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3  +   6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ile 8,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1, 8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artı 8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1  +   8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ile 4,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5, 4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artı 4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5  +   4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 ile 2,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7, 2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 artı 2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7  +   2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ile 5,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4, 5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artı 5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4  +   5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ile 7,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2, 7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artı 7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2  +   7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9 ile 1,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9, 1 daha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9 artı 1 eşittir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9  +   1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 ile 3,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6, 3 daha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 artı 3 eşittir 9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6  +   3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ile 9,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1, 9 daha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1 artı 9 eşittir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1  +   9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 eder.</w:t>
            </w:r>
          </w:p>
        </w:tc>
      </w:tr>
    </w:tbl>
    <w:p w:rsidR="00021CAF" w:rsidRPr="00AB0A5F" w:rsidRDefault="00021CAF" w:rsidP="00AA02C1">
      <w:pPr>
        <w:rPr>
          <w:rFonts w:ascii="Hand writing Mutlu" w:hAnsi="Hand writing Mutlu"/>
        </w:rPr>
      </w:pPr>
    </w:p>
    <w:p w:rsidR="00021CAF" w:rsidRPr="00AB0A5F" w:rsidRDefault="00021CAF" w:rsidP="00AA02C1">
      <w:pPr>
        <w:rPr>
          <w:rFonts w:ascii="Hand writing Mutlu" w:hAnsi="Hand writing Mutlu"/>
        </w:rPr>
      </w:pPr>
    </w:p>
    <w:p w:rsidR="00021CAF" w:rsidRPr="00AB0A5F" w:rsidRDefault="00021CAF" w:rsidP="0034194F">
      <w:pPr>
        <w:rPr>
          <w:rFonts w:ascii="Hand writing Mutlu" w:hAnsi="Hand writing Mutlu"/>
          <w:sz w:val="32"/>
          <w:szCs w:val="32"/>
        </w:rPr>
      </w:pPr>
      <w:r w:rsidRPr="00AB0A5F">
        <w:rPr>
          <w:rFonts w:ascii="Hand writing Mutlu" w:hAnsi="Hand writing Mutlu"/>
          <w:sz w:val="32"/>
          <w:szCs w:val="32"/>
        </w:rPr>
        <w:t>Noktaların üzerinden geçip toplamaların sonuçlarını yazınız. Yaptığınız her bölümü 3 kez okuyunuz.(Halis SOYBUDAK)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  <w:gridCol w:w="5173"/>
      </w:tblGrid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 ile 2,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8, 2 daha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8 artı 2 eşittir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8  +   2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ile 6,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4, 6 daha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4 artı 6 eşittir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4  +   6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ile 8,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2, 8 daha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2 artı 8 eşittir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2  +   8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ile 5,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5, 5 daha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5 artı 5 eşittir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5  +   5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 ile 3,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7, 3 daha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7 artı 3 eşittir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7  +   3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1  +  1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2  +  1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3  +  1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.. eder. 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4  +  1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.. eder.   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ile 7,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3, 7 daha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3 artı 7 eşittir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3  +   7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5  +  1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6  +  1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.. eder. 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7  +  1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.. eder. 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8  +  1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  <w:tr w:rsidR="00021CAF" w:rsidRPr="00AB0A5F" w:rsidTr="00935A1C">
        <w:tc>
          <w:tcPr>
            <w:tcW w:w="5172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 ile 4,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6, 4 daha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>6 artı 4 eşittir 10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6  +   4 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 eder.</w:t>
            </w:r>
          </w:p>
        </w:tc>
        <w:tc>
          <w:tcPr>
            <w:tcW w:w="5173" w:type="dxa"/>
          </w:tcPr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9  +  1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2  +  2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.. eder. 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3  +  3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.. eder.  </w:t>
            </w:r>
          </w:p>
          <w:p w:rsidR="00021CAF" w:rsidRPr="00AB0A5F" w:rsidRDefault="00021CAF" w:rsidP="00935A1C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AB0A5F">
              <w:rPr>
                <w:rFonts w:ascii="Hand writing Mutlu" w:hAnsi="Hand writing Mutlu"/>
                <w:sz w:val="40"/>
                <w:szCs w:val="40"/>
              </w:rPr>
              <w:t xml:space="preserve"> 4  +  4 = </w:t>
            </w:r>
            <w:r w:rsidRPr="00AB0A5F">
              <w:rPr>
                <w:rFonts w:ascii="Times New Roman" w:hAnsi="Times New Roman"/>
                <w:sz w:val="40"/>
                <w:szCs w:val="40"/>
              </w:rPr>
              <w:t>……</w:t>
            </w:r>
            <w:r w:rsidRPr="00AB0A5F">
              <w:rPr>
                <w:rFonts w:ascii="Hand writing Mutlu" w:hAnsi="Hand writing Mutlu"/>
                <w:sz w:val="40"/>
                <w:szCs w:val="40"/>
              </w:rPr>
              <w:t>.. eder.</w:t>
            </w:r>
          </w:p>
        </w:tc>
      </w:tr>
    </w:tbl>
    <w:p w:rsidR="00021CAF" w:rsidRPr="00AB0A5F" w:rsidRDefault="00021CAF" w:rsidP="0034194F">
      <w:pPr>
        <w:rPr>
          <w:rFonts w:ascii="Hand writing Mutlu" w:hAnsi="Hand writing Mutlu"/>
        </w:rPr>
      </w:pPr>
    </w:p>
    <w:p w:rsidR="00021CAF" w:rsidRPr="00AB0A5F" w:rsidRDefault="00021CAF" w:rsidP="0034194F">
      <w:pPr>
        <w:rPr>
          <w:rFonts w:ascii="Hand writing Mutlu" w:hAnsi="Hand writing Mutlu"/>
        </w:rPr>
      </w:pPr>
    </w:p>
    <w:sectPr w:rsidR="00021CAF" w:rsidRPr="00AB0A5F" w:rsidSect="00CD4571">
      <w:footerReference w:type="default" r:id="rId6"/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CAF" w:rsidRDefault="00021CAF" w:rsidP="003E3E4A">
      <w:pPr>
        <w:spacing w:after="0" w:line="240" w:lineRule="auto"/>
      </w:pPr>
      <w:r>
        <w:separator/>
      </w:r>
    </w:p>
  </w:endnote>
  <w:endnote w:type="continuationSeparator" w:id="0">
    <w:p w:rsidR="00021CAF" w:rsidRDefault="00021CAF" w:rsidP="003E3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CAF" w:rsidRDefault="00021CAF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021CAF" w:rsidRDefault="00021C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CAF" w:rsidRDefault="00021CAF" w:rsidP="003E3E4A">
      <w:pPr>
        <w:spacing w:after="0" w:line="240" w:lineRule="auto"/>
      </w:pPr>
      <w:r>
        <w:separator/>
      </w:r>
    </w:p>
  </w:footnote>
  <w:footnote w:type="continuationSeparator" w:id="0">
    <w:p w:rsidR="00021CAF" w:rsidRDefault="00021CAF" w:rsidP="003E3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571"/>
    <w:rsid w:val="00021CAF"/>
    <w:rsid w:val="00027744"/>
    <w:rsid w:val="0034194F"/>
    <w:rsid w:val="003E3E4A"/>
    <w:rsid w:val="00494131"/>
    <w:rsid w:val="007A4535"/>
    <w:rsid w:val="00912F4F"/>
    <w:rsid w:val="00935A1C"/>
    <w:rsid w:val="009873FA"/>
    <w:rsid w:val="009D4342"/>
    <w:rsid w:val="00AA02C1"/>
    <w:rsid w:val="00AB0A5F"/>
    <w:rsid w:val="00B00424"/>
    <w:rsid w:val="00BD66F4"/>
    <w:rsid w:val="00CC74AA"/>
    <w:rsid w:val="00CD4571"/>
    <w:rsid w:val="00CF4513"/>
    <w:rsid w:val="00FC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4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D457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873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3E3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3E4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3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3E4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7</Pages>
  <Words>852</Words>
  <Characters>4859</Characters>
  <Application>Microsoft Office Outlook</Application>
  <DocSecurity>0</DocSecurity>
  <Lines>0</Lines>
  <Paragraphs>0</Paragraphs>
  <ScaleCrop>false</ScaleCrop>
  <Company>Blue-Dark 2011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Blue-Dark 2011</dc:creator>
  <cp:keywords/>
  <dc:description/>
  <cp:lastModifiedBy>EDANUR HANIM</cp:lastModifiedBy>
  <cp:revision>7</cp:revision>
  <dcterms:created xsi:type="dcterms:W3CDTF">2011-12-24T22:15:00Z</dcterms:created>
  <dcterms:modified xsi:type="dcterms:W3CDTF">2011-12-27T21:23:00Z</dcterms:modified>
</cp:coreProperties>
</file>