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61F" w:rsidRDefault="009B461F" w:rsidP="00F25C6D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.8pt;margin-top:-55.8pt;width:68.35pt;height:98.35pt;z-index:-251635200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7" type="#_x0000_t75" style="position:absolute;left:0;text-align:left;margin-left:370.15pt;margin-top:-55.8pt;width:69.25pt;height:98.85pt;z-index:-251636224;visibility:visible">
            <v:imagedata r:id="rId4" o:title=""/>
          </v:shape>
        </w:pict>
      </w:r>
      <w:r>
        <w:rPr>
          <w:rFonts w:ascii="Comic Sans MS" w:hAnsi="Comic Sans MS"/>
          <w:b/>
          <w:sz w:val="32"/>
          <w:szCs w:val="32"/>
        </w:rPr>
        <w:t>OKUYUP-YAZALIM</w:t>
      </w:r>
    </w:p>
    <w:p w:rsidR="009B461F" w:rsidRDefault="009B461F" w:rsidP="00FE4065">
      <w:pPr>
        <w:tabs>
          <w:tab w:val="center" w:pos="4536"/>
        </w:tabs>
        <w:jc w:val="both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48.45pt;margin-top:32.15pt;width:63.2pt;height:101pt;flip:x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52.75pt;margin-top:178.3pt;width:77.35pt;height:104.2pt;flip:y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52.75pt;margin-top:170.75pt;width:82.75pt;height:61.25pt;flip:y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52.75pt;margin-top:170.75pt;width:67.7pt;height:22.55pt;flip:y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61.35pt;margin-top:154.65pt;width:53.7pt;height:0;z-index:2516526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52.75pt;margin-top:113.8pt;width:62.3pt;height:35.45pt;z-index:251651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52.75pt;margin-top:70.8pt;width:67.7pt;height:68.8pt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52.75pt;margin-top:23.55pt;width:77.35pt;height:109.6pt;z-index:251649536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6" style="position:absolute;left:0;text-align:left;margin-left:411.65pt;margin-top:256.7pt;width:49.45pt;height:25.8pt;z-index:251643392" arcsize="10923f">
            <v:textbox>
              <w:txbxContent>
                <w:p w:rsidR="009B461F" w:rsidRPr="00F25C6D" w:rsidRDefault="009B461F" w:rsidP="0004306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left:0;text-align:left;margin-left:411.65pt;margin-top:218.05pt;width:49.45pt;height:25.8pt;z-index:251644416" arcsize="10923f">
            <v:textbox>
              <w:txbxContent>
                <w:p w:rsidR="009B461F" w:rsidRPr="00F25C6D" w:rsidRDefault="009B461F" w:rsidP="0004306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anne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left:0;text-align:left;margin-left:411.65pt;margin-top:178.3pt;width:49.45pt;height:25.8pt;z-index:251645440" arcsize="10923f">
            <v:textbox>
              <w:txbxContent>
                <w:p w:rsidR="009B461F" w:rsidRPr="00F25C6D" w:rsidRDefault="009B461F" w:rsidP="0004306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alet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left:0;text-align:left;margin-left:411.65pt;margin-top:139.6pt;width:49.45pt;height:25.8pt;z-index:251646464" arcsize="10923f">
            <v:textbox>
              <w:txbxContent>
                <w:p w:rsidR="009B461F" w:rsidRPr="00F25C6D" w:rsidRDefault="009B461F" w:rsidP="0004306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atlet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left:0;text-align:left;margin-left:411.65pt;margin-top:97.5pt;width:49.45pt;height:25.8pt;z-index:251647488" arcsize="10923f">
            <v:textbox>
              <w:txbxContent>
                <w:p w:rsidR="009B461F" w:rsidRPr="00F25C6D" w:rsidRDefault="009B461F" w:rsidP="0004306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left:0;text-align:left;margin-left:411.65pt;margin-top:59.7pt;width:49.45pt;height:25.8pt;z-index:251648512" arcsize="10923f">
            <v:textbox>
              <w:txbxContent>
                <w:p w:rsidR="009B461F" w:rsidRPr="00F25C6D" w:rsidRDefault="009B461F" w:rsidP="0004306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left:0;text-align:left;margin-left:411.65pt;margin-top:11.7pt;width:49.45pt;height:25.8pt;z-index:251641344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lale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left:0;text-align:left;margin-left:299pt;margin-top:139.6pt;width:49.45pt;height:25.8pt;z-index:251642368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left:0;text-align:left;margin-left:120.45pt;margin-top:139.6pt;width:49.45pt;height:25.8pt;z-index:251640320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left:0;text-align:left;margin-left:3.3pt;margin-top:256.7pt;width:49.45pt;height:25.8pt;z-index:251634176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left:0;text-align:left;margin-left:3.3pt;margin-top:218.05pt;width:49.45pt;height:25.8pt;z-index:251636224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left:0;text-align:left;margin-left:3.3pt;margin-top:178.3pt;width:49.45pt;height:25.8pt;z-index:251635200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left:0;text-align:left;margin-left:1.85pt;margin-top:11.7pt;width:49.45pt;height:25.8pt;z-index:251633152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olta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left:0;text-align:left;margin-left:3.3pt;margin-top:139.6pt;width:49.45pt;height:25.8pt;z-index:251637248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left:0;text-align:left;margin-left:3.3pt;margin-top:97.5pt;width:49.45pt;height:25.8pt;z-index:251638272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left:0;text-align:left;margin-left:1.85pt;margin-top:57.9pt;width:49.45pt;height:25.8pt;z-index:251639296" arcsize="10923f">
            <v:textbox>
              <w:txbxContent>
                <w:p w:rsidR="009B461F" w:rsidRPr="00F25C6D" w:rsidRDefault="009B461F" w:rsidP="00F25C6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ot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sz w:val="32"/>
          <w:szCs w:val="32"/>
        </w:rPr>
        <w:tab/>
      </w:r>
    </w:p>
    <w:p w:rsidR="009B461F" w:rsidRPr="00043060" w:rsidRDefault="009B461F" w:rsidP="00043060">
      <w:pPr>
        <w:rPr>
          <w:rFonts w:ascii="Comic Sans MS" w:hAnsi="Comic Sans MS"/>
          <w:sz w:val="32"/>
          <w:szCs w:val="32"/>
        </w:rPr>
      </w:pPr>
    </w:p>
    <w:p w:rsidR="009B461F" w:rsidRPr="00043060" w:rsidRDefault="009B461F" w:rsidP="00043060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>
          <v:shape id="_x0000_s1052" type="#_x0000_t32" style="position:absolute;margin-left:348.45pt;margin-top:12.45pt;width:63.2pt;height:55.9pt;flip:x;z-index:251657728" o:connectortype="straight">
            <v:stroke endarrow="block"/>
          </v:shape>
        </w:pict>
      </w:r>
    </w:p>
    <w:p w:rsidR="009B461F" w:rsidRPr="00043060" w:rsidRDefault="009B461F" w:rsidP="00043060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>
          <v:shape id="Resim 135" o:spid="_x0000_s1053" type="#_x0000_t75" style="position:absolute;margin-left:188.55pt;margin-top:7.95pt;width:126.35pt;height:153.65pt;z-index:-251634176;visibility:visible" wrapcoords="-129 0 -129 21495 21600 21495 21600 0 -129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_x0000_s1054" type="#_x0000_t32" style="position:absolute;margin-left:348.45pt;margin-top:6.9pt;width:63.2pt;height:35.45pt;flip:x;z-index:251658752" o:connectortype="straight">
            <v:stroke endarrow="block"/>
          </v:shape>
        </w:pict>
      </w:r>
    </w:p>
    <w:p w:rsidR="009B461F" w:rsidRPr="00043060" w:rsidRDefault="009B461F" w:rsidP="00043060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>
          <v:shape id="_x0000_s1055" type="#_x0000_t32" style="position:absolute;margin-left:335.35pt;margin-top:28.2pt;width:76.3pt;height:98.85pt;flip:x y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348.45pt;margin-top:22.85pt;width:63.2pt;height:66.6pt;flip:x y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356.85pt;margin-top:12.1pt;width:54.8pt;height:38.65pt;flip:x y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348.45pt;margin-top:6.7pt;width:63.2pt;height:0;flip:x;z-index:251659776" o:connectortype="straight">
            <v:stroke endarrow="block"/>
          </v:shape>
        </w:pict>
      </w:r>
    </w:p>
    <w:p w:rsidR="009B461F" w:rsidRPr="00043060" w:rsidRDefault="009B461F" w:rsidP="00043060">
      <w:pPr>
        <w:rPr>
          <w:rFonts w:ascii="Comic Sans MS" w:hAnsi="Comic Sans MS"/>
          <w:sz w:val="32"/>
          <w:szCs w:val="32"/>
        </w:rPr>
      </w:pPr>
    </w:p>
    <w:p w:rsidR="009B461F" w:rsidRPr="00043060" w:rsidRDefault="009B461F" w:rsidP="00043060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>
          <v:shape id="Resim 109" o:spid="_x0000_s1059" type="#_x0000_t75" style="position:absolute;margin-left:52.5pt;margin-top:693.1pt;width:87pt;height:124.5pt;z-index:-251638272;visibility:visible">
            <v:imagedata r:id="rId4" o:title=""/>
          </v:shape>
        </w:pict>
      </w:r>
    </w:p>
    <w:p w:rsidR="009B461F" w:rsidRPr="00043060" w:rsidRDefault="009B461F" w:rsidP="00043060">
      <w:pPr>
        <w:rPr>
          <w:rFonts w:ascii="Comic Sans MS" w:hAnsi="Comic Sans MS"/>
          <w:sz w:val="32"/>
          <w:szCs w:val="32"/>
        </w:rPr>
      </w:pPr>
    </w:p>
    <w:p w:rsidR="009B461F" w:rsidRDefault="009B461F" w:rsidP="00043060">
      <w:pPr>
        <w:rPr>
          <w:rFonts w:ascii="Comic Sans MS" w:hAnsi="Comic Sans MS"/>
          <w:sz w:val="32"/>
          <w:szCs w:val="32"/>
        </w:rPr>
      </w:pPr>
    </w:p>
    <w:p w:rsidR="009B461F" w:rsidRDefault="009B461F" w:rsidP="00FE4065">
      <w:pPr>
        <w:jc w:val="both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60" type="#_x0000_t75" style="position:absolute;left:0;text-align:left;margin-left:52.5pt;margin-top:693.1pt;width:87pt;height:124.5pt;z-index:-251637248;visibility:visible">
            <v:imagedata r:id="rId4" o:title=""/>
          </v:shape>
        </w:pict>
      </w:r>
      <w:r>
        <w:rPr>
          <w:rFonts w:ascii="Hand writing Mutlu" w:hAnsi="Hand writing Mutlu"/>
          <w:sz w:val="28"/>
          <w:szCs w:val="28"/>
        </w:rPr>
        <w:t xml:space="preserve">Yukarıdaki kelimeleri birleştirip okutunuz ve aşağıya </w:t>
      </w:r>
    </w:p>
    <w:p w:rsidR="009B461F" w:rsidRDefault="009B461F" w:rsidP="00FE4065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yazdırınız. </w:t>
      </w:r>
      <w:hyperlink r:id="rId6" w:history="1">
        <w:r w:rsidRPr="00817F43">
          <w:rPr>
            <w:rStyle w:val="Hyperlink"/>
            <w:rFonts w:ascii="Hand writing Mutlu" w:hAnsi="Hand writing Mutlu"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sz w:val="28"/>
          <w:szCs w:val="28"/>
        </w:rPr>
        <w:t xml:space="preserve">     </w:t>
      </w:r>
    </w:p>
    <w:p w:rsidR="009B461F" w:rsidRPr="00FE4065" w:rsidRDefault="009B461F" w:rsidP="00FE4065">
      <w:pPr>
        <w:jc w:val="both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group id="_x0000_s1061" style="position:absolute;left:0;text-align:left;margin-left:156.6pt;margin-top:262.6pt;width:2in;height:36pt;z-index:25167616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68" style="position:absolute;left:0;text-align:left;margin-left:-23.3pt;margin-top:262.6pt;width:2in;height:36pt;z-index:25167718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75" style="position:absolute;left:0;text-align:left;margin-left:-23.35pt;margin-top:203.5pt;width:2in;height:36pt;z-index:251674112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82" style="position:absolute;left:0;text-align:left;margin-left:156.55pt;margin-top:203.5pt;width:2in;height:36pt;z-index:251673088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89" style="position:absolute;left:0;text-align:left;margin-left:335.25pt;margin-top:203.5pt;width:2in;height:36pt;z-index:25167513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96" style="position:absolute;left:0;text-align:left;margin-left:-23.4pt;margin-top:142.45pt;width:2in;height:36pt;z-index:25167104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03" style="position:absolute;left:0;text-align:left;margin-left:156.5pt;margin-top:142.45pt;width:2in;height:36pt;z-index:251670016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10" style="position:absolute;left:0;text-align:left;margin-left:335.4pt;margin-top:142.45pt;width:2in;height:36pt;z-index:251672064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17" style="position:absolute;left:0;text-align:left;margin-left:-23.45pt;margin-top:81.7pt;width:2in;height:36pt;z-index:251665920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24" style="position:absolute;left:0;text-align:left;margin-left:156.45pt;margin-top:81.7pt;width:2in;height:36pt;z-index:251667968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31" style="position:absolute;left:0;text-align:left;margin-left:335.3pt;margin-top:81.7pt;width:2in;height:36pt;z-index:251668992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38" style="position:absolute;left:0;text-align:left;margin-left:335.35pt;margin-top:18.5pt;width:2in;height:36pt;z-index:251664896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45" style="position:absolute;left:0;text-align:left;margin-left:156.4pt;margin-top:20.5pt;width:2in;height:36pt;z-index:251666944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52" style="position:absolute;left:0;text-align:left;margin-left:-23.55pt;margin-top:20.5pt;width:2in;height:36pt;z-index:251663872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</w:p>
    <w:sectPr w:rsidR="009B461F" w:rsidRPr="00FE4065" w:rsidSect="00F25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C6D"/>
    <w:rsid w:val="00043060"/>
    <w:rsid w:val="00335A2C"/>
    <w:rsid w:val="003F135D"/>
    <w:rsid w:val="00817F43"/>
    <w:rsid w:val="009B461F"/>
    <w:rsid w:val="00AF1C42"/>
    <w:rsid w:val="00BD1D8C"/>
    <w:rsid w:val="00C14422"/>
    <w:rsid w:val="00EC3CC8"/>
    <w:rsid w:val="00F25C6D"/>
    <w:rsid w:val="00FE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3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35A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30</Words>
  <Characters>173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EDANUR HANIM</cp:lastModifiedBy>
  <cp:revision>3</cp:revision>
  <dcterms:created xsi:type="dcterms:W3CDTF">2011-11-16T09:00:00Z</dcterms:created>
  <dcterms:modified xsi:type="dcterms:W3CDTF">2011-12-04T19:47:00Z</dcterms:modified>
</cp:coreProperties>
</file>