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778" w:rsidRDefault="00281778" w:rsidP="00DA3B25">
      <w:pPr>
        <w:pStyle w:val="ListParagraph"/>
        <w:numPr>
          <w:ilvl w:val="0"/>
          <w:numId w:val="1"/>
        </w:numPr>
      </w:pPr>
      <w:r>
        <w:t>Atatürk’ün gittiği okulları sırası ile yazınız.</w:t>
      </w:r>
    </w:p>
    <w:p w:rsidR="00281778" w:rsidRDefault="00281778" w:rsidP="00DA3B25"/>
    <w:p w:rsidR="00281778" w:rsidRDefault="00281778" w:rsidP="00DA3B25">
      <w:pPr>
        <w:pStyle w:val="ListParagraph"/>
        <w:numPr>
          <w:ilvl w:val="0"/>
          <w:numId w:val="1"/>
        </w:numPr>
      </w:pPr>
      <w:r>
        <w:t>Atatürk’ün kişilik özelliklerini yazınız.</w:t>
      </w:r>
    </w:p>
    <w:p w:rsidR="00281778" w:rsidRDefault="00281778" w:rsidP="00DA3B25"/>
    <w:p w:rsidR="00281778" w:rsidRDefault="00281778" w:rsidP="00DA3B25">
      <w:pPr>
        <w:pStyle w:val="ListParagraph"/>
      </w:pPr>
    </w:p>
    <w:p w:rsidR="00281778" w:rsidRDefault="00281778" w:rsidP="00DA3B25">
      <w:pPr>
        <w:pStyle w:val="ListParagraph"/>
        <w:numPr>
          <w:ilvl w:val="0"/>
          <w:numId w:val="1"/>
        </w:numPr>
      </w:pPr>
      <w:r>
        <w:t>Atatürk’ün kaleme aldığı eserleri yazınız.</w:t>
      </w:r>
    </w:p>
    <w:p w:rsidR="00281778" w:rsidRDefault="00281778" w:rsidP="00DA3B25"/>
    <w:p w:rsidR="00281778" w:rsidRPr="00DA3B25" w:rsidRDefault="00281778" w:rsidP="00DA3B25">
      <w:pPr>
        <w:pStyle w:val="ListParagraph"/>
        <w:numPr>
          <w:ilvl w:val="0"/>
          <w:numId w:val="1"/>
        </w:numPr>
      </w:pPr>
      <w:r w:rsidRPr="001A0C11">
        <w:rPr>
          <w:rFonts w:ascii="Times New Roman" w:hAnsi="Times New Roman"/>
        </w:rPr>
        <w:t>I.Dünya Savaşının nedenleri nelerdir?</w:t>
      </w:r>
    </w:p>
    <w:p w:rsidR="00281778" w:rsidRPr="00DA3B25" w:rsidRDefault="00281778" w:rsidP="00DA3B25"/>
    <w:p w:rsidR="00281778" w:rsidRDefault="00281778" w:rsidP="00DA3B25">
      <w:pPr>
        <w:pStyle w:val="ListParagraph"/>
      </w:pPr>
    </w:p>
    <w:p w:rsidR="00281778" w:rsidRDefault="00281778" w:rsidP="00DA3B25">
      <w:pPr>
        <w:pStyle w:val="ListParagraph"/>
        <w:numPr>
          <w:ilvl w:val="0"/>
          <w:numId w:val="1"/>
        </w:numPr>
      </w:pPr>
      <w:r>
        <w:t>I.Dünya savaşında Osmanlı devletinin kendi topraklarında savaştığı cepheler nelerdir?</w:t>
      </w:r>
    </w:p>
    <w:p w:rsidR="00281778" w:rsidRDefault="00281778" w:rsidP="00DA3B25"/>
    <w:p w:rsidR="00281778" w:rsidRDefault="00281778" w:rsidP="00DA3B25">
      <w:pPr>
        <w:pStyle w:val="ListParagraph"/>
        <w:numPr>
          <w:ilvl w:val="0"/>
          <w:numId w:val="1"/>
        </w:numPr>
      </w:pPr>
      <w:r>
        <w:t>Osmanlı devletinin yardım amacıyla savaştığı cepheler nelerdir?</w:t>
      </w:r>
    </w:p>
    <w:p w:rsidR="00281778" w:rsidRDefault="00281778" w:rsidP="00DA3B25"/>
    <w:p w:rsidR="00281778" w:rsidRDefault="00281778" w:rsidP="00DA3B25">
      <w:pPr>
        <w:pStyle w:val="ListParagraph"/>
        <w:numPr>
          <w:ilvl w:val="0"/>
          <w:numId w:val="1"/>
        </w:numPr>
      </w:pPr>
      <w:r>
        <w:t>I.Dünya savaşının sonuçlarını yazınız.</w:t>
      </w:r>
    </w:p>
    <w:p w:rsidR="00281778" w:rsidRDefault="00281778" w:rsidP="00DA3B25">
      <w:pPr>
        <w:pStyle w:val="ListParagraph"/>
      </w:pPr>
    </w:p>
    <w:p w:rsidR="00281778" w:rsidRDefault="00281778" w:rsidP="00DA3B25">
      <w:pPr>
        <w:pStyle w:val="ListParagraph"/>
      </w:pPr>
    </w:p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Mondros ateşkes antlaşması kimler arasında yapılmıştır?Önemini yazınız.</w:t>
      </w:r>
    </w:p>
    <w:p w:rsidR="00281778" w:rsidRDefault="00281778" w:rsidP="00DA3B25">
      <w:pPr>
        <w:pStyle w:val="ListParagraph"/>
      </w:pPr>
    </w:p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Mondros Ateşkes Antlaşmasının 7.maddesini ve amacını yazınız?</w:t>
      </w:r>
    </w:p>
    <w:p w:rsidR="00281778" w:rsidRDefault="00281778" w:rsidP="00DA3B25"/>
    <w:p w:rsidR="00281778" w:rsidRPr="00DA3B25" w:rsidRDefault="00281778" w:rsidP="00DA3B25">
      <w:pPr>
        <w:pStyle w:val="ListParagraph"/>
        <w:numPr>
          <w:ilvl w:val="0"/>
          <w:numId w:val="1"/>
        </w:numPr>
        <w:ind w:hanging="578"/>
      </w:pPr>
      <w:r w:rsidRPr="001A0C11">
        <w:rPr>
          <w:rFonts w:ascii="Times New Roman" w:hAnsi="Times New Roman"/>
        </w:rPr>
        <w:t>Mondros Ateşkes Antlaşması sonrasında yapılan işgalleri yazınız</w:t>
      </w:r>
      <w:r>
        <w:rPr>
          <w:rFonts w:ascii="Times New Roman" w:hAnsi="Times New Roman"/>
        </w:rPr>
        <w:t>?</w:t>
      </w:r>
    </w:p>
    <w:p w:rsidR="00281778" w:rsidRPr="00DA3B25" w:rsidRDefault="00281778" w:rsidP="00DA3B25"/>
    <w:p w:rsidR="00281778" w:rsidRDefault="00281778" w:rsidP="00DA3B25">
      <w:pPr>
        <w:pStyle w:val="ListParagraph"/>
      </w:pPr>
    </w:p>
    <w:p w:rsidR="00281778" w:rsidRPr="00DA3B25" w:rsidRDefault="00281778" w:rsidP="00DA3B25">
      <w:pPr>
        <w:pStyle w:val="ListParagraph"/>
        <w:numPr>
          <w:ilvl w:val="0"/>
          <w:numId w:val="1"/>
        </w:numPr>
        <w:ind w:hanging="578"/>
      </w:pPr>
      <w:r w:rsidRPr="001A0C11">
        <w:rPr>
          <w:rFonts w:ascii="Times New Roman" w:hAnsi="Times New Roman"/>
        </w:rPr>
        <w:t>Wilson İlkeleri nelerdir?</w:t>
      </w:r>
    </w:p>
    <w:p w:rsidR="00281778" w:rsidRPr="00DA3B25" w:rsidRDefault="00281778" w:rsidP="00DA3B25"/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Paris Barış konferansının tarihi ve toplanma amacı nedir?</w:t>
      </w:r>
    </w:p>
    <w:p w:rsidR="00281778" w:rsidRDefault="00281778" w:rsidP="00DA3B25"/>
    <w:p w:rsidR="00281778" w:rsidRPr="00DA3B25" w:rsidRDefault="00281778" w:rsidP="00DA3B25">
      <w:pPr>
        <w:pStyle w:val="ListParagraph"/>
        <w:numPr>
          <w:ilvl w:val="0"/>
          <w:numId w:val="1"/>
        </w:numPr>
        <w:ind w:hanging="578"/>
        <w:rPr>
          <w:rFonts w:ascii="Cambria" w:hAnsi="Cambria"/>
        </w:rPr>
      </w:pPr>
      <w:r w:rsidRPr="00DA3B25">
        <w:rPr>
          <w:rFonts w:ascii="Cambria" w:hAnsi="Cambria"/>
        </w:rPr>
        <w:t>İzmir’in işgaline Türk halkının ve M.Kemal’in tepkisini yazınız?</w:t>
      </w:r>
    </w:p>
    <w:p w:rsidR="00281778" w:rsidRDefault="00281778" w:rsidP="00DA3B25"/>
    <w:p w:rsidR="00281778" w:rsidRDefault="00281778" w:rsidP="00DA3B25">
      <w:pPr>
        <w:pStyle w:val="ListParagraph"/>
      </w:pPr>
    </w:p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Azınlıklar tarafından kurulan cemiyetleri yazınız.</w:t>
      </w:r>
    </w:p>
    <w:p w:rsidR="00281778" w:rsidRDefault="00281778" w:rsidP="00DA3B25"/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Azınlıklar tarafından kurulan cemiyetlerin amacı nedir?</w:t>
      </w:r>
    </w:p>
    <w:p w:rsidR="00281778" w:rsidRDefault="00281778" w:rsidP="00DA3B25"/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Türkler tarafından kurulan cemiyetleri yazınız.</w:t>
      </w:r>
    </w:p>
    <w:p w:rsidR="00281778" w:rsidRDefault="00281778" w:rsidP="00DA3B25"/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Türk Müslümanlar tarafından kurulan cemiyetlerin ortak özellikleri nedir?</w:t>
      </w:r>
    </w:p>
    <w:p w:rsidR="00281778" w:rsidRDefault="00281778" w:rsidP="00DA3B25"/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Milli Varlığa düşman cemiyetleri yazınız.</w:t>
      </w:r>
    </w:p>
    <w:p w:rsidR="00281778" w:rsidRDefault="00281778" w:rsidP="00DA3B25"/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Amasya genelgesinin tarihi ve önemini yazınız.</w:t>
      </w:r>
    </w:p>
    <w:p w:rsidR="00281778" w:rsidRDefault="00281778" w:rsidP="00DA3B25"/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Erzurum Kongresinin tarihi ve önemini yazınız.</w:t>
      </w:r>
    </w:p>
    <w:p w:rsidR="00281778" w:rsidRDefault="00281778" w:rsidP="00DA3B25"/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Sivas Kongresinin önemi ve tarihini yazınız.</w:t>
      </w:r>
    </w:p>
    <w:p w:rsidR="00281778" w:rsidRDefault="00281778" w:rsidP="00DA3B25"/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Düzenli ordu kurulduktan sonra batı cephesi komutanı kim olmuştur?</w:t>
      </w:r>
    </w:p>
    <w:p w:rsidR="00281778" w:rsidRDefault="00281778" w:rsidP="00DA3B25"/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Temsil Heyeti nedir hangi amaçla kurulmuştur?</w:t>
      </w:r>
    </w:p>
    <w:p w:rsidR="00281778" w:rsidRDefault="00281778" w:rsidP="00DA3B25"/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Mebusan Meclisinin açılış tarihi nedir?</w:t>
      </w:r>
    </w:p>
    <w:p w:rsidR="00281778" w:rsidRDefault="00281778" w:rsidP="00DA3B25">
      <w:r>
        <w:t xml:space="preserve"> </w:t>
      </w:r>
    </w:p>
    <w:p w:rsidR="00281778" w:rsidRDefault="00281778" w:rsidP="00DA3B25">
      <w:pPr>
        <w:pStyle w:val="ListParagraph"/>
      </w:pPr>
    </w:p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Kars Ardahan Batumu hangi antlaşma ile Sovyet Rusya geri veriyor?</w:t>
      </w:r>
    </w:p>
    <w:p w:rsidR="00281778" w:rsidRDefault="00281778" w:rsidP="00DA3B25"/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Büyük Millet Meclisi’nin açılış tarihini ve meclise karşı çıkan ayaklanmaları yazınız.</w:t>
      </w:r>
    </w:p>
    <w:p w:rsidR="00281778" w:rsidRDefault="00281778" w:rsidP="00DA3B25">
      <w:pPr>
        <w:pStyle w:val="ListParagraph"/>
      </w:pPr>
    </w:p>
    <w:p w:rsidR="00281778" w:rsidRDefault="00281778" w:rsidP="00DA3B25">
      <w:pPr>
        <w:pStyle w:val="ListParagraph"/>
      </w:pPr>
    </w:p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Meclise karşı çıkan ayaklanmalara karşı alınan önlemler nelerdir?</w:t>
      </w:r>
    </w:p>
    <w:p w:rsidR="00281778" w:rsidRDefault="00281778" w:rsidP="00DA3B25"/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Önceden Kuvayi Milliyede olup ayaklanma çıkaranlar kimlerdir yazınız.</w:t>
      </w:r>
    </w:p>
    <w:p w:rsidR="00281778" w:rsidRDefault="00281778" w:rsidP="00DA3B25"/>
    <w:p w:rsidR="00281778" w:rsidRDefault="00281778" w:rsidP="00DA3B25">
      <w:pPr>
        <w:pStyle w:val="ListParagraph"/>
      </w:pPr>
    </w:p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 w:rsidRPr="00DA3B25">
        <w:t>Mustafa Kemal Milli Mücadelede hangi nedenlerden dolayı Ankara’yı merkez olarak seçmiştir?</w:t>
      </w:r>
    </w:p>
    <w:p w:rsidR="00281778" w:rsidRDefault="00281778" w:rsidP="00DA3B25"/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Sevr Barış Antlaşmasının tarihi nedir?Neden gecikmiştir?</w:t>
      </w:r>
    </w:p>
    <w:p w:rsidR="00281778" w:rsidRDefault="00281778" w:rsidP="00DA3B25">
      <w:pPr>
        <w:pStyle w:val="ListParagraph"/>
      </w:pPr>
      <w:r>
        <w:br/>
      </w:r>
    </w:p>
    <w:p w:rsidR="00281778" w:rsidRDefault="00281778" w:rsidP="00DA3B25">
      <w:pPr>
        <w:pStyle w:val="ListParagraph"/>
        <w:numPr>
          <w:ilvl w:val="0"/>
          <w:numId w:val="1"/>
        </w:numPr>
        <w:ind w:hanging="578"/>
      </w:pPr>
      <w:r>
        <w:t>Sevr Barış Antlaşması imzalandığı halde neden geçerli olmamıştır?</w:t>
      </w:r>
    </w:p>
    <w:p w:rsidR="00281778" w:rsidRPr="00DA3B25" w:rsidRDefault="00281778" w:rsidP="00DA3B25">
      <w:r>
        <w:t xml:space="preserve">                             </w:t>
      </w:r>
      <w:hyperlink r:id="rId7" w:history="1">
        <w:r w:rsidRPr="008D0176">
          <w:rPr>
            <w:rStyle w:val="Hyperlink"/>
          </w:rPr>
          <w:t>www.sorubak.com</w:t>
        </w:r>
      </w:hyperlink>
      <w:r>
        <w:t xml:space="preserve"> </w:t>
      </w:r>
    </w:p>
    <w:sectPr w:rsidR="00281778" w:rsidRPr="00DA3B25" w:rsidSect="00DA3B25">
      <w:headerReference w:type="default" r:id="rId8"/>
      <w:footerReference w:type="default" r:id="rId9"/>
      <w:pgSz w:w="16838" w:h="11906" w:orient="landscape"/>
      <w:pgMar w:top="426" w:right="395" w:bottom="284" w:left="284" w:header="142" w:footer="299" w:gutter="0"/>
      <w:cols w:num="4" w:sep="1" w:space="4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778" w:rsidRDefault="00281778" w:rsidP="00DA3B25">
      <w:pPr>
        <w:spacing w:after="0" w:line="240" w:lineRule="auto"/>
      </w:pPr>
      <w:r>
        <w:separator/>
      </w:r>
    </w:p>
  </w:endnote>
  <w:endnote w:type="continuationSeparator" w:id="0">
    <w:p w:rsidR="00281778" w:rsidRDefault="00281778" w:rsidP="00DA3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778" w:rsidRPr="00DA3B25" w:rsidRDefault="00281778" w:rsidP="00DA3B25">
    <w:pPr>
      <w:pStyle w:val="Footer"/>
      <w:jc w:val="right"/>
      <w:rPr>
        <w:b/>
      </w:rPr>
    </w:pPr>
    <w:r>
      <w:rPr>
        <w:b/>
      </w:rPr>
      <w:t>Hazırlayan: Sezer Aksoy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778" w:rsidRDefault="00281778" w:rsidP="00DA3B25">
      <w:pPr>
        <w:spacing w:after="0" w:line="240" w:lineRule="auto"/>
      </w:pPr>
      <w:r>
        <w:separator/>
      </w:r>
    </w:p>
  </w:footnote>
  <w:footnote w:type="continuationSeparator" w:id="0">
    <w:p w:rsidR="00281778" w:rsidRDefault="00281778" w:rsidP="00DA3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778" w:rsidRPr="00DA3B25" w:rsidRDefault="00281778" w:rsidP="00DA3B25">
    <w:pPr>
      <w:pStyle w:val="Header"/>
      <w:jc w:val="center"/>
      <w:rPr>
        <w:b/>
        <w:sz w:val="30"/>
        <w:szCs w:val="30"/>
      </w:rPr>
    </w:pPr>
    <w:r w:rsidRPr="00DA3B25">
      <w:rPr>
        <w:b/>
        <w:sz w:val="30"/>
        <w:szCs w:val="30"/>
      </w:rPr>
      <w:t>2011-2012 EĞİTİM ÖĞRETİM YILI 11.SINIF T.C. İNKILAP TARİHİ VE ATATÜRKÇÜLÜK DERSİ 1.DÖNEM 1.SINAV’A HAZIRLIK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D36E1"/>
    <w:multiLevelType w:val="hybridMultilevel"/>
    <w:tmpl w:val="B47A2AAE"/>
    <w:lvl w:ilvl="0" w:tplc="98A47B1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3B25"/>
    <w:rsid w:val="001A0C11"/>
    <w:rsid w:val="00281778"/>
    <w:rsid w:val="003C1619"/>
    <w:rsid w:val="006745CE"/>
    <w:rsid w:val="0082240B"/>
    <w:rsid w:val="008D0176"/>
    <w:rsid w:val="00AA6355"/>
    <w:rsid w:val="00AC2D1D"/>
    <w:rsid w:val="00DA3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5C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A3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A3B2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A3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A3B25"/>
    <w:rPr>
      <w:rFonts w:cs="Times New Roman"/>
    </w:rPr>
  </w:style>
  <w:style w:type="paragraph" w:styleId="ListParagraph">
    <w:name w:val="List Paragraph"/>
    <w:basedOn w:val="Normal"/>
    <w:uiPriority w:val="99"/>
    <w:qFormat/>
    <w:rsid w:val="00DA3B25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2240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1</Pages>
  <Words>283</Words>
  <Characters>1617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Sezer</dc:creator>
  <cp:keywords>www.sorubak.com</cp:keywords>
  <dc:description/>
  <cp:lastModifiedBy>EDANUR HANIM</cp:lastModifiedBy>
  <cp:revision>2</cp:revision>
  <dcterms:created xsi:type="dcterms:W3CDTF">2011-12-01T15:28:00Z</dcterms:created>
  <dcterms:modified xsi:type="dcterms:W3CDTF">2011-12-01T19:29:00Z</dcterms:modified>
  <cp:contentType>Sorubak.Com</cp:contentType>
</cp:coreProperties>
</file>