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127" w:rsidRDefault="009D3127">
      <w:r>
        <w:t>2011-2012  EĞİTİM-ÖGRETİM YILI BARBAROS HAYRETTİN LİSESİ TARİH SEÇMELİ TARİH 10 SINIF I DÖNEM I YAZILI SINAV SORULARI</w:t>
      </w:r>
    </w:p>
    <w:p w:rsidR="009D3127" w:rsidRDefault="009D3127">
      <w:r>
        <w:t>ADI-SOYADI                                                    SINIFI -NO                                                TARİH</w:t>
      </w:r>
    </w:p>
    <w:p w:rsidR="009D3127" w:rsidRPr="006C140E" w:rsidRDefault="009D3127" w:rsidP="00A13B36">
      <w:pPr>
        <w:rPr>
          <w:sz w:val="20"/>
          <w:szCs w:val="20"/>
        </w:rPr>
      </w:pPr>
      <w:r w:rsidRPr="006C140E">
        <w:rPr>
          <w:sz w:val="20"/>
          <w:szCs w:val="20"/>
        </w:rPr>
        <w:t xml:space="preserve">   Aşağıdaki boş bırakılan alanlara uygun sözcükleri yazınız  Her soru   5  puandır.)</w:t>
      </w:r>
    </w:p>
    <w:p w:rsidR="009D3127" w:rsidRPr="006C140E" w:rsidRDefault="009D3127" w:rsidP="00A13B3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C140E">
        <w:rPr>
          <w:sz w:val="20"/>
          <w:szCs w:val="20"/>
        </w:rPr>
        <w:t>………………………. Devleti Mogolları durdurmayı başarmıştır</w:t>
      </w:r>
    </w:p>
    <w:p w:rsidR="009D3127" w:rsidRPr="006C140E" w:rsidRDefault="009D3127" w:rsidP="00A13B3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C140E">
        <w:rPr>
          <w:sz w:val="20"/>
          <w:szCs w:val="20"/>
        </w:rPr>
        <w:t>…………………………… Savaşı Anadoluda siyasi birliğin bozulmasına neden olmuştur.</w:t>
      </w:r>
    </w:p>
    <w:p w:rsidR="009D3127" w:rsidRPr="006C140E" w:rsidRDefault="009D3127" w:rsidP="00A13B3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C140E">
        <w:rPr>
          <w:sz w:val="20"/>
          <w:szCs w:val="20"/>
        </w:rPr>
        <w:t>İlk Osmanlı parası  …………………………… bey tarafından bastırılmıştır</w:t>
      </w:r>
    </w:p>
    <w:p w:rsidR="009D3127" w:rsidRDefault="009D3127" w:rsidP="00A13B36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6C140E">
        <w:rPr>
          <w:sz w:val="20"/>
          <w:szCs w:val="20"/>
        </w:rPr>
        <w:t>Osmanlıda usta olan  kişinin dükkan açma hakkına …………………………denir</w:t>
      </w:r>
    </w:p>
    <w:p w:rsidR="009D3127" w:rsidRDefault="009D3127" w:rsidP="00A13B36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Şeyh Bedrettin isyanı………………………………………..döneminde yaşanmıştır.</w:t>
      </w:r>
    </w:p>
    <w:p w:rsidR="009D3127" w:rsidRDefault="009D3127" w:rsidP="00A13B36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A13B36">
        <w:rPr>
          <w:sz w:val="20"/>
          <w:szCs w:val="20"/>
        </w:rPr>
        <w:t>Aşağıdaki bilgilerin karşılarına doğru ise (D) yanlış ise (Y) yazınız Her soru 5 puandır</w:t>
      </w:r>
    </w:p>
    <w:p w:rsidR="009D3127" w:rsidRDefault="009D3127" w:rsidP="00A13B36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(   ) Edirne Osmanlı’ya başkentlik yapmış bir şehirdir</w:t>
      </w:r>
    </w:p>
    <w:p w:rsidR="009D3127" w:rsidRDefault="009D3127" w:rsidP="00A13B36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(    ) İlk Osmanlı haçlı savaşı Varna Savaşı’dır</w:t>
      </w:r>
    </w:p>
    <w:p w:rsidR="009D3127" w:rsidRDefault="009D3127" w:rsidP="00A13B36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(    ) </w:t>
      </w:r>
      <w:r w:rsidRPr="006C140E">
        <w:rPr>
          <w:sz w:val="20"/>
          <w:szCs w:val="20"/>
        </w:rPr>
        <w:t>Hükümdarları halife ünvanını kullanan tek Türk devleti Osmanlı’dır</w:t>
      </w:r>
    </w:p>
    <w:p w:rsidR="009D3127" w:rsidRDefault="009D3127" w:rsidP="00A13B36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(    )</w:t>
      </w:r>
      <w:r w:rsidRPr="00A13B36">
        <w:rPr>
          <w:sz w:val="20"/>
          <w:szCs w:val="20"/>
        </w:rPr>
        <w:t xml:space="preserve"> </w:t>
      </w:r>
      <w:r w:rsidRPr="006C140E">
        <w:rPr>
          <w:sz w:val="20"/>
          <w:szCs w:val="20"/>
        </w:rPr>
        <w:t>Karesi Beyliğinin alınması Anadolu Türk siyasi birliğini sağlama yolunda atılan ilk adımdır</w:t>
      </w:r>
    </w:p>
    <w:p w:rsidR="009D3127" w:rsidRDefault="009D3127" w:rsidP="00A13B36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(     )</w:t>
      </w:r>
      <w:r w:rsidRPr="00A13B36">
        <w:rPr>
          <w:sz w:val="20"/>
          <w:szCs w:val="20"/>
        </w:rPr>
        <w:t xml:space="preserve"> </w:t>
      </w:r>
      <w:r w:rsidRPr="006C140E">
        <w:rPr>
          <w:sz w:val="20"/>
          <w:szCs w:val="20"/>
        </w:rPr>
        <w:t>Kapıkulu ordusu  cülus adı verilen maaş alırdı</w:t>
      </w:r>
    </w:p>
    <w:p w:rsidR="009D3127" w:rsidRDefault="009D3127" w:rsidP="00A13B36">
      <w:pPr>
        <w:ind w:left="360"/>
        <w:rPr>
          <w:sz w:val="20"/>
          <w:szCs w:val="20"/>
        </w:rPr>
      </w:pPr>
      <w:r w:rsidRPr="00A13B36">
        <w:rPr>
          <w:sz w:val="20"/>
          <w:szCs w:val="20"/>
        </w:rPr>
        <w:t xml:space="preserve">Aşağıdaki soruları  cevaplayınız </w:t>
      </w:r>
      <w:r>
        <w:rPr>
          <w:sz w:val="20"/>
          <w:szCs w:val="20"/>
        </w:rPr>
        <w:t xml:space="preserve">  </w:t>
      </w:r>
      <w:r w:rsidRPr="00A13B36">
        <w:rPr>
          <w:sz w:val="20"/>
          <w:szCs w:val="20"/>
        </w:rPr>
        <w:t>Her soru 5 puandır.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42"/>
        <w:gridCol w:w="4486"/>
      </w:tblGrid>
      <w:tr w:rsidR="009D3127" w:rsidRPr="00D91310" w:rsidTr="00D91310">
        <w:tc>
          <w:tcPr>
            <w:tcW w:w="4442" w:type="dxa"/>
          </w:tcPr>
          <w:p w:rsidR="009D3127" w:rsidRPr="00D91310" w:rsidRDefault="009D3127" w:rsidP="00D9131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merkezi otoriteyi güçlendirmek ve devletin sürekliliğini sağlamak için aşağıdaki önlemlerden hangisini almıştır? 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Padişahların halife ünvanını kullanması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Osmanlı Kardeş katli için yasa çıkarılması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Sadrazamın divan başkanlığı yapması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Beylerbeyliği sayısının arttırılması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Divan üyelerinin sayısının arttırılması</w:t>
            </w: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2 aşağıdaki olaylardan hangisi Osmanlı nın kuruluş devrinde yaşanmamıştır ?</w:t>
            </w: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 A ) ilk Divan’ın kurulması </w:t>
            </w: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B ) Edirne-Segedin Anlaşmasının imzalanması</w:t>
            </w: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C ) II Kosova Savaşı </w:t>
            </w: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D ) II Bayezidin hükümdar olması</w:t>
            </w: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E ) Yeniçeri Ocağının kurulması</w:t>
            </w:r>
          </w:p>
          <w:p w:rsidR="009D3127" w:rsidRPr="00D91310" w:rsidRDefault="009D3127" w:rsidP="00D91310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486" w:type="dxa"/>
          </w:tcPr>
          <w:p w:rsidR="009D3127" w:rsidRPr="00D91310" w:rsidRDefault="009D3127" w:rsidP="00D9131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Osmanlı Dirlik sistemini uygulayarak askeri masrafları azaltmış ve daima hazır bir orduya sahip olmuştur.</w:t>
            </w:r>
          </w:p>
          <w:p w:rsidR="009D3127" w:rsidRPr="00D91310" w:rsidRDefault="009D3127" w:rsidP="00D91310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Buna göre aşağıdaki yargılardan hangisine ulaşılabilir?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Askerlerin çok geniş topraklara sahip oldukalrına 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Toprakların yönetiminin askerlere ait olduğuna 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Ekonomik sistemin askeri sistemi desteklediğini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En geniş sınırların Tımarlı sipahilere ait olduğunu 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Osmanlı da tek geçim kaynağının toprak olduğunu </w:t>
            </w:r>
          </w:p>
          <w:p w:rsidR="009D3127" w:rsidRPr="00D91310" w:rsidRDefault="009D3127" w:rsidP="00D91310">
            <w:pPr>
              <w:spacing w:after="0" w:line="240" w:lineRule="auto"/>
              <w:ind w:left="720"/>
              <w:rPr>
                <w:sz w:val="20"/>
                <w:szCs w:val="20"/>
              </w:rPr>
            </w:pP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istanbul’un fethinden sonra Osmanlı toprak bütünlüğünü sağlayan en öenmli strstejik değişiklik aşağıdakilerden hangisidir?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Eyalet sayısının arttırılması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Patrikhanenin yeniden açılması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Adil bir politikanın benimsenmesi</w:t>
            </w:r>
          </w:p>
          <w:p w:rsidR="009D3127" w:rsidRPr="00D91310" w:rsidRDefault="009D3127" w:rsidP="00D9131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>Kardeş katline izin verilmesi</w:t>
            </w:r>
          </w:p>
          <w:p w:rsidR="009D3127" w:rsidRPr="00D91310" w:rsidRDefault="009D3127" w:rsidP="00D91310">
            <w:pPr>
              <w:spacing w:after="0" w:line="240" w:lineRule="auto"/>
              <w:rPr>
                <w:sz w:val="20"/>
                <w:szCs w:val="20"/>
              </w:rPr>
            </w:pPr>
            <w:r w:rsidRPr="00D91310">
              <w:rPr>
                <w:sz w:val="20"/>
                <w:szCs w:val="20"/>
              </w:rPr>
              <w:t xml:space="preserve">         E )        İstanbul’un başkent yapılma</w:t>
            </w:r>
          </w:p>
        </w:tc>
      </w:tr>
    </w:tbl>
    <w:p w:rsidR="009D3127" w:rsidRDefault="009D3127" w:rsidP="00A13B36">
      <w:pPr>
        <w:ind w:left="360"/>
        <w:rPr>
          <w:sz w:val="20"/>
          <w:szCs w:val="20"/>
        </w:rPr>
      </w:pPr>
      <w:r>
        <w:rPr>
          <w:sz w:val="20"/>
          <w:szCs w:val="20"/>
        </w:rPr>
        <w:t>Aşağıdaki soruları cevaplayınız ( her soru 10 puan )</w:t>
      </w:r>
    </w:p>
    <w:p w:rsidR="009D3127" w:rsidRPr="00597F8B" w:rsidRDefault="009D3127" w:rsidP="00597F8B">
      <w:pPr>
        <w:pStyle w:val="NoSpacing"/>
      </w:pPr>
      <w:r w:rsidRPr="00597F8B">
        <w:t>1 fetret devri sonrası Rumelide büyük toprak kayıpları olmamasının nedenlerini yazınız</w:t>
      </w:r>
    </w:p>
    <w:p w:rsidR="009D3127" w:rsidRPr="00597F8B" w:rsidRDefault="009D3127" w:rsidP="00597F8B">
      <w:pPr>
        <w:pStyle w:val="NoSpacing"/>
      </w:pPr>
      <w:r w:rsidRPr="00597F8B">
        <w:t xml:space="preserve">2 II Kosova Savaşı’nın sonuçlarını yazınız </w:t>
      </w:r>
    </w:p>
    <w:p w:rsidR="009D3127" w:rsidRDefault="009D3127" w:rsidP="00597F8B">
      <w:pPr>
        <w:pStyle w:val="NoSpacing"/>
      </w:pPr>
      <w:r w:rsidRPr="00597F8B">
        <w:t>3 Ankara Savaşı nın sebeplerini yazınız</w:t>
      </w:r>
    </w:p>
    <w:p w:rsidR="009D3127" w:rsidRDefault="009D3127" w:rsidP="00597F8B">
      <w:pPr>
        <w:pStyle w:val="NoSpacing"/>
      </w:pPr>
    </w:p>
    <w:p w:rsidR="009D3127" w:rsidRDefault="009D3127" w:rsidP="00597F8B">
      <w:pPr>
        <w:pStyle w:val="NoSpacing"/>
      </w:pPr>
      <w:r>
        <w:t>Not Baremi Her sorunun puanı karşısında belirtilmiştir</w:t>
      </w:r>
    </w:p>
    <w:p w:rsidR="009D3127" w:rsidRPr="00597F8B" w:rsidRDefault="009D3127" w:rsidP="00597F8B">
      <w:pPr>
        <w:pStyle w:val="NoSpacing"/>
      </w:pPr>
      <w:r>
        <w:t>Süre 1 ders saatidir</w:t>
      </w:r>
    </w:p>
    <w:p w:rsidR="009D3127" w:rsidRDefault="009D3127" w:rsidP="00A13B36">
      <w:pPr>
        <w:rPr>
          <w:sz w:val="20"/>
          <w:szCs w:val="20"/>
        </w:rPr>
      </w:pPr>
    </w:p>
    <w:p w:rsidR="009D3127" w:rsidRPr="00A13B36" w:rsidRDefault="009D3127" w:rsidP="00A13B36">
      <w:pPr>
        <w:ind w:left="360"/>
        <w:rPr>
          <w:sz w:val="20"/>
          <w:szCs w:val="20"/>
        </w:rPr>
      </w:pPr>
    </w:p>
    <w:p w:rsidR="009D3127" w:rsidRPr="00A13B36" w:rsidRDefault="009D3127" w:rsidP="00A13B36">
      <w:pPr>
        <w:pStyle w:val="ListParagraph"/>
        <w:rPr>
          <w:sz w:val="20"/>
          <w:szCs w:val="20"/>
        </w:rPr>
      </w:pPr>
    </w:p>
    <w:p w:rsidR="009D3127" w:rsidRPr="00A13B36" w:rsidRDefault="009D3127" w:rsidP="00A13B36">
      <w:pPr>
        <w:pStyle w:val="ListParagraph"/>
        <w:rPr>
          <w:sz w:val="20"/>
          <w:szCs w:val="20"/>
        </w:rPr>
      </w:pPr>
    </w:p>
    <w:p w:rsidR="009D3127" w:rsidRPr="00A13B36" w:rsidRDefault="009D3127" w:rsidP="00A13B36">
      <w:pPr>
        <w:pStyle w:val="ListParagraph"/>
        <w:rPr>
          <w:sz w:val="20"/>
          <w:szCs w:val="20"/>
        </w:rPr>
      </w:pPr>
    </w:p>
    <w:sectPr w:rsidR="009D3127" w:rsidRPr="00A13B36" w:rsidSect="002E78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C2F9E"/>
    <w:multiLevelType w:val="hybridMultilevel"/>
    <w:tmpl w:val="DCECEB1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124BAD"/>
    <w:multiLevelType w:val="hybridMultilevel"/>
    <w:tmpl w:val="18F263C8"/>
    <w:lvl w:ilvl="0" w:tplc="A434DE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713538"/>
    <w:multiLevelType w:val="hybridMultilevel"/>
    <w:tmpl w:val="9C46AD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B805D1"/>
    <w:multiLevelType w:val="hybridMultilevel"/>
    <w:tmpl w:val="1EECA758"/>
    <w:lvl w:ilvl="0" w:tplc="BB44924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BD70A7B"/>
    <w:multiLevelType w:val="hybridMultilevel"/>
    <w:tmpl w:val="66623D2E"/>
    <w:lvl w:ilvl="0" w:tplc="B5E236D8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FE90AD7"/>
    <w:multiLevelType w:val="hybridMultilevel"/>
    <w:tmpl w:val="3208B47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E3D49D6"/>
    <w:multiLevelType w:val="hybridMultilevel"/>
    <w:tmpl w:val="72FE168A"/>
    <w:lvl w:ilvl="0" w:tplc="C150C4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3B36"/>
    <w:rsid w:val="00177819"/>
    <w:rsid w:val="002E78F3"/>
    <w:rsid w:val="00597F8B"/>
    <w:rsid w:val="006C140E"/>
    <w:rsid w:val="009755E8"/>
    <w:rsid w:val="009D3127"/>
    <w:rsid w:val="00A13B36"/>
    <w:rsid w:val="00AF1B81"/>
    <w:rsid w:val="00B46F5A"/>
    <w:rsid w:val="00B6184D"/>
    <w:rsid w:val="00D91310"/>
    <w:rsid w:val="00FF1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8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B36"/>
    <w:pPr>
      <w:ind w:left="720"/>
      <w:contextualSpacing/>
    </w:pPr>
  </w:style>
  <w:style w:type="table" w:styleId="TableGrid">
    <w:name w:val="Table Grid"/>
    <w:basedOn w:val="TableNormal"/>
    <w:uiPriority w:val="99"/>
    <w:rsid w:val="00A13B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97F8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401</Words>
  <Characters>2290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ibrhm</dc:creator>
  <cp:keywords/>
  <dc:description/>
  <cp:lastModifiedBy>EDANUR HANIM</cp:lastModifiedBy>
  <cp:revision>6</cp:revision>
  <dcterms:created xsi:type="dcterms:W3CDTF">2011-11-17T18:05:00Z</dcterms:created>
  <dcterms:modified xsi:type="dcterms:W3CDTF">2011-12-06T20:12:00Z</dcterms:modified>
</cp:coreProperties>
</file>