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46" w:rsidRDefault="00282646">
      <w:r>
        <w:t>Adı Soyadı:………………………………………………………….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>04.01.2012</w:t>
      </w:r>
    </w:p>
    <w:p w:rsidR="00282646" w:rsidRDefault="00282646">
      <w:r>
        <w:t>Sınıfı / Numarası:…………………………………………………</w:t>
      </w:r>
      <w:r>
        <w:tab/>
        <w:t>Aldığı not:   ………………….</w:t>
      </w:r>
    </w:p>
    <w:p w:rsidR="00282646" w:rsidRDefault="00282646" w:rsidP="00BD3E04">
      <w:pPr>
        <w:jc w:val="center"/>
      </w:pPr>
      <w:r w:rsidRPr="00BD3E04">
        <w:t xml:space="preserve">2011-2012 EĞİTİM ÖĞRETİM YILI DİN KÜLTÜRÜ VE AHLAK BİLGİSİ </w:t>
      </w:r>
      <w:r w:rsidRPr="00BD3E04">
        <w:rPr>
          <w:b/>
          <w:sz w:val="28"/>
          <w:szCs w:val="28"/>
          <w:u w:val="single"/>
        </w:rPr>
        <w:t>10. SINIFLAR</w:t>
      </w:r>
      <w:r w:rsidRPr="00BD3E04">
        <w:rPr>
          <w:sz w:val="28"/>
          <w:szCs w:val="28"/>
        </w:rPr>
        <w:t xml:space="preserve">  </w:t>
      </w:r>
      <w:r w:rsidRPr="00BD3E04">
        <w:t xml:space="preserve">1. DÖNEM  2. YAZILI </w:t>
      </w:r>
      <w:r>
        <w:t xml:space="preserve"> </w:t>
      </w:r>
    </w:p>
    <w:p w:rsidR="00282646" w:rsidRPr="00BD3E04" w:rsidRDefault="00282646" w:rsidP="00BD3E04">
      <w:pPr>
        <w:jc w:val="center"/>
      </w:pPr>
      <w:r>
        <w:t xml:space="preserve">SINAV </w:t>
      </w:r>
      <w:r w:rsidRPr="00BD3E04">
        <w:t>SORULARIDIR.</w:t>
      </w:r>
    </w:p>
    <w:p w:rsidR="00282646" w:rsidRDefault="00282646">
      <w:r>
        <w:t>1-Peygamberlerin özellikleri nelerdedir? Kur’an-ı Kerim’de adı geçen peygamberlerden 10 tanesini yazınız.</w:t>
      </w:r>
    </w:p>
    <w:p w:rsidR="00282646" w:rsidRDefault="00282646"/>
    <w:p w:rsidR="00282646" w:rsidRDefault="00282646">
      <w:hyperlink r:id="rId4" w:history="1">
        <w:r w:rsidRPr="00CF6647">
          <w:rPr>
            <w:rStyle w:val="Hyperlink"/>
          </w:rPr>
          <w:t>www.sorubak.com</w:t>
        </w:r>
      </w:hyperlink>
      <w:r>
        <w:t xml:space="preserve"> </w:t>
      </w:r>
    </w:p>
    <w:p w:rsidR="00282646" w:rsidRDefault="00282646"/>
    <w:p w:rsidR="00282646" w:rsidRDefault="00282646"/>
    <w:p w:rsidR="00282646" w:rsidRDefault="00282646">
      <w:r>
        <w:t xml:space="preserve">2-Ahiret inancının insanın bireysel ve toplumsal hayatı üzerinde ne gibi etkileri vardır? 5 maddeyle yazınız. </w:t>
      </w:r>
    </w:p>
    <w:p w:rsidR="00282646" w:rsidRDefault="00282646" w:rsidP="001B6C2D">
      <w:pPr>
        <w:ind w:firstLine="708"/>
      </w:pPr>
      <w:r>
        <w:t>-</w:t>
      </w:r>
    </w:p>
    <w:p w:rsidR="00282646" w:rsidRDefault="00282646">
      <w:r>
        <w:tab/>
        <w:t>-</w:t>
      </w:r>
    </w:p>
    <w:p w:rsidR="00282646" w:rsidRDefault="00282646">
      <w:r>
        <w:tab/>
        <w:t>-</w:t>
      </w:r>
    </w:p>
    <w:p w:rsidR="00282646" w:rsidRDefault="00282646">
      <w:r>
        <w:tab/>
        <w:t>-</w:t>
      </w:r>
    </w:p>
    <w:p w:rsidR="00282646" w:rsidRDefault="00282646">
      <w:r>
        <w:tab/>
        <w:t>-</w:t>
      </w:r>
    </w:p>
    <w:p w:rsidR="00282646" w:rsidRDefault="00282646">
      <w:r>
        <w:t>3- Haccın farzları nelerdir?</w:t>
      </w:r>
    </w:p>
    <w:p w:rsidR="00282646" w:rsidRDefault="00282646">
      <w:r>
        <w:tab/>
        <w:t>-</w:t>
      </w:r>
    </w:p>
    <w:p w:rsidR="00282646" w:rsidRDefault="00282646">
      <w:r>
        <w:tab/>
        <w:t>-</w:t>
      </w:r>
    </w:p>
    <w:p w:rsidR="00282646" w:rsidRDefault="00282646">
      <w:r>
        <w:t>4-Aşağıdaki cümlelerdeki boşlukları doldurunuz?</w:t>
      </w:r>
    </w:p>
    <w:p w:rsidR="00282646" w:rsidRDefault="00282646">
      <w:r>
        <w:tab/>
        <w:t>-Tevrat …………………….’ya indirilmişitr.</w:t>
      </w:r>
    </w:p>
    <w:p w:rsidR="00282646" w:rsidRDefault="00282646">
      <w:r>
        <w:tab/>
        <w:t>-………………………Hz. Davut’a indirilmiştir</w:t>
      </w:r>
    </w:p>
    <w:p w:rsidR="00282646" w:rsidRDefault="00282646">
      <w:r>
        <w:tab/>
        <w:t>-Zebur…………………….....’a indirilmiştir.</w:t>
      </w:r>
    </w:p>
    <w:p w:rsidR="00282646" w:rsidRDefault="00282646">
      <w:r>
        <w:tab/>
        <w:t>-Zekat Hicretin 2. Yılında…………………………..’de farz kılınmıştır.</w:t>
      </w:r>
    </w:p>
    <w:p w:rsidR="00282646" w:rsidRDefault="00282646">
      <w:r>
        <w:tab/>
        <w:t>-Tavaftan sonra Safa ve Merve arasında hızlı adımlarla 7 defa gidip gelmeye……………… denir.</w:t>
      </w:r>
    </w:p>
    <w:p w:rsidR="00282646" w:rsidRDefault="00282646">
      <w:r>
        <w:t>5-Aşağıdaki tabloda namaz rekâtlarını yazınız</w:t>
      </w:r>
    </w:p>
    <w:tbl>
      <w:tblPr>
        <w:tblW w:w="0" w:type="auto"/>
        <w:tblInd w:w="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5"/>
        <w:gridCol w:w="1125"/>
        <w:gridCol w:w="1134"/>
        <w:gridCol w:w="1134"/>
        <w:gridCol w:w="1134"/>
        <w:gridCol w:w="1134"/>
      </w:tblGrid>
      <w:tr w:rsidR="00282646" w:rsidRPr="000A20E9" w:rsidTr="000A20E9">
        <w:trPr>
          <w:trHeight w:val="397"/>
        </w:trPr>
        <w:tc>
          <w:tcPr>
            <w:tcW w:w="1535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25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 xml:space="preserve">SABAH </w:t>
            </w: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 xml:space="preserve">ÖĞLEN </w:t>
            </w: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 xml:space="preserve">İKİNDİ </w:t>
            </w: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>AKŞAM</w:t>
            </w: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>YATSI</w:t>
            </w:r>
          </w:p>
        </w:tc>
      </w:tr>
      <w:tr w:rsidR="00282646" w:rsidRPr="000A20E9" w:rsidTr="000A20E9">
        <w:trPr>
          <w:trHeight w:val="397"/>
        </w:trPr>
        <w:tc>
          <w:tcPr>
            <w:tcW w:w="1535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>İLK SÜNNET</w:t>
            </w:r>
          </w:p>
        </w:tc>
        <w:tc>
          <w:tcPr>
            <w:tcW w:w="1125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</w:tr>
      <w:tr w:rsidR="00282646" w:rsidRPr="000A20E9" w:rsidTr="000A20E9">
        <w:trPr>
          <w:trHeight w:val="397"/>
        </w:trPr>
        <w:tc>
          <w:tcPr>
            <w:tcW w:w="1535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>FARZ</w:t>
            </w:r>
          </w:p>
        </w:tc>
        <w:tc>
          <w:tcPr>
            <w:tcW w:w="1125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</w:tr>
      <w:tr w:rsidR="00282646" w:rsidRPr="000A20E9" w:rsidTr="000A20E9">
        <w:trPr>
          <w:trHeight w:val="397"/>
        </w:trPr>
        <w:tc>
          <w:tcPr>
            <w:tcW w:w="1535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>SON SÜNNET</w:t>
            </w:r>
          </w:p>
        </w:tc>
        <w:tc>
          <w:tcPr>
            <w:tcW w:w="1125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</w:tr>
      <w:tr w:rsidR="00282646" w:rsidRPr="000A20E9" w:rsidTr="000A20E9">
        <w:trPr>
          <w:trHeight w:val="397"/>
        </w:trPr>
        <w:tc>
          <w:tcPr>
            <w:tcW w:w="1535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>VİTİR</w:t>
            </w:r>
          </w:p>
        </w:tc>
        <w:tc>
          <w:tcPr>
            <w:tcW w:w="1125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</w:tr>
      <w:tr w:rsidR="00282646" w:rsidRPr="000A20E9" w:rsidTr="000A20E9">
        <w:trPr>
          <w:trHeight w:val="397"/>
        </w:trPr>
        <w:tc>
          <w:tcPr>
            <w:tcW w:w="1535" w:type="dxa"/>
          </w:tcPr>
          <w:p w:rsidR="00282646" w:rsidRPr="000A20E9" w:rsidRDefault="00282646" w:rsidP="000A20E9">
            <w:pPr>
              <w:spacing w:after="0" w:line="240" w:lineRule="auto"/>
            </w:pPr>
            <w:r w:rsidRPr="000A20E9">
              <w:t>TOPLAM</w:t>
            </w:r>
          </w:p>
        </w:tc>
        <w:tc>
          <w:tcPr>
            <w:tcW w:w="1125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  <w:tc>
          <w:tcPr>
            <w:tcW w:w="1134" w:type="dxa"/>
          </w:tcPr>
          <w:p w:rsidR="00282646" w:rsidRPr="000A20E9" w:rsidRDefault="00282646" w:rsidP="000A20E9">
            <w:pPr>
              <w:spacing w:after="0" w:line="240" w:lineRule="auto"/>
            </w:pPr>
          </w:p>
        </w:tc>
      </w:tr>
    </w:tbl>
    <w:p w:rsidR="00282646" w:rsidRDefault="00282646">
      <w:pPr>
        <w:rPr>
          <w:b/>
        </w:rPr>
      </w:pPr>
    </w:p>
    <w:p w:rsidR="00282646" w:rsidRPr="005F7381" w:rsidRDefault="00282646">
      <w:pPr>
        <w:rPr>
          <w:b/>
        </w:rPr>
      </w:pPr>
      <w:r w:rsidRPr="005F7381">
        <w:rPr>
          <w:b/>
        </w:rPr>
        <w:t>6-Aşağıdaki tabloyu uygun şekilde doldurunuz.</w:t>
      </w:r>
    </w:p>
    <w:p w:rsidR="00282646" w:rsidRDefault="00282646" w:rsidP="00B15B6E">
      <w:r w:rsidRPr="00BB7A1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" o:spid="_x0000_i1025" type="#_x0000_t75" style="width:453pt;height:163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">
            <v:imagedata r:id="rId5" o:title="" cropleft="-13378f" cropright="-13256f"/>
            <o:lock v:ext="edit" aspectratio="f"/>
          </v:shape>
        </w:pict>
      </w:r>
      <w:r>
        <w:tab/>
      </w:r>
    </w:p>
    <w:p w:rsidR="00282646" w:rsidRDefault="00282646" w:rsidP="00E64290">
      <w:pPr>
        <w:tabs>
          <w:tab w:val="left" w:pos="1380"/>
        </w:tabs>
      </w:pPr>
      <w:r>
        <w:t>7-Aşağıdaki cümlelerin doğru yanlış olup olmadıklarını boşluklara belirtiniz.</w:t>
      </w:r>
    </w:p>
    <w:p w:rsidR="00282646" w:rsidRDefault="00282646" w:rsidP="00E64290">
      <w:pPr>
        <w:tabs>
          <w:tab w:val="left" w:pos="1380"/>
        </w:tabs>
      </w:pPr>
      <w:r>
        <w:t>-(……) Kader Yüce Allah’ın ezelden ebede kadar olacak bütün şeylerin zaman ve yerini, özellik ve niteliklerini ezeli ilmiyle bilip takdir etmesidir.</w:t>
      </w:r>
    </w:p>
    <w:p w:rsidR="00282646" w:rsidRDefault="00282646" w:rsidP="00E64290">
      <w:pPr>
        <w:tabs>
          <w:tab w:val="left" w:pos="1380"/>
        </w:tabs>
      </w:pPr>
      <w:r>
        <w:t>-(…..) Yüce Allah’ın geçmişi ve geleceği kuşatan bilgisi ile insanın ne zaman ne yapacağını önceden bilir.Ancak davranışlarını özgür iradesiyle seçen insanın kendisidir.</w:t>
      </w:r>
    </w:p>
    <w:p w:rsidR="00282646" w:rsidRDefault="00282646" w:rsidP="00E64290">
      <w:pPr>
        <w:tabs>
          <w:tab w:val="left" w:pos="1380"/>
        </w:tabs>
      </w:pPr>
      <w:r>
        <w:t>-(…..) İnsan bu dünyada yapılan tüm işlerinden hesaba çekildikten sonra herkes yaptığının karşılığını görecektir.</w:t>
      </w:r>
    </w:p>
    <w:p w:rsidR="00282646" w:rsidRDefault="00282646" w:rsidP="00E64290">
      <w:pPr>
        <w:tabs>
          <w:tab w:val="left" w:pos="1380"/>
        </w:tabs>
      </w:pPr>
      <w:r>
        <w:t>-(…..) Evrenin varlığının sona ermesi Mikail adlı meleğin sura üflemesiyle olacaktır.</w:t>
      </w:r>
    </w:p>
    <w:p w:rsidR="00282646" w:rsidRDefault="00282646" w:rsidP="00E64290">
      <w:pPr>
        <w:tabs>
          <w:tab w:val="left" w:pos="1380"/>
        </w:tabs>
      </w:pPr>
      <w:r>
        <w:t>-(…..) Her canlının bir sonu olduğu gibi, cennet ve cehennem hayatının da bir sonu vardır.</w:t>
      </w:r>
    </w:p>
    <w:p w:rsidR="00282646" w:rsidRDefault="00282646" w:rsidP="00E64290">
      <w:pPr>
        <w:tabs>
          <w:tab w:val="left" w:pos="1380"/>
        </w:tabs>
      </w:pPr>
      <w:r>
        <w:t>8-Aşağıdakilerden hangisi namazın içindeki farzlarındandır?</w:t>
      </w:r>
    </w:p>
    <w:p w:rsidR="00282646" w:rsidRDefault="00282646" w:rsidP="00E64290">
      <w:pPr>
        <w:tabs>
          <w:tab w:val="left" w:pos="1380"/>
        </w:tabs>
      </w:pPr>
      <w:r>
        <w:t>A)Giyinik olmak</w:t>
      </w:r>
      <w:r>
        <w:tab/>
      </w:r>
      <w:r>
        <w:tab/>
      </w:r>
      <w:r>
        <w:tab/>
        <w:t>B)Elbisenin temi z olması</w:t>
      </w:r>
      <w:r>
        <w:tab/>
        <w:t>C) Allahuekber diyerek namaza başlamak</w:t>
      </w:r>
    </w:p>
    <w:p w:rsidR="00282646" w:rsidRDefault="00282646" w:rsidP="00E64290">
      <w:pPr>
        <w:tabs>
          <w:tab w:val="left" w:pos="1380"/>
        </w:tabs>
      </w:pPr>
      <w:r>
        <w:t>D)Kıbleye yönelmek</w:t>
      </w:r>
      <w:r>
        <w:tab/>
      </w:r>
      <w:r>
        <w:tab/>
        <w:t>E)Namaza niyet etmek</w:t>
      </w:r>
    </w:p>
    <w:p w:rsidR="00282646" w:rsidRDefault="00282646" w:rsidP="00E64290">
      <w:pPr>
        <w:tabs>
          <w:tab w:val="left" w:pos="1380"/>
        </w:tabs>
      </w:pPr>
      <w:r>
        <w:t>9-</w:t>
      </w:r>
      <w:r w:rsidRPr="00B15B6E">
        <w:t xml:space="preserve"> </w:t>
      </w:r>
      <w:r>
        <w:t>Aşağıdakilerden hangisi namazın dışındaki farzlarındandır?</w:t>
      </w:r>
    </w:p>
    <w:p w:rsidR="00282646" w:rsidRDefault="00282646" w:rsidP="00B15B6E">
      <w:pPr>
        <w:tabs>
          <w:tab w:val="left" w:pos="1380"/>
        </w:tabs>
      </w:pPr>
      <w:r>
        <w:t>A)Namaz vaktinin gelmiş olması</w:t>
      </w:r>
      <w:r>
        <w:tab/>
      </w:r>
      <w:r>
        <w:tab/>
        <w:t>B)Namazda gerekli yerlerde ayakta durmak</w:t>
      </w:r>
      <w:r>
        <w:tab/>
        <w:t>C) Kurandan ayetler okumak</w:t>
      </w:r>
    </w:p>
    <w:p w:rsidR="00282646" w:rsidRDefault="00282646" w:rsidP="00B15B6E">
      <w:pPr>
        <w:tabs>
          <w:tab w:val="left" w:pos="1380"/>
        </w:tabs>
      </w:pPr>
      <w:r>
        <w:t>D)Rükû</w:t>
      </w:r>
      <w:r>
        <w:tab/>
      </w:r>
      <w:r>
        <w:tab/>
      </w:r>
      <w:r>
        <w:tab/>
      </w:r>
      <w:r>
        <w:tab/>
      </w:r>
      <w:r>
        <w:tab/>
        <w:t>E)Kade-i ahire</w:t>
      </w:r>
    </w:p>
    <w:p w:rsidR="00282646" w:rsidRDefault="00282646" w:rsidP="00B15B6E">
      <w:pPr>
        <w:tabs>
          <w:tab w:val="left" w:pos="1380"/>
        </w:tabs>
      </w:pPr>
      <w:r>
        <w:t>10-Hac ibadeti kimlere farz değildir?</w:t>
      </w:r>
    </w:p>
    <w:p w:rsidR="00282646" w:rsidRDefault="00282646" w:rsidP="00C379D1">
      <w:pPr>
        <w:tabs>
          <w:tab w:val="left" w:pos="1380"/>
        </w:tabs>
      </w:pPr>
      <w:r>
        <w:t>A)Ergenlik çağına girmiş olanlara</w:t>
      </w:r>
      <w:r>
        <w:tab/>
        <w:t>B)Özgür olanlara</w:t>
      </w:r>
      <w:r>
        <w:tab/>
        <w:t>C) Müslüman olanlara</w:t>
      </w:r>
    </w:p>
    <w:p w:rsidR="00282646" w:rsidRDefault="00282646" w:rsidP="00C379D1">
      <w:pPr>
        <w:tabs>
          <w:tab w:val="left" w:pos="1380"/>
        </w:tabs>
      </w:pPr>
      <w:r>
        <w:t>D)Borçlu olanlara</w:t>
      </w:r>
      <w:r>
        <w:tab/>
      </w:r>
      <w:r>
        <w:tab/>
      </w:r>
      <w:r>
        <w:tab/>
        <w:t>E)Akıllı olanlara</w:t>
      </w:r>
    </w:p>
    <w:p w:rsidR="00282646" w:rsidRDefault="00282646" w:rsidP="00C379D1">
      <w:pPr>
        <w:tabs>
          <w:tab w:val="left" w:pos="1380"/>
        </w:tabs>
      </w:pPr>
      <w:r>
        <w:t>11-Çocuğun doğumunun ilk günlerinde Allah’a şükran ifadesi olarak kesilen kurbana ne ad verilir?</w:t>
      </w:r>
    </w:p>
    <w:p w:rsidR="00282646" w:rsidRDefault="00282646" w:rsidP="00E64290">
      <w:pPr>
        <w:tabs>
          <w:tab w:val="left" w:pos="1380"/>
        </w:tabs>
      </w:pPr>
      <w:r>
        <w:t>A)Nafile kurban</w:t>
      </w:r>
      <w:r>
        <w:tab/>
      </w:r>
      <w:r>
        <w:tab/>
        <w:t>B)Akika Kurbanı</w:t>
      </w:r>
      <w:r>
        <w:tab/>
      </w:r>
      <w:r>
        <w:tab/>
        <w:t xml:space="preserve">C) Adak kurbanı  </w:t>
      </w:r>
      <w:r>
        <w:tab/>
        <w:t>D)Sünnet kurban</w:t>
      </w:r>
      <w:r>
        <w:tab/>
        <w:t>E)Farz  kurban</w:t>
      </w:r>
    </w:p>
    <w:p w:rsidR="00282646" w:rsidRDefault="00282646" w:rsidP="00E64290">
      <w:pPr>
        <w:tabs>
          <w:tab w:val="left" w:pos="1380"/>
        </w:tabs>
      </w:pPr>
      <w:r>
        <w:t>12-Kurban edilmek üzere Mandayı en fazla kaç kişi kesebilir?</w:t>
      </w:r>
    </w:p>
    <w:p w:rsidR="00282646" w:rsidRDefault="00282646" w:rsidP="00825CB6">
      <w:pPr>
        <w:tabs>
          <w:tab w:val="left" w:pos="1380"/>
        </w:tabs>
      </w:pPr>
      <w:r>
        <w:t>A)3</w:t>
      </w:r>
      <w:r>
        <w:tab/>
        <w:t>B)5</w:t>
      </w:r>
      <w:r>
        <w:tab/>
      </w:r>
      <w:r>
        <w:tab/>
        <w:t xml:space="preserve">C) 7  </w:t>
      </w:r>
      <w:r>
        <w:tab/>
      </w:r>
      <w:r>
        <w:tab/>
        <w:t>D)9</w:t>
      </w:r>
      <w:r>
        <w:tab/>
      </w:r>
      <w:r>
        <w:tab/>
        <w:t>E)11</w:t>
      </w:r>
    </w:p>
    <w:p w:rsidR="00282646" w:rsidRDefault="00282646" w:rsidP="00825CB6">
      <w:pPr>
        <w:tabs>
          <w:tab w:val="left" w:pos="1380"/>
        </w:tabs>
      </w:pPr>
      <w:r>
        <w:t>13-Aşağıdakilerden hangisi kendisine suhuf (küçük kitapçıklar) gönderilen peygamberlerden değildir?</w:t>
      </w:r>
    </w:p>
    <w:p w:rsidR="00282646" w:rsidRDefault="00282646" w:rsidP="00825CB6">
      <w:pPr>
        <w:tabs>
          <w:tab w:val="left" w:pos="1380"/>
        </w:tabs>
      </w:pPr>
      <w:r>
        <w:t>A)Hz İbrahim</w:t>
      </w:r>
      <w:r>
        <w:tab/>
        <w:t>B)Hz Adem</w:t>
      </w:r>
      <w:r>
        <w:tab/>
        <w:t xml:space="preserve">C) Hz. Şit  </w:t>
      </w:r>
      <w:r>
        <w:tab/>
        <w:t>D)Hz Yusuf</w:t>
      </w:r>
      <w:r>
        <w:tab/>
        <w:t>E)Hz İdris</w:t>
      </w:r>
    </w:p>
    <w:p w:rsidR="00282646" w:rsidRDefault="00282646" w:rsidP="00825CB6">
      <w:pPr>
        <w:tabs>
          <w:tab w:val="left" w:pos="1380"/>
        </w:tabs>
      </w:pPr>
      <w:r>
        <w:t>Not:  İlk  7 soru 10 puan, 8.,9.,10.,11.,12. ve 13. Sorular 5’er puandır.</w:t>
      </w:r>
      <w:r>
        <w:tab/>
      </w:r>
      <w:r>
        <w:tab/>
      </w:r>
      <w:r>
        <w:tab/>
      </w:r>
      <w:r>
        <w:tab/>
        <w:t>Başarılar Dilerim.</w:t>
      </w:r>
    </w:p>
    <w:p w:rsidR="00282646" w:rsidRDefault="00282646" w:rsidP="00825CB6">
      <w:pPr>
        <w:tabs>
          <w:tab w:val="left" w:pos="1380"/>
        </w:tabs>
      </w:pPr>
    </w:p>
    <w:p w:rsidR="00282646" w:rsidRDefault="00282646" w:rsidP="00E64290">
      <w:pPr>
        <w:tabs>
          <w:tab w:val="left" w:pos="1380"/>
        </w:tabs>
      </w:pPr>
    </w:p>
    <w:p w:rsidR="00282646" w:rsidRDefault="00282646" w:rsidP="00E64290">
      <w:pPr>
        <w:tabs>
          <w:tab w:val="left" w:pos="1380"/>
        </w:tabs>
      </w:pPr>
    </w:p>
    <w:p w:rsidR="00282646" w:rsidRDefault="00282646" w:rsidP="00E64290">
      <w:pPr>
        <w:tabs>
          <w:tab w:val="left" w:pos="1380"/>
        </w:tabs>
      </w:pPr>
    </w:p>
    <w:p w:rsidR="00282646" w:rsidRPr="00E64290" w:rsidRDefault="00282646" w:rsidP="00E64290">
      <w:pPr>
        <w:tabs>
          <w:tab w:val="left" w:pos="1380"/>
        </w:tabs>
      </w:pPr>
    </w:p>
    <w:sectPr w:rsidR="00282646" w:rsidRPr="00E64290" w:rsidSect="00E764A9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C2D"/>
    <w:rsid w:val="000A20E9"/>
    <w:rsid w:val="001309DB"/>
    <w:rsid w:val="0019765B"/>
    <w:rsid w:val="001B6C2D"/>
    <w:rsid w:val="001D5F0F"/>
    <w:rsid w:val="002600DE"/>
    <w:rsid w:val="00282646"/>
    <w:rsid w:val="00450B27"/>
    <w:rsid w:val="00481E18"/>
    <w:rsid w:val="004B41AC"/>
    <w:rsid w:val="00572318"/>
    <w:rsid w:val="005F7381"/>
    <w:rsid w:val="007A6CAC"/>
    <w:rsid w:val="00825CB6"/>
    <w:rsid w:val="0083163B"/>
    <w:rsid w:val="00A3693A"/>
    <w:rsid w:val="00B15B6E"/>
    <w:rsid w:val="00BB7A18"/>
    <w:rsid w:val="00BD3E04"/>
    <w:rsid w:val="00C379D1"/>
    <w:rsid w:val="00CF6647"/>
    <w:rsid w:val="00E64290"/>
    <w:rsid w:val="00E764A9"/>
    <w:rsid w:val="00EB3739"/>
    <w:rsid w:val="00F4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A6CA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A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6CA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723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3</Pages>
  <Words>417</Words>
  <Characters>2382</Characters>
  <Application>Microsoft Office Outlook</Application>
  <DocSecurity>0</DocSecurity>
  <Lines>0</Lines>
  <Paragraphs>0</Paragraphs>
  <ScaleCrop>false</ScaleCrop>
  <Company>zinno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kürşo</dc:creator>
  <cp:keywords>www.sorubak.com</cp:keywords>
  <dc:description>www.sorubak.com</dc:description>
  <cp:lastModifiedBy>EDANUR HANIM</cp:lastModifiedBy>
  <cp:revision>13</cp:revision>
  <cp:lastPrinted>2012-01-02T18:33:00Z</cp:lastPrinted>
  <dcterms:created xsi:type="dcterms:W3CDTF">2012-01-02T17:30:00Z</dcterms:created>
  <dcterms:modified xsi:type="dcterms:W3CDTF">2012-01-03T10:45:00Z</dcterms:modified>
  <cp:category>www.sorubak.com</cp:category>
</cp:coreProperties>
</file>