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2A1" w:rsidRDefault="00C962A1" w:rsidP="00187138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İNGİLİZCE TESTİ</w:t>
      </w:r>
    </w:p>
    <w:p w:rsidR="00C962A1" w:rsidRPr="0070297F" w:rsidRDefault="00C962A1" w:rsidP="0050163E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C962A1" w:rsidRDefault="00C962A1" w:rsidP="00F92478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0163E">
        <w:rPr>
          <w:rFonts w:ascii="Times New Roman" w:hAnsi="Times New Roman"/>
          <w:sz w:val="24"/>
          <w:szCs w:val="24"/>
        </w:rPr>
        <w:t>A:</w:t>
      </w:r>
      <w:r>
        <w:rPr>
          <w:rFonts w:ascii="Times New Roman" w:hAnsi="Times New Roman"/>
          <w:sz w:val="24"/>
          <w:szCs w:val="24"/>
        </w:rPr>
        <w:t xml:space="preserve"> Have you …….. been to Germany?</w:t>
      </w:r>
    </w:p>
    <w:p w:rsidR="00C962A1" w:rsidRDefault="00C962A1" w:rsidP="0050163E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B: No, I have ……been to Germany.</w:t>
      </w:r>
    </w:p>
    <w:p w:rsidR="00C962A1" w:rsidRDefault="00C962A1" w:rsidP="0050163E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C962A1" w:rsidRDefault="00C962A1" w:rsidP="0050163E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ever/ ever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never/never</w:t>
      </w:r>
      <w:r>
        <w:rPr>
          <w:rFonts w:ascii="Times New Roman" w:hAnsi="Times New Roman"/>
          <w:sz w:val="24"/>
          <w:szCs w:val="24"/>
        </w:rPr>
        <w:tab/>
        <w:t>C) never/ ever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D)ever/never</w:t>
      </w:r>
    </w:p>
    <w:p w:rsidR="00C962A1" w:rsidRDefault="00C962A1" w:rsidP="0050163E">
      <w:pPr>
        <w:pStyle w:val="ListParagraph"/>
        <w:ind w:left="1800"/>
        <w:rPr>
          <w:rFonts w:ascii="Times New Roman" w:hAnsi="Times New Roman"/>
          <w:sz w:val="24"/>
          <w:szCs w:val="24"/>
        </w:rPr>
      </w:pPr>
    </w:p>
    <w:p w:rsidR="00C962A1" w:rsidRDefault="00C962A1" w:rsidP="0050163E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A: ………you eaten Italian food?</w:t>
      </w:r>
    </w:p>
    <w:p w:rsidR="00C962A1" w:rsidRDefault="00C962A1" w:rsidP="0050163E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B: No, I ……… never eaten Italian food.</w:t>
      </w:r>
    </w:p>
    <w:p w:rsidR="00C962A1" w:rsidRDefault="00C962A1" w:rsidP="0050163E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C962A1" w:rsidRDefault="00C962A1" w:rsidP="0050163E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/ haven’t</w:t>
      </w:r>
      <w:r>
        <w:rPr>
          <w:rFonts w:ascii="Times New Roman" w:hAnsi="Times New Roman"/>
          <w:sz w:val="24"/>
          <w:szCs w:val="24"/>
        </w:rPr>
        <w:tab/>
        <w:t>B)have /have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C)Have /not</w:t>
      </w:r>
      <w:r>
        <w:rPr>
          <w:rFonts w:ascii="Times New Roman" w:hAnsi="Times New Roman"/>
          <w:sz w:val="24"/>
          <w:szCs w:val="24"/>
        </w:rPr>
        <w:tab/>
        <w:t>D)Haven’t/have</w:t>
      </w:r>
    </w:p>
    <w:p w:rsidR="00C962A1" w:rsidRDefault="00C962A1" w:rsidP="0050163E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:rsidR="00C962A1" w:rsidRDefault="00C962A1" w:rsidP="0050163E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 have never seen ……… a beautiful scene.</w:t>
      </w:r>
    </w:p>
    <w:p w:rsidR="00C962A1" w:rsidRDefault="00C962A1" w:rsidP="0050163E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such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D)about</w:t>
      </w:r>
    </w:p>
    <w:p w:rsidR="00C962A1" w:rsidRDefault="00C962A1" w:rsidP="0070297F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:rsidR="00C962A1" w:rsidRDefault="00C962A1" w:rsidP="0070297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you ever been to Italy?</w:t>
      </w:r>
    </w:p>
    <w:p w:rsidR="00C962A1" w:rsidRDefault="00C962A1" w:rsidP="0070297F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Yes, I haven’t.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C) No, I haven’t never been to Italy.</w:t>
      </w:r>
    </w:p>
    <w:p w:rsidR="00C962A1" w:rsidRDefault="00C962A1" w:rsidP="0070297F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Yes, I have never been to Italy</w:t>
      </w:r>
      <w:r>
        <w:rPr>
          <w:rFonts w:ascii="Times New Roman" w:hAnsi="Times New Roman"/>
          <w:sz w:val="24"/>
          <w:szCs w:val="24"/>
        </w:rPr>
        <w:tab/>
        <w:t>D) No, I have never been to Italy.</w:t>
      </w:r>
    </w:p>
    <w:p w:rsidR="00C962A1" w:rsidRDefault="00C962A1" w:rsidP="0070297F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:rsidR="00C962A1" w:rsidRDefault="00C962A1" w:rsidP="0070297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have …….. pizza in Italy.</w:t>
      </w:r>
    </w:p>
    <w:p w:rsidR="00C962A1" w:rsidRDefault="00C962A1" w:rsidP="0070297F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eaten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ate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met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  <w:t>D)eat</w:t>
      </w:r>
    </w:p>
    <w:p w:rsidR="00C962A1" w:rsidRDefault="00C962A1" w:rsidP="0070297F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:rsidR="00C962A1" w:rsidRDefault="00C962A1" w:rsidP="0070297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…….. to climb the top of Ben Nevis in 1995. He is ………..</w:t>
      </w:r>
    </w:p>
    <w:p w:rsidR="00C962A1" w:rsidRDefault="00C962A1" w:rsidP="00AB01A8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C962A1" w:rsidRDefault="00C962A1" w:rsidP="0070297F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manage / succesful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managed / ambitious</w:t>
      </w:r>
    </w:p>
    <w:p w:rsidR="00C962A1" w:rsidRPr="0070297F" w:rsidRDefault="00C962A1" w:rsidP="00063E90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0297F">
        <w:rPr>
          <w:rFonts w:ascii="Times New Roman" w:hAnsi="Times New Roman"/>
          <w:sz w:val="24"/>
          <w:szCs w:val="24"/>
        </w:rPr>
        <w:t>succeed / talented</w:t>
      </w:r>
      <w:r w:rsidRPr="0070297F">
        <w:rPr>
          <w:rFonts w:ascii="Times New Roman" w:hAnsi="Times New Roman"/>
          <w:sz w:val="24"/>
          <w:szCs w:val="24"/>
        </w:rPr>
        <w:tab/>
      </w:r>
      <w:r w:rsidRPr="0070297F">
        <w:rPr>
          <w:rFonts w:ascii="Times New Roman" w:hAnsi="Times New Roman"/>
          <w:sz w:val="24"/>
          <w:szCs w:val="24"/>
        </w:rPr>
        <w:tab/>
      </w:r>
      <w:r w:rsidRPr="0070297F">
        <w:rPr>
          <w:rFonts w:ascii="Times New Roman" w:hAnsi="Times New Roman"/>
          <w:sz w:val="24"/>
          <w:szCs w:val="24"/>
        </w:rPr>
        <w:tab/>
        <w:t>D) achieved / succesful</w:t>
      </w:r>
    </w:p>
    <w:p w:rsidR="00C962A1" w:rsidRDefault="00C962A1" w:rsidP="0070297F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:rsidR="00C962A1" w:rsidRDefault="00C962A1" w:rsidP="0070297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should follow our dreams and …………..</w:t>
      </w:r>
    </w:p>
    <w:p w:rsidR="00C962A1" w:rsidRDefault="00C962A1" w:rsidP="00AB01A8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C962A1" w:rsidRDefault="00C962A1" w:rsidP="00063E90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Manage</w:t>
      </w:r>
      <w:r>
        <w:rPr>
          <w:rFonts w:ascii="Times New Roman" w:hAnsi="Times New Roman"/>
          <w:sz w:val="24"/>
          <w:szCs w:val="24"/>
        </w:rPr>
        <w:tab/>
        <w:t>B) give up</w:t>
      </w:r>
      <w:r>
        <w:rPr>
          <w:rFonts w:ascii="Times New Roman" w:hAnsi="Times New Roman"/>
          <w:sz w:val="24"/>
          <w:szCs w:val="24"/>
        </w:rPr>
        <w:tab/>
        <w:t>C) climb</w:t>
      </w:r>
      <w:r>
        <w:rPr>
          <w:rFonts w:ascii="Times New Roman" w:hAnsi="Times New Roman"/>
          <w:sz w:val="24"/>
          <w:szCs w:val="24"/>
        </w:rPr>
        <w:tab/>
        <w:t>D) make them come true</w:t>
      </w:r>
    </w:p>
    <w:p w:rsidR="00C962A1" w:rsidRDefault="00C962A1" w:rsidP="00063E90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:rsidR="00C962A1" w:rsidRDefault="00C962A1" w:rsidP="00063E9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 have …………..hospitable people in Turkey.</w:t>
      </w:r>
    </w:p>
    <w:p w:rsidR="00C962A1" w:rsidRDefault="00C962A1" w:rsidP="00AB01A8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C962A1" w:rsidRDefault="00C962A1" w:rsidP="00BA3EC6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Meet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met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eat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eaten</w:t>
      </w:r>
    </w:p>
    <w:p w:rsidR="00C962A1" w:rsidRDefault="00C962A1" w:rsidP="00BA3EC6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:rsidR="00C962A1" w:rsidRDefault="00C962A1" w:rsidP="00BA3EC6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haven’t ……….. a tiger in zoo.</w:t>
      </w:r>
    </w:p>
    <w:p w:rsidR="00C962A1" w:rsidRDefault="00C962A1" w:rsidP="00AB01A8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C962A1" w:rsidRDefault="00C962A1" w:rsidP="00BA3EC6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joined</w:t>
      </w:r>
      <w:r>
        <w:rPr>
          <w:rFonts w:ascii="Times New Roman" w:hAnsi="Times New Roman"/>
          <w:sz w:val="24"/>
          <w:szCs w:val="24"/>
        </w:rPr>
        <w:tab/>
        <w:t>C) been</w:t>
      </w:r>
      <w:r>
        <w:rPr>
          <w:rFonts w:ascii="Times New Roman" w:hAnsi="Times New Roman"/>
          <w:sz w:val="24"/>
          <w:szCs w:val="24"/>
        </w:rPr>
        <w:tab/>
        <w:t>D) met</w:t>
      </w:r>
    </w:p>
    <w:p w:rsidR="00C962A1" w:rsidRDefault="00C962A1" w:rsidP="00BA3EC6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:rsidR="00C962A1" w:rsidRDefault="00C962A1" w:rsidP="00BA3EC6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 it was raining so I couldn’t go to school. </w:t>
      </w:r>
    </w:p>
    <w:p w:rsidR="00C962A1" w:rsidRDefault="00C962A1" w:rsidP="00AB01A8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C962A1" w:rsidRDefault="00C962A1" w:rsidP="00AB01A8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Really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B)Unfortunately</w:t>
      </w:r>
      <w:r>
        <w:rPr>
          <w:rFonts w:ascii="Times New Roman" w:hAnsi="Times New Roman"/>
          <w:sz w:val="24"/>
          <w:szCs w:val="24"/>
        </w:rPr>
        <w:tab/>
        <w:t>C) Record</w:t>
      </w:r>
      <w:r>
        <w:rPr>
          <w:rFonts w:ascii="Times New Roman" w:hAnsi="Times New Roman"/>
          <w:sz w:val="24"/>
          <w:szCs w:val="24"/>
        </w:rPr>
        <w:tab/>
        <w:t>D) Adventurer</w:t>
      </w:r>
    </w:p>
    <w:p w:rsidR="00C962A1" w:rsidRDefault="00C962A1" w:rsidP="00BA3EC6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962A1" w:rsidRPr="0050163E" w:rsidRDefault="00C962A1" w:rsidP="00187138">
      <w:pPr>
        <w:pStyle w:val="ListParagraph"/>
        <w:ind w:left="108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-------------İngilizce Testi Bitti--------</w:t>
      </w:r>
    </w:p>
    <w:sectPr w:rsidR="00C962A1" w:rsidRPr="0050163E" w:rsidSect="00756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41000"/>
    <w:multiLevelType w:val="hybridMultilevel"/>
    <w:tmpl w:val="5310DDAC"/>
    <w:lvl w:ilvl="0" w:tplc="A0BE3A12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F4170E3"/>
    <w:multiLevelType w:val="hybridMultilevel"/>
    <w:tmpl w:val="C324C90E"/>
    <w:lvl w:ilvl="0" w:tplc="DA5EEF52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256E1E15"/>
    <w:multiLevelType w:val="hybridMultilevel"/>
    <w:tmpl w:val="64D24EDE"/>
    <w:lvl w:ilvl="0" w:tplc="D522337C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8051507"/>
    <w:multiLevelType w:val="hybridMultilevel"/>
    <w:tmpl w:val="23D288B0"/>
    <w:lvl w:ilvl="0" w:tplc="8EE4488A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F7303F6"/>
    <w:multiLevelType w:val="hybridMultilevel"/>
    <w:tmpl w:val="E8A0CAD0"/>
    <w:lvl w:ilvl="0" w:tplc="84E4BF78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30754239"/>
    <w:multiLevelType w:val="hybridMultilevel"/>
    <w:tmpl w:val="53AEB36A"/>
    <w:lvl w:ilvl="0" w:tplc="532AFDBA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4646C06"/>
    <w:multiLevelType w:val="hybridMultilevel"/>
    <w:tmpl w:val="9D14A6D8"/>
    <w:lvl w:ilvl="0" w:tplc="A26A650A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50AA3D5C"/>
    <w:multiLevelType w:val="hybridMultilevel"/>
    <w:tmpl w:val="D23A9BD8"/>
    <w:lvl w:ilvl="0" w:tplc="F28447BE">
      <w:start w:val="1"/>
      <w:numFmt w:val="upp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">
    <w:nsid w:val="584231BD"/>
    <w:multiLevelType w:val="hybridMultilevel"/>
    <w:tmpl w:val="66CE5E76"/>
    <w:lvl w:ilvl="0" w:tplc="8DDA614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CE91BFA"/>
    <w:multiLevelType w:val="hybridMultilevel"/>
    <w:tmpl w:val="E26E57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8B5DCC"/>
    <w:multiLevelType w:val="hybridMultilevel"/>
    <w:tmpl w:val="BD922D2E"/>
    <w:lvl w:ilvl="0" w:tplc="1206E4D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4E2724C"/>
    <w:multiLevelType w:val="hybridMultilevel"/>
    <w:tmpl w:val="97EE35BE"/>
    <w:lvl w:ilvl="0" w:tplc="84CE4092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73637AA3"/>
    <w:multiLevelType w:val="hybridMultilevel"/>
    <w:tmpl w:val="027EE956"/>
    <w:lvl w:ilvl="0" w:tplc="7B4A63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11"/>
  </w:num>
  <w:num w:numId="11">
    <w:abstractNumId w:val="10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2478"/>
    <w:rsid w:val="00063E90"/>
    <w:rsid w:val="00187138"/>
    <w:rsid w:val="00223B45"/>
    <w:rsid w:val="0050163E"/>
    <w:rsid w:val="0070297F"/>
    <w:rsid w:val="007569D0"/>
    <w:rsid w:val="00AB01A8"/>
    <w:rsid w:val="00BA3EC6"/>
    <w:rsid w:val="00C910B2"/>
    <w:rsid w:val="00C962A1"/>
    <w:rsid w:val="00F9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9D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924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</Pages>
  <Words>162</Words>
  <Characters>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FERAH</dc:creator>
  <cp:keywords/>
  <dc:description/>
  <cp:lastModifiedBy>burhande</cp:lastModifiedBy>
  <cp:revision>2</cp:revision>
  <dcterms:created xsi:type="dcterms:W3CDTF">2009-02-20T13:06:00Z</dcterms:created>
  <dcterms:modified xsi:type="dcterms:W3CDTF">2009-02-23T08:40:00Z</dcterms:modified>
</cp:coreProperties>
</file>