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AF" w:rsidRDefault="008464AF" w:rsidP="001660EB">
      <w:r>
        <w:rPr>
          <w:sz w:val="22"/>
          <w:szCs w:val="22"/>
        </w:rPr>
        <w:t>Adı Soyadı:</w:t>
      </w:r>
      <w:r>
        <w:rPr>
          <w:sz w:val="22"/>
          <w:szCs w:val="22"/>
        </w:rPr>
        <w:tab/>
        <w:t xml:space="preserve">                                                                             PUANI:</w:t>
      </w:r>
    </w:p>
    <w:p w:rsidR="008464AF" w:rsidRDefault="008464AF" w:rsidP="001660EB">
      <w:pPr>
        <w:tabs>
          <w:tab w:val="left" w:pos="9555"/>
        </w:tabs>
        <w:rPr>
          <w:sz w:val="22"/>
          <w:szCs w:val="22"/>
        </w:rPr>
      </w:pPr>
      <w:r>
        <w:rPr>
          <w:sz w:val="22"/>
          <w:szCs w:val="22"/>
        </w:rPr>
        <w:t xml:space="preserve">Numarası                                                                                                                                                      </w:t>
      </w:r>
      <w:r w:rsidRPr="00E25964">
        <w:rPr>
          <w:b/>
          <w:bCs/>
          <w:sz w:val="22"/>
          <w:szCs w:val="22"/>
        </w:rPr>
        <w:t>06</w:t>
      </w:r>
      <w:r w:rsidRPr="00E25964">
        <w:rPr>
          <w:b/>
          <w:bCs/>
          <w:i/>
          <w:iCs/>
          <w:sz w:val="22"/>
          <w:szCs w:val="22"/>
        </w:rPr>
        <w:t>/01/2009</w:t>
      </w:r>
    </w:p>
    <w:p w:rsidR="008464AF" w:rsidRPr="008402AC" w:rsidRDefault="008464AF" w:rsidP="001660EB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8402AC">
        <w:rPr>
          <w:rFonts w:ascii="Comic Sans MS" w:hAnsi="Comic Sans MS" w:cs="Comic Sans MS"/>
          <w:b/>
          <w:bCs/>
          <w:sz w:val="22"/>
          <w:szCs w:val="22"/>
        </w:rPr>
        <w:t>2008/2009 ÖĞRETİM YILI ŞAKiRE SADİ OBDAN İÖO 4/A</w:t>
      </w:r>
      <w:r>
        <w:rPr>
          <w:rFonts w:ascii="Comic Sans MS" w:hAnsi="Comic Sans MS" w:cs="Comic Sans MS"/>
          <w:b/>
          <w:bCs/>
          <w:sz w:val="22"/>
          <w:szCs w:val="22"/>
        </w:rPr>
        <w:t>-F</w:t>
      </w:r>
      <w:r w:rsidRPr="008402AC">
        <w:rPr>
          <w:rFonts w:ascii="Comic Sans MS" w:hAnsi="Comic Sans MS" w:cs="Comic Sans MS"/>
          <w:b/>
          <w:bCs/>
          <w:sz w:val="22"/>
          <w:szCs w:val="22"/>
        </w:rPr>
        <w:t xml:space="preserve"> SINIFI</w:t>
      </w:r>
    </w:p>
    <w:p w:rsidR="008464AF" w:rsidRDefault="008464AF" w:rsidP="001660EB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TRAFİK GÜVENLİĞİ</w:t>
      </w:r>
      <w:r w:rsidRPr="008402AC">
        <w:rPr>
          <w:rFonts w:ascii="Comic Sans MS" w:hAnsi="Comic Sans MS" w:cs="Comic Sans MS"/>
          <w:b/>
          <w:bCs/>
          <w:sz w:val="22"/>
          <w:szCs w:val="22"/>
        </w:rPr>
        <w:t xml:space="preserve"> DERSİ I. DÖNEM I</w:t>
      </w:r>
      <w:r>
        <w:rPr>
          <w:rFonts w:ascii="Comic Sans MS" w:hAnsi="Comic Sans MS" w:cs="Comic Sans MS"/>
          <w:b/>
          <w:bCs/>
          <w:sz w:val="22"/>
          <w:szCs w:val="22"/>
        </w:rPr>
        <w:t>I</w:t>
      </w:r>
      <w:r w:rsidRPr="008402AC">
        <w:rPr>
          <w:rFonts w:ascii="Comic Sans MS" w:hAnsi="Comic Sans MS" w:cs="Comic Sans MS"/>
          <w:b/>
          <w:bCs/>
          <w:sz w:val="22"/>
          <w:szCs w:val="22"/>
        </w:rPr>
        <w:t>. YAZILI SINAVI</w:t>
      </w:r>
    </w:p>
    <w:p w:rsidR="008464AF" w:rsidRPr="001604C8" w:rsidRDefault="008464AF" w:rsidP="001660EB">
      <w:pPr>
        <w:rPr>
          <w:rFonts w:ascii="Comic Sans MS" w:hAnsi="Comic Sans MS" w:cs="Comic Sans MS"/>
          <w:sz w:val="22"/>
          <w:szCs w:val="22"/>
        </w:rPr>
      </w:pPr>
      <w:r w:rsidRPr="005F36E6">
        <w:rPr>
          <w:rFonts w:ascii="Comic Sans MS" w:hAnsi="Comic Sans MS" w:cs="Comic Sans MS"/>
          <w:b/>
          <w:bCs/>
          <w:sz w:val="22"/>
          <w:szCs w:val="22"/>
        </w:rPr>
        <w:t>A) Aşağıdaki cümlelerden yanlış olanların başına (Y),doğru olanların başına</w:t>
      </w:r>
      <w:r w:rsidRPr="00F25AC1">
        <w:rPr>
          <w:rFonts w:ascii="Comic Sans MS" w:hAnsi="Comic Sans MS" w:cs="Comic Sans MS"/>
          <w:b/>
          <w:bCs/>
        </w:rPr>
        <w:t xml:space="preserve"> (D) yazınız.</w:t>
      </w:r>
      <w:r>
        <w:rPr>
          <w:b/>
          <w:bCs/>
          <w:sz w:val="16"/>
          <w:szCs w:val="16"/>
        </w:rPr>
        <w:t xml:space="preserve"> </w:t>
      </w:r>
      <w:r w:rsidRPr="00F25AC1">
        <w:rPr>
          <w:b/>
          <w:bCs/>
          <w:sz w:val="18"/>
          <w:szCs w:val="18"/>
        </w:rPr>
        <w:t>(12puan)</w:t>
      </w:r>
    </w:p>
    <w:p w:rsidR="008464AF" w:rsidRPr="001604C8" w:rsidRDefault="008464AF" w:rsidP="001660EB">
      <w:pPr>
        <w:rPr>
          <w:sz w:val="22"/>
          <w:szCs w:val="22"/>
        </w:rPr>
      </w:pPr>
      <w:r w:rsidRPr="001604C8">
        <w:rPr>
          <w:sz w:val="22"/>
          <w:szCs w:val="22"/>
        </w:rPr>
        <w:t xml:space="preserve">( </w:t>
      </w:r>
      <w:r>
        <w:rPr>
          <w:sz w:val="22"/>
          <w:szCs w:val="22"/>
        </w:rPr>
        <w:t>Y</w:t>
      </w:r>
      <w:r w:rsidRPr="001604C8">
        <w:rPr>
          <w:sz w:val="22"/>
          <w:szCs w:val="22"/>
        </w:rPr>
        <w:t>) Yaya kaldırımı olmayan yollarda yolun ortasından yürümek gerekir.</w:t>
      </w:r>
    </w:p>
    <w:p w:rsidR="008464AF" w:rsidRPr="001604C8" w:rsidRDefault="008464AF" w:rsidP="001660EB">
      <w:pPr>
        <w:rPr>
          <w:sz w:val="22"/>
          <w:szCs w:val="22"/>
        </w:rPr>
      </w:pPr>
      <w:r w:rsidRPr="001604C8">
        <w:rPr>
          <w:sz w:val="22"/>
          <w:szCs w:val="22"/>
        </w:rPr>
        <w:t xml:space="preserve">( </w:t>
      </w:r>
      <w:r>
        <w:rPr>
          <w:sz w:val="22"/>
          <w:szCs w:val="22"/>
        </w:rPr>
        <w:t>D</w:t>
      </w:r>
      <w:r w:rsidRPr="001604C8">
        <w:rPr>
          <w:sz w:val="22"/>
          <w:szCs w:val="22"/>
        </w:rPr>
        <w:t>) Trafiğin akışını düzenlemek için kullanılan işaretlere trafik işaretleri denir.</w:t>
      </w:r>
    </w:p>
    <w:p w:rsidR="008464AF" w:rsidRPr="001604C8" w:rsidRDefault="008464AF" w:rsidP="001660EB">
      <w:pPr>
        <w:rPr>
          <w:sz w:val="22"/>
          <w:szCs w:val="22"/>
        </w:rPr>
      </w:pPr>
      <w:r w:rsidRPr="001604C8">
        <w:rPr>
          <w:sz w:val="22"/>
          <w:szCs w:val="22"/>
        </w:rPr>
        <w:t xml:space="preserve">( </w:t>
      </w:r>
      <w:r>
        <w:rPr>
          <w:sz w:val="22"/>
          <w:szCs w:val="22"/>
        </w:rPr>
        <w:t>D</w:t>
      </w:r>
      <w:r w:rsidRPr="001604C8">
        <w:rPr>
          <w:sz w:val="22"/>
          <w:szCs w:val="22"/>
        </w:rPr>
        <w:t>) Yaya geçitlerinin ve okul geçitlerinin bulunduğu yerler güvenli geçiş yerleridir.</w:t>
      </w:r>
    </w:p>
    <w:p w:rsidR="008464AF" w:rsidRPr="001604C8" w:rsidRDefault="008464AF" w:rsidP="001660EB">
      <w:pPr>
        <w:tabs>
          <w:tab w:val="left" w:pos="284"/>
        </w:tabs>
        <w:jc w:val="both"/>
        <w:rPr>
          <w:sz w:val="22"/>
          <w:szCs w:val="22"/>
        </w:rPr>
      </w:pPr>
      <w:r w:rsidRPr="001604C8">
        <w:rPr>
          <w:sz w:val="22"/>
          <w:szCs w:val="22"/>
        </w:rPr>
        <w:t xml:space="preserve">( </w:t>
      </w:r>
      <w:r>
        <w:rPr>
          <w:sz w:val="22"/>
          <w:szCs w:val="22"/>
        </w:rPr>
        <w:t>D</w:t>
      </w:r>
      <w:r w:rsidRPr="001604C8">
        <w:rPr>
          <w:sz w:val="22"/>
          <w:szCs w:val="22"/>
        </w:rPr>
        <w:t>) Duran aracın önünden ve arkasından karşıya geçmemeliyiz.</w:t>
      </w:r>
    </w:p>
    <w:p w:rsidR="008464AF" w:rsidRPr="001604C8" w:rsidRDefault="008464AF" w:rsidP="001660EB">
      <w:pPr>
        <w:rPr>
          <w:sz w:val="22"/>
          <w:szCs w:val="22"/>
        </w:rPr>
      </w:pPr>
      <w:r w:rsidRPr="001604C8">
        <w:rPr>
          <w:sz w:val="22"/>
          <w:szCs w:val="22"/>
        </w:rPr>
        <w:t xml:space="preserve">( </w:t>
      </w:r>
      <w:r>
        <w:rPr>
          <w:sz w:val="22"/>
          <w:szCs w:val="22"/>
        </w:rPr>
        <w:t>Y</w:t>
      </w:r>
      <w:r w:rsidRPr="001604C8">
        <w:rPr>
          <w:sz w:val="22"/>
          <w:szCs w:val="22"/>
        </w:rPr>
        <w:t xml:space="preserve"> ) Yaya kaldırımının kenarında bulunan toprak yola banket denir.</w:t>
      </w:r>
    </w:p>
    <w:p w:rsidR="008464AF" w:rsidRPr="001604C8" w:rsidRDefault="008464AF" w:rsidP="001660EB">
      <w:pPr>
        <w:rPr>
          <w:sz w:val="22"/>
          <w:szCs w:val="22"/>
        </w:rPr>
      </w:pPr>
      <w:r w:rsidRPr="001604C8">
        <w:rPr>
          <w:sz w:val="22"/>
          <w:szCs w:val="22"/>
        </w:rPr>
        <w:t xml:space="preserve">( </w:t>
      </w:r>
      <w:r>
        <w:rPr>
          <w:sz w:val="22"/>
          <w:szCs w:val="22"/>
        </w:rPr>
        <w:t>D</w:t>
      </w:r>
      <w:r w:rsidRPr="001604C8">
        <w:rPr>
          <w:sz w:val="22"/>
          <w:szCs w:val="22"/>
        </w:rPr>
        <w:t xml:space="preserve"> ) Yaya kaldırımı bulunmayan yollarda sürücülerin bizi görebileceği şekilde, görüş yönünde yürümeliyiz.</w:t>
      </w:r>
    </w:p>
    <w:p w:rsidR="008464AF" w:rsidRPr="001604C8" w:rsidRDefault="008464AF" w:rsidP="001660EB">
      <w:pPr>
        <w:rPr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04"/>
      </w:tblGrid>
      <w:tr w:rsidR="008464AF" w:rsidRPr="001604C8">
        <w:trPr>
          <w:trHeight w:val="624"/>
        </w:trPr>
        <w:tc>
          <w:tcPr>
            <w:tcW w:w="6804" w:type="dxa"/>
          </w:tcPr>
          <w:p w:rsidR="008464AF" w:rsidRPr="00A73D4D" w:rsidRDefault="008464AF" w:rsidP="00A73D4D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A73D4D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ağaç, çukur, trafik işaret levhaları - sağa-sola – şoför –yolcu - asfalt yol - kaldırım</w:t>
            </w:r>
          </w:p>
        </w:tc>
      </w:tr>
    </w:tbl>
    <w:p w:rsidR="008464AF" w:rsidRPr="00F25AC1" w:rsidRDefault="008464AF" w:rsidP="001660EB">
      <w:pPr>
        <w:tabs>
          <w:tab w:val="left" w:pos="360"/>
        </w:tabs>
        <w:rPr>
          <w:rFonts w:ascii="Comic Sans MS" w:hAnsi="Comic Sans MS" w:cs="Comic Sans MS"/>
          <w:b/>
          <w:bCs/>
          <w:sz w:val="24"/>
          <w:szCs w:val="24"/>
        </w:rPr>
      </w:pPr>
      <w:r w:rsidRPr="005F36E6">
        <w:rPr>
          <w:rFonts w:ascii="Comic Sans MS" w:hAnsi="Comic Sans MS" w:cs="Comic Sans MS"/>
          <w:b/>
          <w:bCs/>
          <w:sz w:val="22"/>
          <w:szCs w:val="22"/>
        </w:rPr>
        <w:t>B) Yukarıda verilen kelimeleri cümlelerdeki uygun boşluklara yazınız.</w:t>
      </w:r>
      <w:r w:rsidRPr="005F36E6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F25AC1">
        <w:rPr>
          <w:b/>
          <w:bCs/>
          <w:sz w:val="18"/>
          <w:szCs w:val="18"/>
        </w:rPr>
        <w:t>(8puan)</w:t>
      </w:r>
    </w:p>
    <w:p w:rsidR="008464AF" w:rsidRPr="001604C8" w:rsidRDefault="008464AF" w:rsidP="00F65C05">
      <w:pPr>
        <w:spacing w:line="276" w:lineRule="auto"/>
        <w:rPr>
          <w:sz w:val="22"/>
          <w:szCs w:val="22"/>
        </w:rPr>
      </w:pPr>
      <w:r w:rsidRPr="001604C8">
        <w:rPr>
          <w:sz w:val="22"/>
          <w:szCs w:val="22"/>
        </w:rPr>
        <w:t xml:space="preserve">*Yayaların güvenli yürümesi için taşıt yollarının kenarlarına </w:t>
      </w:r>
      <w:r>
        <w:rPr>
          <w:sz w:val="22"/>
          <w:szCs w:val="22"/>
        </w:rPr>
        <w:t xml:space="preserve"> </w:t>
      </w:r>
      <w:r w:rsidRPr="001604C8">
        <w:rPr>
          <w:sz w:val="22"/>
          <w:szCs w:val="22"/>
        </w:rPr>
        <w:t>…</w:t>
      </w:r>
      <w:r w:rsidRPr="00C945CA">
        <w:rPr>
          <w:color w:val="FF0000"/>
          <w:sz w:val="22"/>
          <w:szCs w:val="22"/>
        </w:rPr>
        <w:t>kaldırımlar</w:t>
      </w:r>
      <w:r w:rsidRPr="001604C8">
        <w:rPr>
          <w:sz w:val="22"/>
          <w:szCs w:val="22"/>
        </w:rPr>
        <w:t>.</w:t>
      </w:r>
      <w:r>
        <w:rPr>
          <w:sz w:val="22"/>
          <w:szCs w:val="22"/>
        </w:rPr>
        <w:t xml:space="preserve">..... </w:t>
      </w:r>
      <w:r w:rsidRPr="001604C8">
        <w:rPr>
          <w:sz w:val="22"/>
          <w:szCs w:val="22"/>
        </w:rPr>
        <w:t>yapılmıştır.</w:t>
      </w:r>
    </w:p>
    <w:p w:rsidR="008464AF" w:rsidRPr="00C945CA" w:rsidRDefault="008464AF" w:rsidP="00F65C05">
      <w:pPr>
        <w:spacing w:line="276" w:lineRule="auto"/>
        <w:rPr>
          <w:sz w:val="22"/>
          <w:szCs w:val="22"/>
        </w:rPr>
      </w:pPr>
      <w:r w:rsidRPr="001604C8">
        <w:rPr>
          <w:sz w:val="22"/>
          <w:szCs w:val="22"/>
        </w:rPr>
        <w:t>*Yaya kaldırımı bulunmayan yollarda yürürken, yol üzerinde bulunabilecek</w:t>
      </w:r>
      <w:r>
        <w:rPr>
          <w:sz w:val="22"/>
          <w:szCs w:val="22"/>
        </w:rPr>
        <w:t xml:space="preserve"> ...</w:t>
      </w:r>
      <w:r w:rsidRPr="00C945CA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</w:t>
      </w:r>
      <w:r w:rsidRPr="00C945CA">
        <w:rPr>
          <w:color w:val="FF0000"/>
          <w:sz w:val="22"/>
          <w:szCs w:val="22"/>
        </w:rPr>
        <w:t>ağaç, çukur, trafik işaret levhaları</w:t>
      </w:r>
      <w:r w:rsidRPr="00C945CA">
        <w:rPr>
          <w:sz w:val="22"/>
          <w:szCs w:val="22"/>
        </w:rPr>
        <w:t xml:space="preserve">.. </w:t>
      </w:r>
    </w:p>
    <w:p w:rsidR="008464AF" w:rsidRPr="001604C8" w:rsidRDefault="008464AF" w:rsidP="00F65C05">
      <w:pPr>
        <w:spacing w:line="276" w:lineRule="auto"/>
        <w:rPr>
          <w:sz w:val="22"/>
          <w:szCs w:val="22"/>
        </w:rPr>
      </w:pPr>
      <w:r w:rsidRPr="001604C8">
        <w:rPr>
          <w:sz w:val="22"/>
          <w:szCs w:val="22"/>
        </w:rPr>
        <w:t xml:space="preserve">gibi engellere dikkat etmeliyiz. </w:t>
      </w:r>
    </w:p>
    <w:p w:rsidR="008464AF" w:rsidRPr="00311546" w:rsidRDefault="008464AF" w:rsidP="00311546">
      <w:pPr>
        <w:rPr>
          <w:sz w:val="22"/>
          <w:szCs w:val="22"/>
        </w:rPr>
      </w:pPr>
      <w:r w:rsidRPr="00311546">
        <w:rPr>
          <w:sz w:val="22"/>
          <w:szCs w:val="22"/>
        </w:rPr>
        <w:t>* Taşıt içinde seyahat eden fakat taşıtı kullanmayan insanlara…</w:t>
      </w:r>
      <w:r w:rsidRPr="00C945CA">
        <w:rPr>
          <w:color w:val="FF0000"/>
          <w:sz w:val="22"/>
          <w:szCs w:val="22"/>
        </w:rPr>
        <w:t>yolcu</w:t>
      </w:r>
      <w:r w:rsidRPr="00311546">
        <w:rPr>
          <w:sz w:val="22"/>
          <w:szCs w:val="22"/>
        </w:rPr>
        <w:t>…denir.</w:t>
      </w:r>
    </w:p>
    <w:p w:rsidR="008464AF" w:rsidRPr="00311546" w:rsidRDefault="008464AF" w:rsidP="00311546">
      <w:pPr>
        <w:tabs>
          <w:tab w:val="left" w:pos="0"/>
        </w:tabs>
        <w:spacing w:line="276" w:lineRule="auto"/>
        <w:rPr>
          <w:sz w:val="22"/>
          <w:szCs w:val="22"/>
        </w:rPr>
      </w:pPr>
      <w:r w:rsidRPr="00311546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Pr="00311546">
        <w:rPr>
          <w:sz w:val="22"/>
          <w:szCs w:val="22"/>
        </w:rPr>
        <w:t>Karşıdan karşıya geçerken ilk önce ..</w:t>
      </w:r>
      <w:r w:rsidRPr="00C945CA">
        <w:rPr>
          <w:color w:val="FF0000"/>
          <w:sz w:val="22"/>
          <w:szCs w:val="22"/>
        </w:rPr>
        <w:t>sola</w:t>
      </w:r>
      <w:r w:rsidRPr="00311546">
        <w:rPr>
          <w:sz w:val="22"/>
          <w:szCs w:val="22"/>
        </w:rPr>
        <w:t>.... bakmalıyız.</w:t>
      </w:r>
    </w:p>
    <w:p w:rsidR="008464AF" w:rsidRPr="00311546" w:rsidRDefault="008464AF" w:rsidP="001660EB">
      <w:pPr>
        <w:rPr>
          <w:sz w:val="22"/>
          <w:szCs w:val="22"/>
        </w:rPr>
        <w:sectPr w:rsidR="008464AF" w:rsidRPr="00311546" w:rsidSect="001660EB">
          <w:pgSz w:w="11906" w:h="16838"/>
          <w:pgMar w:top="720" w:right="851" w:bottom="720" w:left="851" w:header="709" w:footer="709" w:gutter="0"/>
          <w:cols w:space="708"/>
          <w:docGrid w:linePitch="360"/>
        </w:sectPr>
      </w:pPr>
    </w:p>
    <w:p w:rsidR="008464AF" w:rsidRPr="005F36E6" w:rsidRDefault="008464AF" w:rsidP="00EB6682">
      <w:pPr>
        <w:rPr>
          <w:rFonts w:ascii="Comic Sans MS" w:hAnsi="Comic Sans MS" w:cs="Comic Sans MS"/>
        </w:rPr>
      </w:pPr>
      <w:r w:rsidRPr="005F36E6">
        <w:rPr>
          <w:rFonts w:ascii="Comic Sans MS" w:hAnsi="Comic Sans MS" w:cs="Comic Sans MS"/>
          <w:b/>
          <w:bCs/>
          <w:sz w:val="22"/>
          <w:szCs w:val="22"/>
        </w:rPr>
        <w:t>C) Aşağıdaki soruları dikkatlice okuyup doğru olan seçeneği işaretleyiniz</w:t>
      </w:r>
      <w:r w:rsidRPr="005F36E6">
        <w:rPr>
          <w:rFonts w:ascii="Comic Sans MS" w:hAnsi="Comic Sans MS" w:cs="Comic Sans MS"/>
          <w:b/>
          <w:bCs/>
        </w:rPr>
        <w:t xml:space="preserve">. </w:t>
      </w:r>
      <w:r w:rsidRPr="005F36E6">
        <w:rPr>
          <w:b/>
          <w:bCs/>
          <w:sz w:val="18"/>
          <w:szCs w:val="18"/>
        </w:rPr>
        <w:t>(60puan)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 xml:space="preserve">1) </w:t>
      </w:r>
      <w:r w:rsidRPr="005F36E6">
        <w:rPr>
          <w:sz w:val="22"/>
          <w:szCs w:val="22"/>
        </w:rPr>
        <w:t xml:space="preserve">Aşağıdakilerden hangisi gece yürüyüşlerinde fark edilebilmek için alınabilecek önlemlerden </w:t>
      </w:r>
      <w:r w:rsidRPr="005F36E6">
        <w:rPr>
          <w:sz w:val="22"/>
          <w:szCs w:val="22"/>
          <w:u w:val="single"/>
        </w:rPr>
        <w:t>değildir</w:t>
      </w:r>
      <w:r w:rsidRPr="005F36E6">
        <w:rPr>
          <w:sz w:val="22"/>
          <w:szCs w:val="22"/>
        </w:rPr>
        <w:t>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A) Çantaların üzerine fark edilebilecek yansıtıcı etiket yapıştırmak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B) Açık renkli kıyafetler giymek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C) El feneri taşımak</w:t>
      </w:r>
    </w:p>
    <w:p w:rsidR="008464AF" w:rsidRPr="00C945CA" w:rsidRDefault="008464AF" w:rsidP="00EB6682">
      <w:pPr>
        <w:rPr>
          <w:color w:val="FF0000"/>
          <w:sz w:val="22"/>
          <w:szCs w:val="22"/>
        </w:rPr>
      </w:pPr>
      <w:r w:rsidRPr="00C945CA">
        <w:rPr>
          <w:color w:val="FF0000"/>
          <w:sz w:val="22"/>
          <w:szCs w:val="22"/>
        </w:rPr>
        <w:t>D) Kalın ve koyu renkli kıyafetler giymek</w:t>
      </w:r>
    </w:p>
    <w:p w:rsidR="008464AF" w:rsidRPr="005F36E6" w:rsidRDefault="008464AF" w:rsidP="001660EB"/>
    <w:p w:rsidR="008464AF" w:rsidRPr="005F36E6" w:rsidRDefault="008464AF" w:rsidP="00EB6682">
      <w:pPr>
        <w:tabs>
          <w:tab w:val="left" w:pos="0"/>
        </w:tabs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 xml:space="preserve">2) </w:t>
      </w:r>
      <w:r w:rsidRPr="005F36E6">
        <w:rPr>
          <w:sz w:val="22"/>
          <w:szCs w:val="22"/>
        </w:rPr>
        <w:t>Yayalar, gece yürüyüşlerinde kolay görülebilme- leri için aşağıdaki önlemlerden hangisini almalıdır-lar?</w:t>
      </w:r>
    </w:p>
    <w:p w:rsidR="008464AF" w:rsidRPr="005F36E6" w:rsidRDefault="008464AF" w:rsidP="00EB6682">
      <w:pPr>
        <w:widowControl w:val="0"/>
        <w:autoSpaceDE w:val="0"/>
        <w:autoSpaceDN w:val="0"/>
        <w:adjustRightInd w:val="0"/>
        <w:ind w:left="360" w:right="38" w:hanging="360"/>
        <w:rPr>
          <w:sz w:val="22"/>
          <w:szCs w:val="22"/>
        </w:rPr>
      </w:pPr>
      <w:r w:rsidRPr="005F36E6">
        <w:rPr>
          <w:sz w:val="22"/>
          <w:szCs w:val="22"/>
        </w:rPr>
        <w:t>A) Terletmeyen pamuklu giysiler giymelidirler.</w:t>
      </w:r>
    </w:p>
    <w:p w:rsidR="008464AF" w:rsidRPr="00C945CA" w:rsidRDefault="008464AF" w:rsidP="00EB6682">
      <w:pPr>
        <w:widowControl w:val="0"/>
        <w:autoSpaceDE w:val="0"/>
        <w:autoSpaceDN w:val="0"/>
        <w:adjustRightInd w:val="0"/>
        <w:ind w:left="360" w:right="38" w:hanging="360"/>
        <w:rPr>
          <w:color w:val="FF0000"/>
          <w:sz w:val="22"/>
          <w:szCs w:val="22"/>
        </w:rPr>
      </w:pPr>
      <w:r w:rsidRPr="00C945CA">
        <w:rPr>
          <w:color w:val="FF0000"/>
          <w:sz w:val="22"/>
          <w:szCs w:val="22"/>
        </w:rPr>
        <w:t>B) Yansıtıcı özelliği olan açık renkli giysiler</w:t>
      </w:r>
    </w:p>
    <w:p w:rsidR="008464AF" w:rsidRPr="00C945CA" w:rsidRDefault="008464AF" w:rsidP="00EB6682">
      <w:pPr>
        <w:widowControl w:val="0"/>
        <w:autoSpaceDE w:val="0"/>
        <w:autoSpaceDN w:val="0"/>
        <w:adjustRightInd w:val="0"/>
        <w:ind w:left="360" w:right="38" w:hanging="360"/>
        <w:rPr>
          <w:color w:val="FF0000"/>
          <w:sz w:val="22"/>
          <w:szCs w:val="22"/>
        </w:rPr>
      </w:pPr>
      <w:r w:rsidRPr="00C945CA">
        <w:rPr>
          <w:color w:val="FF0000"/>
          <w:sz w:val="22"/>
          <w:szCs w:val="22"/>
        </w:rPr>
        <w:t>giymelidirler.</w:t>
      </w:r>
    </w:p>
    <w:p w:rsidR="008464AF" w:rsidRPr="005F36E6" w:rsidRDefault="008464AF" w:rsidP="00EB6682">
      <w:pPr>
        <w:widowControl w:val="0"/>
        <w:autoSpaceDE w:val="0"/>
        <w:autoSpaceDN w:val="0"/>
        <w:adjustRightInd w:val="0"/>
        <w:ind w:left="360" w:right="38" w:hanging="360"/>
        <w:rPr>
          <w:sz w:val="22"/>
          <w:szCs w:val="22"/>
        </w:rPr>
      </w:pPr>
      <w:r w:rsidRPr="005F36E6">
        <w:rPr>
          <w:sz w:val="22"/>
          <w:szCs w:val="22"/>
        </w:rPr>
        <w:t>C) Sürücüleri bağırarak uyarmalıdırlar.</w:t>
      </w:r>
    </w:p>
    <w:p w:rsidR="008464AF" w:rsidRPr="005F36E6" w:rsidRDefault="008464AF" w:rsidP="00EB6682">
      <w:pPr>
        <w:widowControl w:val="0"/>
        <w:autoSpaceDE w:val="0"/>
        <w:autoSpaceDN w:val="0"/>
        <w:adjustRightInd w:val="0"/>
        <w:ind w:left="360" w:right="38" w:hanging="360"/>
        <w:rPr>
          <w:sz w:val="22"/>
          <w:szCs w:val="22"/>
        </w:rPr>
      </w:pPr>
      <w:r w:rsidRPr="005F36E6">
        <w:rPr>
          <w:sz w:val="22"/>
          <w:szCs w:val="22"/>
        </w:rPr>
        <w:t>D) Üçerli gruplar halinde yürümelidirler.</w:t>
      </w:r>
    </w:p>
    <w:p w:rsidR="008464AF" w:rsidRPr="005F36E6" w:rsidRDefault="008464AF" w:rsidP="001660EB"/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3)</w:t>
      </w:r>
      <w:r w:rsidRPr="005F36E6">
        <w:rPr>
          <w:sz w:val="22"/>
          <w:szCs w:val="22"/>
        </w:rPr>
        <w:t xml:space="preserve"> Aşağıdakilerden hangisi, yayaların trafik kazaları- na yol açma nedenlerindendir?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A) Yaya geçitlerini kullanmak.</w:t>
      </w:r>
    </w:p>
    <w:p w:rsidR="008464AF" w:rsidRPr="00C945CA" w:rsidRDefault="008464AF" w:rsidP="00EB6682">
      <w:pPr>
        <w:rPr>
          <w:color w:val="FF0000"/>
          <w:sz w:val="22"/>
          <w:szCs w:val="22"/>
        </w:rPr>
      </w:pPr>
      <w:r w:rsidRPr="00C945CA">
        <w:rPr>
          <w:color w:val="FF0000"/>
          <w:sz w:val="22"/>
          <w:szCs w:val="22"/>
        </w:rPr>
        <w:t>B) Taşıt yolundan yürümek.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C) Çevresindeki trafiğe dikkat etmek.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D) Yeterli düzeyde trafik bilgisine sahip olmak.</w:t>
      </w:r>
    </w:p>
    <w:p w:rsidR="008464AF" w:rsidRPr="005F36E6" w:rsidRDefault="008464AF" w:rsidP="00EB6682">
      <w:pPr>
        <w:rPr>
          <w:b/>
          <w:bCs/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4)</w:t>
      </w:r>
      <w:r w:rsidRPr="005F36E6">
        <w:rPr>
          <w:sz w:val="22"/>
          <w:szCs w:val="22"/>
        </w:rPr>
        <w:t xml:space="preserve"> Aşağıdakilerden hangisi yayaların uyması gereken kurallardan </w:t>
      </w:r>
      <w:r w:rsidRPr="005F36E6">
        <w:rPr>
          <w:sz w:val="22"/>
          <w:szCs w:val="22"/>
          <w:u w:val="single"/>
        </w:rPr>
        <w:t>değildir</w:t>
      </w:r>
      <w:r w:rsidRPr="005F36E6">
        <w:rPr>
          <w:sz w:val="22"/>
          <w:szCs w:val="22"/>
        </w:rPr>
        <w:t>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A) Karşıya geçişlerde geçitleri kullanmak</w:t>
      </w:r>
    </w:p>
    <w:p w:rsidR="008464AF" w:rsidRPr="00C945CA" w:rsidRDefault="008464AF" w:rsidP="00EB6682">
      <w:pPr>
        <w:rPr>
          <w:color w:val="FF0000"/>
          <w:sz w:val="22"/>
          <w:szCs w:val="22"/>
        </w:rPr>
      </w:pPr>
      <w:r w:rsidRPr="00C945CA">
        <w:rPr>
          <w:color w:val="FF0000"/>
          <w:sz w:val="22"/>
          <w:szCs w:val="22"/>
        </w:rPr>
        <w:t>B) Yaya kaldırımı olmayan yerlerde sağ banketten yürümek.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C) Yaya kaldırımından yürümek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D) Aniden yola çıkmamak</w:t>
      </w: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5)</w:t>
      </w:r>
      <w:r w:rsidRPr="005F36E6">
        <w:rPr>
          <w:sz w:val="22"/>
          <w:szCs w:val="22"/>
        </w:rPr>
        <w:t xml:space="preserve"> Aşağıdakilerden hangisi karşıdan karşıya geçişler- de güvenli geçiş yerlerinden biridir?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A) yaya kaldırımı</w:t>
      </w:r>
      <w:r w:rsidRPr="005F36E6">
        <w:rPr>
          <w:sz w:val="22"/>
          <w:szCs w:val="22"/>
        </w:rPr>
        <w:tab/>
        <w:t xml:space="preserve">         B) taşıtların arası</w:t>
      </w:r>
      <w:r w:rsidRPr="005F36E6">
        <w:rPr>
          <w:sz w:val="22"/>
          <w:szCs w:val="22"/>
        </w:rPr>
        <w:tab/>
      </w:r>
    </w:p>
    <w:p w:rsidR="008464AF" w:rsidRPr="005F36E6" w:rsidRDefault="008464AF" w:rsidP="00EB6682">
      <w:pPr>
        <w:rPr>
          <w:sz w:val="22"/>
          <w:szCs w:val="22"/>
        </w:rPr>
      </w:pPr>
      <w:r w:rsidRPr="002E1AEE">
        <w:rPr>
          <w:color w:val="FF0000"/>
          <w:sz w:val="22"/>
          <w:szCs w:val="22"/>
        </w:rPr>
        <w:t>C) üst geçit</w:t>
      </w:r>
      <w:r w:rsidRPr="005F36E6">
        <w:rPr>
          <w:sz w:val="22"/>
          <w:szCs w:val="22"/>
        </w:rPr>
        <w:tab/>
      </w:r>
      <w:r w:rsidRPr="005F36E6">
        <w:rPr>
          <w:sz w:val="22"/>
          <w:szCs w:val="22"/>
        </w:rPr>
        <w:tab/>
        <w:t xml:space="preserve">         D) cadde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6)</w:t>
      </w:r>
      <w:r w:rsidRPr="005F36E6">
        <w:rPr>
          <w:sz w:val="22"/>
          <w:szCs w:val="22"/>
        </w:rPr>
        <w:t xml:space="preserve"> Karayollarında </w:t>
      </w:r>
      <w:r w:rsidRPr="005F36E6">
        <w:rPr>
          <w:sz w:val="22"/>
          <w:szCs w:val="22"/>
          <w:u w:val="single"/>
        </w:rPr>
        <w:t>öğrencilerin</w:t>
      </w:r>
      <w:r w:rsidRPr="005F36E6">
        <w:rPr>
          <w:sz w:val="22"/>
          <w:szCs w:val="22"/>
        </w:rPr>
        <w:t xml:space="preserve"> güvenli bir şekilde  karşıya geçmesini sağlayan işaretli alana ne ad verilir?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A) yaya geçidi</w:t>
      </w:r>
      <w:r w:rsidRPr="005F36E6">
        <w:rPr>
          <w:sz w:val="22"/>
          <w:szCs w:val="22"/>
        </w:rPr>
        <w:tab/>
      </w:r>
      <w:r w:rsidRPr="005F36E6">
        <w:rPr>
          <w:sz w:val="22"/>
          <w:szCs w:val="22"/>
        </w:rPr>
        <w:tab/>
        <w:t xml:space="preserve">        </w:t>
      </w:r>
      <w:r w:rsidRPr="002E1AEE">
        <w:rPr>
          <w:color w:val="FF0000"/>
          <w:sz w:val="22"/>
          <w:szCs w:val="22"/>
        </w:rPr>
        <w:t>B) okul geçidi</w:t>
      </w:r>
      <w:r w:rsidRPr="002E1AEE">
        <w:rPr>
          <w:color w:val="FF0000"/>
          <w:sz w:val="22"/>
          <w:szCs w:val="22"/>
        </w:rPr>
        <w:tab/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C) yaya kaldırımı</w:t>
      </w:r>
      <w:r w:rsidRPr="005F36E6">
        <w:rPr>
          <w:sz w:val="22"/>
          <w:szCs w:val="22"/>
        </w:rPr>
        <w:tab/>
        <w:t xml:space="preserve">        D) üst geçit</w:t>
      </w:r>
    </w:p>
    <w:p w:rsidR="008464AF" w:rsidRPr="005F36E6" w:rsidRDefault="008464AF" w:rsidP="001660EB"/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7)</w:t>
      </w:r>
      <w:r w:rsidRPr="005F36E6">
        <w:rPr>
          <w:sz w:val="22"/>
          <w:szCs w:val="22"/>
        </w:rPr>
        <w:t xml:space="preserve"> Trafik işaret ve levhalarını tanımak bizim için neden önemlidir?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A) Sınavda çıkabileceği için</w:t>
      </w:r>
      <w:r w:rsidRPr="005F36E6">
        <w:rPr>
          <w:sz w:val="22"/>
          <w:szCs w:val="22"/>
        </w:rPr>
        <w:tab/>
      </w:r>
      <w:r w:rsidRPr="005F36E6">
        <w:rPr>
          <w:sz w:val="22"/>
          <w:szCs w:val="22"/>
        </w:rPr>
        <w:tab/>
      </w:r>
      <w:r w:rsidRPr="005F36E6">
        <w:rPr>
          <w:sz w:val="22"/>
          <w:szCs w:val="22"/>
        </w:rPr>
        <w:tab/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B) Babamıza anlatabilmek için</w:t>
      </w:r>
    </w:p>
    <w:p w:rsidR="008464AF" w:rsidRPr="002E1AEE" w:rsidRDefault="008464AF" w:rsidP="00EB6682">
      <w:pPr>
        <w:rPr>
          <w:color w:val="FF0000"/>
          <w:sz w:val="22"/>
          <w:szCs w:val="22"/>
        </w:rPr>
      </w:pPr>
      <w:r w:rsidRPr="002E1AEE">
        <w:rPr>
          <w:color w:val="FF0000"/>
          <w:sz w:val="22"/>
          <w:szCs w:val="22"/>
        </w:rPr>
        <w:t>C) Trafikte güvenli bir şekilde hareket edebilmek için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D) Birisi sorduğunda söyleyebilmek için</w:t>
      </w:r>
    </w:p>
    <w:p w:rsidR="008464AF" w:rsidRPr="005F36E6" w:rsidRDefault="008464AF" w:rsidP="00EB6682">
      <w:pPr>
        <w:ind w:firstLine="708"/>
        <w:rPr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8)</w:t>
      </w:r>
      <w:r w:rsidRPr="005F36E6">
        <w:rPr>
          <w:sz w:val="22"/>
          <w:szCs w:val="22"/>
        </w:rPr>
        <w:t xml:space="preserve"> Taşıt trafiğine kapalı bir alanda aşağıdakilerden hangisini göremeyiz?</w:t>
      </w:r>
    </w:p>
    <w:p w:rsidR="008464AF" w:rsidRPr="005F36E6" w:rsidRDefault="008464AF" w:rsidP="00EB6682">
      <w:pPr>
        <w:rPr>
          <w:sz w:val="22"/>
          <w:szCs w:val="22"/>
        </w:rPr>
      </w:pPr>
      <w:r w:rsidRPr="002E1AEE">
        <w:rPr>
          <w:color w:val="FF0000"/>
          <w:sz w:val="22"/>
          <w:szCs w:val="22"/>
        </w:rPr>
        <w:t>A) minibüsü</w:t>
      </w:r>
      <w:r w:rsidRPr="005F36E6">
        <w:rPr>
          <w:sz w:val="22"/>
          <w:szCs w:val="22"/>
        </w:rPr>
        <w:tab/>
      </w:r>
      <w:r w:rsidRPr="005F36E6">
        <w:rPr>
          <w:sz w:val="22"/>
          <w:szCs w:val="22"/>
        </w:rPr>
        <w:tab/>
        <w:t>B) arkadaşımızı</w:t>
      </w:r>
      <w:r w:rsidRPr="005F36E6">
        <w:rPr>
          <w:sz w:val="22"/>
          <w:szCs w:val="22"/>
        </w:rPr>
        <w:tab/>
      </w:r>
      <w:r w:rsidRPr="005F36E6">
        <w:rPr>
          <w:sz w:val="22"/>
          <w:szCs w:val="22"/>
        </w:rPr>
        <w:tab/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C) insanları</w:t>
      </w:r>
      <w:r w:rsidRPr="005F36E6">
        <w:rPr>
          <w:sz w:val="22"/>
          <w:szCs w:val="22"/>
        </w:rPr>
        <w:tab/>
      </w:r>
      <w:r w:rsidRPr="005F36E6">
        <w:rPr>
          <w:sz w:val="22"/>
          <w:szCs w:val="22"/>
        </w:rPr>
        <w:tab/>
        <w:t>D) ağaçları</w:t>
      </w: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9)</w:t>
      </w:r>
      <w:r w:rsidRPr="005F36E6">
        <w:rPr>
          <w:sz w:val="22"/>
          <w:szCs w:val="22"/>
        </w:rPr>
        <w:t xml:space="preserve"> Aşağıdakilerden hangisi karşıya geçerken yapılma- sı gereken bir davranış </w:t>
      </w:r>
      <w:r w:rsidRPr="005F36E6">
        <w:rPr>
          <w:sz w:val="22"/>
          <w:szCs w:val="22"/>
          <w:u w:val="single"/>
        </w:rPr>
        <w:t>değildir</w:t>
      </w:r>
      <w:r w:rsidRPr="005F36E6">
        <w:rPr>
          <w:sz w:val="22"/>
          <w:szCs w:val="22"/>
        </w:rPr>
        <w:t>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A) Önce sola bakarız.</w:t>
      </w:r>
      <w:r w:rsidRPr="005F36E6">
        <w:rPr>
          <w:sz w:val="22"/>
          <w:szCs w:val="22"/>
        </w:rPr>
        <w:tab/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B) Sonra sağa bakarız.</w:t>
      </w:r>
    </w:p>
    <w:p w:rsidR="008464AF" w:rsidRPr="005F36E6" w:rsidRDefault="008464AF" w:rsidP="00EB6682">
      <w:pPr>
        <w:rPr>
          <w:sz w:val="22"/>
          <w:szCs w:val="22"/>
        </w:rPr>
      </w:pPr>
      <w:r w:rsidRPr="002E1AEE">
        <w:rPr>
          <w:color w:val="FF0000"/>
          <w:sz w:val="22"/>
          <w:szCs w:val="22"/>
        </w:rPr>
        <w:t>C) Sonra arkamıza bakarız</w:t>
      </w:r>
      <w:r w:rsidRPr="005F36E6">
        <w:rPr>
          <w:sz w:val="22"/>
          <w:szCs w:val="22"/>
        </w:rPr>
        <w:t>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D) Sonra tekrar sola bakar geçeriz .</w:t>
      </w: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10)</w:t>
      </w:r>
      <w:r w:rsidRPr="005F36E6">
        <w:rPr>
          <w:sz w:val="22"/>
          <w:szCs w:val="22"/>
        </w:rPr>
        <w:t xml:space="preserve"> Gece yürüyüşlerinde niçin yansıtıcı özelliği olan açık renkli giysiler giymeliyiz?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 xml:space="preserve">A) Güzel görünmek için.                       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B) Parlamamız için.</w:t>
      </w:r>
    </w:p>
    <w:p w:rsidR="008464AF" w:rsidRPr="002E1AEE" w:rsidRDefault="008464AF" w:rsidP="00EB6682">
      <w:pPr>
        <w:rPr>
          <w:color w:val="FF0000"/>
        </w:rPr>
      </w:pPr>
      <w:r w:rsidRPr="002E1AEE">
        <w:rPr>
          <w:color w:val="FF0000"/>
          <w:sz w:val="22"/>
          <w:szCs w:val="22"/>
        </w:rPr>
        <w:t>C) Sürücüler tarafından fark edilmek için</w:t>
      </w:r>
      <w:r w:rsidRPr="002E1AEE">
        <w:rPr>
          <w:color w:val="FF0000"/>
        </w:rPr>
        <w:t xml:space="preserve">.     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D) Araçta tanıdık varsa bizi fark etmesi için</w:t>
      </w: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11)</w:t>
      </w:r>
      <w:r w:rsidRPr="005F36E6">
        <w:rPr>
          <w:sz w:val="22"/>
          <w:szCs w:val="22"/>
        </w:rPr>
        <w:t xml:space="preserve"> Yaya resimli kırmızı ışıkla ilgili verilen bilgiler- den hangisi </w:t>
      </w:r>
      <w:r w:rsidRPr="005F36E6">
        <w:rPr>
          <w:sz w:val="22"/>
          <w:szCs w:val="22"/>
          <w:u w:val="single"/>
        </w:rPr>
        <w:t>yanlıştır</w:t>
      </w:r>
      <w:r w:rsidRPr="005F36E6">
        <w:rPr>
          <w:sz w:val="22"/>
          <w:szCs w:val="22"/>
        </w:rPr>
        <w:t>?</w:t>
      </w:r>
    </w:p>
    <w:p w:rsidR="008464AF" w:rsidRPr="002E1AEE" w:rsidRDefault="008464AF" w:rsidP="00EB6682">
      <w:pPr>
        <w:rPr>
          <w:color w:val="FF0000"/>
          <w:sz w:val="22"/>
          <w:szCs w:val="22"/>
        </w:rPr>
      </w:pPr>
      <w:r w:rsidRPr="002E1AEE">
        <w:rPr>
          <w:color w:val="FF0000"/>
          <w:sz w:val="22"/>
          <w:szCs w:val="22"/>
        </w:rPr>
        <w:t>A) Yolun araç trafiğine kapalı olduğunu belirtir.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B) Yolun yayalara kapalı olduğunu belirtir.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C) Yolun araç trafiğine açık olduğunu belirtir.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D) Hepside yanlış.</w:t>
      </w:r>
    </w:p>
    <w:p w:rsidR="008464AF" w:rsidRPr="005F36E6" w:rsidRDefault="008464AF" w:rsidP="006766A6">
      <w:pPr>
        <w:autoSpaceDE w:val="0"/>
        <w:autoSpaceDN w:val="0"/>
        <w:adjustRightInd w:val="0"/>
        <w:ind w:right="33"/>
        <w:rPr>
          <w:sz w:val="22"/>
          <w:szCs w:val="22"/>
        </w:rPr>
      </w:pPr>
      <w:r w:rsidRPr="005F36E6">
        <w:rPr>
          <w:i/>
          <w:iCs/>
          <w:sz w:val="22"/>
          <w:szCs w:val="22"/>
        </w:rPr>
        <w:t xml:space="preserve"> </w:t>
      </w:r>
      <w:r w:rsidRPr="005F36E6">
        <w:rPr>
          <w:b/>
          <w:bCs/>
          <w:sz w:val="22"/>
          <w:szCs w:val="22"/>
        </w:rPr>
        <w:t>12)</w:t>
      </w:r>
      <w:r w:rsidRPr="005F36E6">
        <w:rPr>
          <w:sz w:val="22"/>
          <w:szCs w:val="22"/>
        </w:rPr>
        <w:t xml:space="preserve"> Aşağıdakilerden hangisi yaya olarak sorumluluklarımızdan </w:t>
      </w:r>
      <w:r w:rsidRPr="005F36E6">
        <w:rPr>
          <w:sz w:val="22"/>
          <w:szCs w:val="22"/>
          <w:u w:val="single"/>
        </w:rPr>
        <w:t>değildir</w:t>
      </w:r>
      <w:r w:rsidRPr="005F36E6">
        <w:rPr>
          <w:sz w:val="22"/>
          <w:szCs w:val="22"/>
        </w:rPr>
        <w:t>?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 xml:space="preserve">A) Karşıdan karşıya geçerken yaya geçitlerini kullanmak.    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B) Yaya kaldırımlarında yürürken itişmemek.</w:t>
      </w:r>
    </w:p>
    <w:p w:rsidR="008464AF" w:rsidRPr="005F36E6" w:rsidRDefault="008464AF" w:rsidP="00EB6682">
      <w:pPr>
        <w:rPr>
          <w:b/>
          <w:bCs/>
          <w:sz w:val="22"/>
          <w:szCs w:val="22"/>
        </w:rPr>
      </w:pPr>
      <w:r w:rsidRPr="005F36E6">
        <w:rPr>
          <w:sz w:val="22"/>
          <w:szCs w:val="22"/>
        </w:rPr>
        <w:t>C) Trafik işaret levhalarına uymak.</w:t>
      </w:r>
    </w:p>
    <w:p w:rsidR="008464AF" w:rsidRPr="002E1AEE" w:rsidRDefault="008464AF" w:rsidP="00EB6682">
      <w:pPr>
        <w:rPr>
          <w:color w:val="FF0000"/>
          <w:sz w:val="22"/>
          <w:szCs w:val="22"/>
        </w:rPr>
      </w:pPr>
      <w:r w:rsidRPr="002E1AEE">
        <w:rPr>
          <w:color w:val="FF0000"/>
          <w:sz w:val="22"/>
          <w:szCs w:val="22"/>
        </w:rPr>
        <w:t xml:space="preserve">D) Trafik kurallarına uymayanları uyarmamak.      </w:t>
      </w:r>
    </w:p>
    <w:p w:rsidR="008464AF" w:rsidRPr="005F36E6" w:rsidRDefault="008464AF" w:rsidP="00EB6682">
      <w:pPr>
        <w:autoSpaceDE w:val="0"/>
        <w:autoSpaceDN w:val="0"/>
        <w:adjustRightInd w:val="0"/>
        <w:ind w:right="33"/>
        <w:rPr>
          <w:i/>
          <w:iCs/>
          <w:sz w:val="22"/>
          <w:szCs w:val="22"/>
        </w:rPr>
      </w:pPr>
    </w:p>
    <w:p w:rsidR="008464AF" w:rsidRPr="005F36E6" w:rsidRDefault="008464AF" w:rsidP="00FF72F8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13)</w:t>
      </w:r>
      <w:r w:rsidRPr="005F36E6">
        <w:rPr>
          <w:sz w:val="22"/>
          <w:szCs w:val="22"/>
        </w:rPr>
        <w:t xml:space="preserve"> Aşağıdakilerden hangisi çocukların yaya kaldırımında yürürken yapmaları gereken doğru kuraldır?</w:t>
      </w:r>
    </w:p>
    <w:p w:rsidR="008464AF" w:rsidRPr="005F36E6" w:rsidRDefault="008464AF" w:rsidP="00FF72F8">
      <w:pPr>
        <w:rPr>
          <w:sz w:val="22"/>
          <w:szCs w:val="22"/>
        </w:rPr>
      </w:pPr>
      <w:r w:rsidRPr="005F36E6">
        <w:rPr>
          <w:sz w:val="22"/>
          <w:szCs w:val="22"/>
        </w:rPr>
        <w:t>A) Büyüğünün elinden tutarak kaldırımın yola yakın tarafından yürümek.</w:t>
      </w:r>
    </w:p>
    <w:p w:rsidR="008464AF" w:rsidRPr="005F36E6" w:rsidRDefault="008464AF" w:rsidP="00FF72F8">
      <w:pPr>
        <w:rPr>
          <w:sz w:val="22"/>
          <w:szCs w:val="22"/>
        </w:rPr>
      </w:pPr>
      <w:r w:rsidRPr="005F36E6">
        <w:rPr>
          <w:sz w:val="22"/>
          <w:szCs w:val="22"/>
        </w:rPr>
        <w:t>B) Büyüğü ile yan yana kaldırımın yola yakın tarafından yürümek.</w:t>
      </w:r>
    </w:p>
    <w:p w:rsidR="008464AF" w:rsidRPr="005F36E6" w:rsidRDefault="008464AF" w:rsidP="00FF72F8">
      <w:pPr>
        <w:rPr>
          <w:sz w:val="22"/>
          <w:szCs w:val="22"/>
        </w:rPr>
      </w:pPr>
      <w:r w:rsidRPr="005F36E6">
        <w:rPr>
          <w:sz w:val="22"/>
          <w:szCs w:val="22"/>
        </w:rPr>
        <w:t>C) Büyüğünden uzak şekilde kaldırımın yola uzak tarafından yürümek.</w:t>
      </w:r>
    </w:p>
    <w:p w:rsidR="008464AF" w:rsidRPr="005F36E6" w:rsidRDefault="008464AF" w:rsidP="00FF72F8">
      <w:pPr>
        <w:rPr>
          <w:sz w:val="22"/>
          <w:szCs w:val="22"/>
        </w:rPr>
      </w:pPr>
      <w:r w:rsidRPr="002E1AEE">
        <w:rPr>
          <w:color w:val="FF0000"/>
          <w:sz w:val="22"/>
          <w:szCs w:val="22"/>
        </w:rPr>
        <w:t>D) Büyüğünün elinden tutarak kaldırımın yola uzak olan tarafından yürümek</w:t>
      </w:r>
      <w:r w:rsidRPr="005F36E6">
        <w:rPr>
          <w:sz w:val="22"/>
          <w:szCs w:val="22"/>
        </w:rPr>
        <w:t>.</w:t>
      </w: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A6584D">
      <w:pPr>
        <w:rPr>
          <w:sz w:val="22"/>
          <w:szCs w:val="22"/>
        </w:rPr>
      </w:pPr>
    </w:p>
    <w:p w:rsidR="008464AF" w:rsidRPr="005F36E6" w:rsidRDefault="008464AF" w:rsidP="00A6584D">
      <w:pPr>
        <w:rPr>
          <w:b/>
          <w:bCs/>
          <w:sz w:val="22"/>
          <w:szCs w:val="22"/>
        </w:rPr>
      </w:pPr>
      <w:r w:rsidRPr="005F36E6">
        <w:rPr>
          <w:b/>
          <w:bCs/>
          <w:sz w:val="22"/>
          <w:szCs w:val="22"/>
        </w:rPr>
        <w:t>14)</w:t>
      </w:r>
      <w:r w:rsidRPr="005F36E6">
        <w:rPr>
          <w:sz w:val="22"/>
          <w:szCs w:val="22"/>
        </w:rPr>
        <w:t xml:space="preserve"> Karşıdan karşıya en tehlikesiz geçiş şekli aşağı-dakilerden hangisidir?</w:t>
      </w:r>
    </w:p>
    <w:p w:rsidR="008464AF" w:rsidRPr="005F36E6" w:rsidRDefault="008464AF" w:rsidP="00A6584D">
      <w:pPr>
        <w:rPr>
          <w:sz w:val="22"/>
          <w:szCs w:val="22"/>
        </w:rPr>
      </w:pPr>
      <w:r w:rsidRPr="005F36E6">
        <w:rPr>
          <w:sz w:val="22"/>
          <w:szCs w:val="22"/>
        </w:rPr>
        <w:t>A) Duran bir aracın önünden geçmek.</w:t>
      </w:r>
    </w:p>
    <w:p w:rsidR="008464AF" w:rsidRPr="005F36E6" w:rsidRDefault="008464AF" w:rsidP="00A6584D">
      <w:pPr>
        <w:rPr>
          <w:sz w:val="22"/>
          <w:szCs w:val="22"/>
        </w:rPr>
      </w:pPr>
      <w:r w:rsidRPr="005F36E6">
        <w:rPr>
          <w:sz w:val="22"/>
          <w:szCs w:val="22"/>
        </w:rPr>
        <w:t>B) Duran bir aracın arkasından geçmek.</w:t>
      </w:r>
    </w:p>
    <w:p w:rsidR="008464AF" w:rsidRPr="005F36E6" w:rsidRDefault="008464AF" w:rsidP="00A6584D">
      <w:pPr>
        <w:rPr>
          <w:sz w:val="22"/>
          <w:szCs w:val="22"/>
        </w:rPr>
      </w:pPr>
      <w:r w:rsidRPr="005F36E6">
        <w:rPr>
          <w:sz w:val="22"/>
          <w:szCs w:val="22"/>
        </w:rPr>
        <w:t>C) Duran iki aracın arasından geçmek.</w:t>
      </w:r>
    </w:p>
    <w:p w:rsidR="008464AF" w:rsidRPr="002E1AEE" w:rsidRDefault="008464AF" w:rsidP="00A6584D">
      <w:pPr>
        <w:rPr>
          <w:color w:val="FF0000"/>
          <w:sz w:val="22"/>
          <w:szCs w:val="22"/>
        </w:rPr>
      </w:pPr>
      <w:r w:rsidRPr="002E1AEE">
        <w:rPr>
          <w:color w:val="FF0000"/>
          <w:sz w:val="22"/>
          <w:szCs w:val="22"/>
        </w:rPr>
        <w:t>D) Trafik ışık, işaret ve işaretçilerine uyarak yolun iki tarafına da iyice bakarak geçmek.</w:t>
      </w: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EB6682">
      <w:pPr>
        <w:rPr>
          <w:b/>
          <w:bCs/>
          <w:i/>
          <w:iCs/>
          <w:sz w:val="22"/>
          <w:szCs w:val="22"/>
        </w:rPr>
      </w:pPr>
      <w:r w:rsidRPr="005F36E6">
        <w:rPr>
          <w:sz w:val="22"/>
          <w:szCs w:val="22"/>
        </w:rPr>
        <w:t xml:space="preserve">      </w:t>
      </w:r>
      <w:r w:rsidRPr="005F36E6">
        <w:rPr>
          <w:b/>
          <w:bCs/>
          <w:i/>
          <w:iCs/>
          <w:sz w:val="22"/>
          <w:szCs w:val="22"/>
        </w:rPr>
        <w:t>I- Tekrar sola bak.</w:t>
      </w:r>
      <w:r w:rsidRPr="005F36E6">
        <w:rPr>
          <w:b/>
          <w:bCs/>
          <w:i/>
          <w:iCs/>
          <w:sz w:val="22"/>
          <w:szCs w:val="22"/>
        </w:rPr>
        <w:tab/>
        <w:t xml:space="preserve"> </w:t>
      </w:r>
    </w:p>
    <w:p w:rsidR="008464AF" w:rsidRPr="005F36E6" w:rsidRDefault="008464AF" w:rsidP="00EB6682">
      <w:pPr>
        <w:rPr>
          <w:b/>
          <w:bCs/>
          <w:i/>
          <w:iCs/>
          <w:sz w:val="22"/>
          <w:szCs w:val="22"/>
        </w:rPr>
      </w:pPr>
      <w:r w:rsidRPr="005F36E6">
        <w:rPr>
          <w:b/>
          <w:bCs/>
          <w:i/>
          <w:iCs/>
          <w:sz w:val="22"/>
          <w:szCs w:val="22"/>
        </w:rPr>
        <w:t xml:space="preserve">      II- Gelen araç yoksa karşıya geç</w:t>
      </w:r>
    </w:p>
    <w:p w:rsidR="008464AF" w:rsidRPr="005F36E6" w:rsidRDefault="008464AF" w:rsidP="00EB6682">
      <w:pPr>
        <w:rPr>
          <w:b/>
          <w:bCs/>
          <w:i/>
          <w:iCs/>
          <w:sz w:val="22"/>
          <w:szCs w:val="22"/>
        </w:rPr>
      </w:pPr>
      <w:r w:rsidRPr="005F36E6">
        <w:rPr>
          <w:b/>
          <w:bCs/>
          <w:i/>
          <w:iCs/>
          <w:sz w:val="22"/>
          <w:szCs w:val="22"/>
        </w:rPr>
        <w:t xml:space="preserve">      III-Yolun ortasında sağa bak.</w:t>
      </w:r>
    </w:p>
    <w:p w:rsidR="008464AF" w:rsidRPr="005F36E6" w:rsidRDefault="008464AF" w:rsidP="00EB6682">
      <w:pPr>
        <w:rPr>
          <w:b/>
          <w:bCs/>
          <w:i/>
          <w:iCs/>
          <w:sz w:val="22"/>
          <w:szCs w:val="22"/>
        </w:rPr>
      </w:pPr>
      <w:r w:rsidRPr="005F36E6">
        <w:rPr>
          <w:b/>
          <w:bCs/>
          <w:i/>
          <w:iCs/>
          <w:sz w:val="22"/>
          <w:szCs w:val="22"/>
        </w:rPr>
        <w:t xml:space="preserve">      IV-Sağa bak</w:t>
      </w:r>
      <w:r w:rsidRPr="005F36E6">
        <w:rPr>
          <w:b/>
          <w:bCs/>
          <w:i/>
          <w:iCs/>
          <w:sz w:val="22"/>
          <w:szCs w:val="22"/>
        </w:rPr>
        <w:tab/>
      </w:r>
      <w:r w:rsidRPr="005F36E6">
        <w:rPr>
          <w:b/>
          <w:bCs/>
          <w:i/>
          <w:iCs/>
          <w:sz w:val="22"/>
          <w:szCs w:val="22"/>
        </w:rPr>
        <w:tab/>
      </w:r>
    </w:p>
    <w:p w:rsidR="008464AF" w:rsidRPr="005F36E6" w:rsidRDefault="008464AF" w:rsidP="00EB6682">
      <w:pPr>
        <w:rPr>
          <w:b/>
          <w:bCs/>
          <w:i/>
          <w:iCs/>
          <w:sz w:val="22"/>
          <w:szCs w:val="22"/>
        </w:rPr>
      </w:pPr>
      <w:r w:rsidRPr="005F36E6">
        <w:rPr>
          <w:b/>
          <w:bCs/>
          <w:i/>
          <w:iCs/>
          <w:sz w:val="22"/>
          <w:szCs w:val="22"/>
        </w:rPr>
        <w:t xml:space="preserve">      V-Gelen araç yoksa yolun ortasına kadar yürü</w:t>
      </w:r>
    </w:p>
    <w:p w:rsidR="008464AF" w:rsidRPr="005F36E6" w:rsidRDefault="008464AF" w:rsidP="00EB6682">
      <w:pPr>
        <w:rPr>
          <w:b/>
          <w:bCs/>
          <w:i/>
          <w:iCs/>
          <w:sz w:val="22"/>
          <w:szCs w:val="22"/>
        </w:rPr>
      </w:pPr>
      <w:r w:rsidRPr="005F36E6">
        <w:rPr>
          <w:b/>
          <w:bCs/>
          <w:i/>
          <w:iCs/>
          <w:sz w:val="22"/>
          <w:szCs w:val="22"/>
        </w:rPr>
        <w:t xml:space="preserve">      VI- Sola bak.</w:t>
      </w:r>
      <w:r w:rsidRPr="005F36E6">
        <w:rPr>
          <w:b/>
          <w:bCs/>
          <w:i/>
          <w:iCs/>
          <w:sz w:val="22"/>
          <w:szCs w:val="22"/>
        </w:rPr>
        <w:tab/>
      </w:r>
    </w:p>
    <w:p w:rsidR="008464AF" w:rsidRPr="005F36E6" w:rsidRDefault="008464AF" w:rsidP="00EB6682">
      <w:pPr>
        <w:rPr>
          <w:b/>
          <w:bCs/>
          <w:i/>
          <w:iCs/>
          <w:sz w:val="22"/>
          <w:szCs w:val="22"/>
        </w:rPr>
      </w:pPr>
      <w:r w:rsidRPr="005F36E6">
        <w:rPr>
          <w:b/>
          <w:bCs/>
          <w:i/>
          <w:iCs/>
          <w:sz w:val="22"/>
          <w:szCs w:val="22"/>
        </w:rPr>
        <w:t xml:space="preserve">      VII- Kaldırımda dur.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b/>
          <w:bCs/>
          <w:sz w:val="22"/>
          <w:szCs w:val="22"/>
        </w:rPr>
        <w:t>15)</w:t>
      </w:r>
      <w:r w:rsidRPr="005F36E6">
        <w:rPr>
          <w:sz w:val="22"/>
          <w:szCs w:val="22"/>
        </w:rPr>
        <w:t xml:space="preserve"> Aşağıdakilerden hangisi yukarıda verilen güvenli geçiş kuralının uygulanmasındaki doğru sıralamadır?</w:t>
      </w:r>
    </w:p>
    <w:p w:rsidR="008464AF" w:rsidRPr="005F36E6" w:rsidRDefault="008464AF" w:rsidP="00EB6682">
      <w:pPr>
        <w:rPr>
          <w:sz w:val="22"/>
          <w:szCs w:val="22"/>
        </w:rPr>
      </w:pPr>
      <w:r w:rsidRPr="002E1AEE">
        <w:rPr>
          <w:color w:val="FF0000"/>
          <w:sz w:val="22"/>
          <w:szCs w:val="22"/>
        </w:rPr>
        <w:t>A) VII-VI-IV-I-V-III-II</w:t>
      </w:r>
      <w:r w:rsidRPr="005F36E6">
        <w:rPr>
          <w:sz w:val="22"/>
          <w:szCs w:val="22"/>
        </w:rPr>
        <w:t xml:space="preserve">  </w:t>
      </w:r>
      <w:r w:rsidRPr="005F36E6">
        <w:rPr>
          <w:sz w:val="18"/>
          <w:szCs w:val="18"/>
        </w:rPr>
        <w:t xml:space="preserve">        </w:t>
      </w:r>
      <w:r w:rsidRPr="005F36E6">
        <w:rPr>
          <w:sz w:val="22"/>
          <w:szCs w:val="22"/>
        </w:rPr>
        <w:t>B) VII-II-IV-III-I-V-VI</w:t>
      </w:r>
    </w:p>
    <w:p w:rsidR="008464AF" w:rsidRPr="005F36E6" w:rsidRDefault="008464AF" w:rsidP="00EB6682">
      <w:pPr>
        <w:rPr>
          <w:sz w:val="22"/>
          <w:szCs w:val="22"/>
        </w:rPr>
      </w:pPr>
      <w:r w:rsidRPr="005F36E6">
        <w:rPr>
          <w:sz w:val="22"/>
          <w:szCs w:val="22"/>
        </w:rPr>
        <w:t>C) II-I-IV-VI-V-III-VI</w:t>
      </w:r>
      <w:r w:rsidRPr="005F36E6">
        <w:rPr>
          <w:sz w:val="22"/>
          <w:szCs w:val="22"/>
        </w:rPr>
        <w:tab/>
        <w:t xml:space="preserve">        D) VII-IV-VI-I-V-III-II</w:t>
      </w: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</w:pPr>
    </w:p>
    <w:p w:rsidR="008464AF" w:rsidRPr="005F36E6" w:rsidRDefault="008464AF" w:rsidP="00EB6682">
      <w:pPr>
        <w:rPr>
          <w:sz w:val="22"/>
          <w:szCs w:val="22"/>
        </w:rPr>
        <w:sectPr w:rsidR="008464AF" w:rsidRPr="005F36E6" w:rsidSect="00E44D77">
          <w:type w:val="continuous"/>
          <w:pgSz w:w="11906" w:h="16838"/>
          <w:pgMar w:top="720" w:right="851" w:bottom="720" w:left="851" w:header="709" w:footer="709" w:gutter="0"/>
          <w:cols w:num="2" w:sep="1" w:space="709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344"/>
      </w:tblGrid>
      <w:tr w:rsidR="008464AF" w:rsidRPr="005F36E6">
        <w:tc>
          <w:tcPr>
            <w:tcW w:w="10344" w:type="dxa"/>
          </w:tcPr>
          <w:p w:rsidR="008464AF" w:rsidRPr="00A73D4D" w:rsidRDefault="008464AF" w:rsidP="00A73D4D">
            <w:pPr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</w:pPr>
            <w:r w:rsidRPr="00A73D4D">
              <w:rPr>
                <w:rFonts w:ascii="Comic Sans MS" w:hAnsi="Comic Sans MS" w:cs="Comic Sans MS"/>
                <w:b/>
                <w:bCs/>
                <w:i/>
                <w:iCs/>
                <w:sz w:val="22"/>
                <w:szCs w:val="22"/>
              </w:rPr>
              <w:t>ışıklı işaret cihazı-alt geçit-yaya kaldırımı-taşıt-mecburi yaya yolu-trafik polisi-üst geçit-yaya giremez-yaya geçidi-banket</w:t>
            </w:r>
          </w:p>
        </w:tc>
      </w:tr>
    </w:tbl>
    <w:p w:rsidR="008464AF" w:rsidRPr="005F36E6" w:rsidRDefault="008464AF" w:rsidP="001660EB">
      <w:pPr>
        <w:sectPr w:rsidR="008464AF" w:rsidRPr="005F36E6" w:rsidSect="007647E4">
          <w:type w:val="continuous"/>
          <w:pgSz w:w="11906" w:h="16838"/>
          <w:pgMar w:top="720" w:right="851" w:bottom="720" w:left="851" w:header="709" w:footer="709" w:gutter="0"/>
          <w:cols w:sep="1" w:space="709"/>
          <w:docGrid w:linePitch="360"/>
        </w:sectPr>
      </w:pPr>
      <w:r w:rsidRPr="005F36E6">
        <w:rPr>
          <w:rFonts w:ascii="Comic Sans MS" w:hAnsi="Comic Sans MS" w:cs="Comic Sans MS"/>
          <w:b/>
          <w:bCs/>
        </w:rPr>
        <w:t xml:space="preserve">16) Yukarıda trafik unsurlarından bazılarının isimleri verilmiştir. Aşağıdaki resimlerin altına uygun olan trafik unsurunun ismini yazınız. </w:t>
      </w:r>
      <w:r w:rsidRPr="005F36E6">
        <w:rPr>
          <w:b/>
          <w:bCs/>
          <w:sz w:val="18"/>
          <w:szCs w:val="18"/>
        </w:rPr>
        <w:t>(20puan)</w:t>
      </w:r>
      <w:r w:rsidRPr="005F36E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8464AF" w:rsidRPr="005F36E6" w:rsidRDefault="008464AF" w:rsidP="001660EB">
      <w:r w:rsidRPr="003E472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http://img370.imageshack.us/img370/7925/img2159copy0uy.jpg" style="width:133.5pt;height:99.75pt;visibility:visible">
            <v:imagedata r:id="rId4" o:title="" blacklevel="7209f" grayscale="t"/>
          </v:shape>
        </w:pict>
      </w:r>
      <w:r w:rsidRPr="005F36E6">
        <w:t xml:space="preserve">     </w:t>
      </w:r>
      <w:hyperlink r:id="rId5" w:history="1">
        <w:r w:rsidRPr="003E4724">
          <w:rPr>
            <w:noProof/>
          </w:rPr>
          <w:pict>
            <v:shape id="Resim 26" o:spid="_x0000_i1026" type="#_x0000_t75" alt="Tam boyutlu görseli göster" href="http://upload.wikimedia.org/wikipedia/commons/thumb/8/8a/Gehweg.jpg/180px-Gehweg.j" style="width:120.75pt;height:117.75pt;visibility:visible" o:button="t">
              <v:fill o:detectmouseclick="t"/>
              <v:imagedata r:id="rId6" o:title="" blacklevel="7209f" grayscale="t"/>
            </v:shape>
          </w:pict>
        </w:r>
      </w:hyperlink>
      <w:r w:rsidRPr="005F36E6">
        <w:t xml:space="preserve">     </w:t>
      </w:r>
      <w:r w:rsidRPr="003E4724">
        <w:rPr>
          <w:noProof/>
        </w:rPr>
        <w:pict>
          <v:shape id="Resim 5" o:spid="_x0000_i1027" type="#_x0000_t75" alt="http://www.ozgurkocaeli.com.tr/images/news/n22000/n21855/detail/Ust_gecit_tekrar_acildi.jpg" style="width:147pt;height:123.75pt;visibility:visible">
            <v:imagedata r:id="rId7" o:title="" blacklevel="7209f" grayscale="t"/>
          </v:shape>
        </w:pict>
      </w:r>
      <w:r w:rsidRPr="005F36E6">
        <w:t xml:space="preserve">    </w:t>
      </w:r>
      <w:hyperlink r:id="rId8" w:history="1">
        <w:r w:rsidRPr="003E4724">
          <w:rPr>
            <w:noProof/>
          </w:rPr>
          <w:pict>
            <v:shape id="Resim 20" o:spid="_x0000_i1028" type="#_x0000_t75" alt="Tam boyutlu görseli göster" href="http://www.eburhan.com/wp-content/ekler/81/trafik-lambasi.p" style="width:64.5pt;height:114pt;visibility:visible" o:button="t">
              <v:fill o:detectmouseclick="t"/>
              <v:imagedata r:id="rId9" o:title="" blacklevel="7864f" grayscale="t"/>
            </v:shape>
          </w:pict>
        </w:r>
      </w:hyperlink>
    </w:p>
    <w:p w:rsidR="008464AF" w:rsidRPr="005F36E6" w:rsidRDefault="008464AF" w:rsidP="00763DC6">
      <w:pPr>
        <w:tabs>
          <w:tab w:val="left" w:pos="8730"/>
        </w:tabs>
      </w:pPr>
      <w:r w:rsidRPr="005F36E6">
        <w:tab/>
        <w:t xml:space="preserve">  </w:t>
      </w:r>
    </w:p>
    <w:p w:rsidR="008464AF" w:rsidRPr="002E1AEE" w:rsidRDefault="008464AF" w:rsidP="007647E4">
      <w:pPr>
        <w:tabs>
          <w:tab w:val="left" w:pos="5685"/>
        </w:tabs>
        <w:rPr>
          <w:color w:val="FF0000"/>
        </w:rPr>
      </w:pPr>
      <w:r w:rsidRPr="002E1AEE">
        <w:rPr>
          <w:color w:val="FF0000"/>
          <w:sz w:val="22"/>
          <w:szCs w:val="22"/>
        </w:rPr>
        <w:t>......banket..........................</w:t>
      </w:r>
      <w:r w:rsidRPr="005F36E6">
        <w:t xml:space="preserve">     </w:t>
      </w:r>
      <w:r>
        <w:t xml:space="preserve">       </w:t>
      </w:r>
      <w:r w:rsidRPr="005F36E6">
        <w:t>.....</w:t>
      </w:r>
      <w:r w:rsidRPr="002E1AEE">
        <w:rPr>
          <w:color w:val="FF0000"/>
          <w:sz w:val="22"/>
          <w:szCs w:val="22"/>
        </w:rPr>
        <w:t>yaya kaldırımı</w:t>
      </w:r>
      <w:r w:rsidRPr="005F36E6">
        <w:t>...............</w:t>
      </w:r>
      <w:r w:rsidRPr="005F36E6">
        <w:tab/>
        <w:t xml:space="preserve">   </w:t>
      </w:r>
      <w:r>
        <w:t xml:space="preserve">          </w:t>
      </w:r>
      <w:r w:rsidRPr="002E1AEE">
        <w:rPr>
          <w:sz w:val="22"/>
          <w:szCs w:val="22"/>
        </w:rPr>
        <w:t>.....</w:t>
      </w:r>
      <w:r w:rsidRPr="002E1AEE">
        <w:rPr>
          <w:color w:val="FF0000"/>
          <w:sz w:val="22"/>
          <w:szCs w:val="22"/>
        </w:rPr>
        <w:t>üst geçit..........             ışıklı işaret çihazı</w:t>
      </w:r>
    </w:p>
    <w:p w:rsidR="008464AF" w:rsidRPr="002E1AEE" w:rsidRDefault="008464AF" w:rsidP="007647E4">
      <w:pPr>
        <w:rPr>
          <w:color w:val="FF0000"/>
        </w:rPr>
      </w:pPr>
    </w:p>
    <w:p w:rsidR="008464AF" w:rsidRPr="002E1AEE" w:rsidRDefault="008464AF" w:rsidP="007647E4"/>
    <w:p w:rsidR="008464AF" w:rsidRPr="002E1AEE" w:rsidRDefault="008464AF" w:rsidP="007647E4">
      <w:hyperlink r:id="rId10" w:history="1">
        <w:r w:rsidRPr="003E4724">
          <w:rPr>
            <w:noProof/>
          </w:rPr>
          <w:pict>
            <v:shape id="Resim 23" o:spid="_x0000_i1029" type="#_x0000_t75" alt="Tam boyutlu görseli göster" href="http://www.ozgurkocaeli.com.tr/images/news/n15000/n14844/detail/Bir_Alt_Gecit_Kaldi_O_da_Mikrop_Yuvasi.j" style="width:132.75pt;height:117pt;visibility:visible" o:button="t">
              <v:fill o:detectmouseclick="t"/>
              <v:imagedata r:id="rId11" o:title="" blacklevel="6554f" grayscale="t"/>
            </v:shape>
          </w:pict>
        </w:r>
      </w:hyperlink>
      <w:r w:rsidRPr="002E1AEE">
        <w:t xml:space="preserve">       </w:t>
      </w:r>
      <w:hyperlink r:id="rId12" w:history="1">
        <w:r w:rsidRPr="003E4724">
          <w:rPr>
            <w:noProof/>
          </w:rPr>
          <w:pict>
            <v:shape id="Resim 8" o:spid="_x0000_i1030" type="#_x0000_t75" alt="Tam boyutlu görseli göster" href="http://img187.imageshack.us/img187/5783/faixaoc9.j" style="width:126.75pt;height:117pt;visibility:visible" o:button="t">
              <v:fill o:detectmouseclick="t"/>
              <v:imagedata r:id="rId13" o:title="" blacklevel="10486f" grayscale="t"/>
            </v:shape>
          </w:pict>
        </w:r>
      </w:hyperlink>
      <w:r w:rsidRPr="002E1AEE">
        <w:t xml:space="preserve">       </w:t>
      </w:r>
      <w:r w:rsidRPr="003E4724">
        <w:rPr>
          <w:noProof/>
        </w:rPr>
        <w:pict>
          <v:shape id="_x0000_i1031" type="#_x0000_t75" style="width:105.75pt;height:107.25pt;visibility:visible">
            <v:imagedata r:id="rId14" o:title="" blacklevel="4588f" grayscale="t"/>
          </v:shape>
        </w:pict>
      </w:r>
      <w:r w:rsidRPr="002E1AEE">
        <w:t xml:space="preserve">    </w:t>
      </w:r>
      <w:r w:rsidRPr="003E4724">
        <w:rPr>
          <w:noProof/>
        </w:rPr>
        <w:pict>
          <v:shape id="Resim 3" o:spid="_x0000_i1032" type="#_x0000_t75" alt="images4" style="width:86.25pt;height:117.75pt;visibility:visible">
            <v:imagedata r:id="rId15" o:title="" croptop="5747f" blacklevel="6554f" grayscale="t"/>
          </v:shape>
        </w:pict>
      </w:r>
    </w:p>
    <w:p w:rsidR="008464AF" w:rsidRPr="002E1AEE" w:rsidRDefault="008464AF" w:rsidP="007647E4"/>
    <w:p w:rsidR="008464AF" w:rsidRPr="002E1AEE" w:rsidRDefault="008464AF" w:rsidP="00763DC6">
      <w:pPr>
        <w:tabs>
          <w:tab w:val="left" w:pos="3210"/>
          <w:tab w:val="left" w:pos="6150"/>
          <w:tab w:val="left" w:pos="8670"/>
        </w:tabs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                </w:t>
      </w:r>
      <w:r w:rsidRPr="002E1AEE">
        <w:rPr>
          <w:color w:val="FF0000"/>
          <w:sz w:val="22"/>
          <w:szCs w:val="22"/>
        </w:rPr>
        <w:t>....alt geçit..........</w:t>
      </w:r>
      <w:r w:rsidRPr="002E1AEE"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 xml:space="preserve">      </w:t>
      </w:r>
      <w:r w:rsidRPr="002E1AEE">
        <w:rPr>
          <w:color w:val="FF0000"/>
          <w:sz w:val="22"/>
          <w:szCs w:val="22"/>
        </w:rPr>
        <w:t>...yaya geçidi...</w:t>
      </w:r>
      <w:r w:rsidRPr="002E1AEE"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 xml:space="preserve">           </w:t>
      </w:r>
      <w:r w:rsidRPr="002E1AEE">
        <w:rPr>
          <w:color w:val="FF0000"/>
          <w:sz w:val="22"/>
          <w:szCs w:val="22"/>
        </w:rPr>
        <w:t>....taşıt......</w:t>
      </w:r>
      <w:r>
        <w:rPr>
          <w:color w:val="FF0000"/>
          <w:sz w:val="22"/>
          <w:szCs w:val="22"/>
        </w:rPr>
        <w:t xml:space="preserve">               </w:t>
      </w:r>
      <w:r w:rsidRPr="002E1AEE">
        <w:rPr>
          <w:color w:val="FF0000"/>
          <w:sz w:val="22"/>
          <w:szCs w:val="22"/>
        </w:rPr>
        <w:t xml:space="preserve">  </w:t>
      </w:r>
      <w:r>
        <w:rPr>
          <w:color w:val="FF0000"/>
          <w:sz w:val="22"/>
          <w:szCs w:val="22"/>
        </w:rPr>
        <w:t xml:space="preserve">   </w:t>
      </w:r>
      <w:r w:rsidRPr="002E1AEE">
        <w:rPr>
          <w:color w:val="FF0000"/>
          <w:sz w:val="22"/>
          <w:szCs w:val="22"/>
        </w:rPr>
        <w:t xml:space="preserve">  trafik polisi..</w:t>
      </w:r>
      <w:r>
        <w:rPr>
          <w:color w:val="FF0000"/>
          <w:sz w:val="22"/>
          <w:szCs w:val="22"/>
        </w:rPr>
        <w:t xml:space="preserve">   </w:t>
      </w:r>
    </w:p>
    <w:p w:rsidR="008464AF" w:rsidRPr="002E1AEE" w:rsidRDefault="008464AF" w:rsidP="00763DC6">
      <w:pPr>
        <w:tabs>
          <w:tab w:val="left" w:pos="3210"/>
          <w:tab w:val="left" w:pos="6150"/>
          <w:tab w:val="left" w:pos="8670"/>
        </w:tabs>
        <w:rPr>
          <w:color w:val="FF0000"/>
        </w:rPr>
      </w:pPr>
    </w:p>
    <w:p w:rsidR="008464AF" w:rsidRDefault="008464AF" w:rsidP="005F36E6">
      <w:pPr>
        <w:tabs>
          <w:tab w:val="left" w:pos="3210"/>
          <w:tab w:val="left" w:pos="6150"/>
          <w:tab w:val="left" w:pos="8670"/>
        </w:tabs>
        <w:jc w:val="center"/>
      </w:pPr>
      <w:r w:rsidRPr="005F36E6">
        <w:rPr>
          <w:rFonts w:ascii="Comic Sans MS" w:hAnsi="Comic Sans MS" w:cs="Comic Sans MS"/>
          <w:sz w:val="24"/>
          <w:szCs w:val="24"/>
        </w:rPr>
        <w:t>B A Ş A R I L A R</w:t>
      </w:r>
    </w:p>
    <w:p w:rsidR="008464AF" w:rsidRPr="005F36E6" w:rsidRDefault="008464AF" w:rsidP="005F36E6">
      <w:pPr>
        <w:tabs>
          <w:tab w:val="left" w:pos="7740"/>
        </w:tabs>
        <w:rPr>
          <w:rFonts w:ascii="Comic Sans MS" w:hAnsi="Comic Sans MS" w:cs="Comic Sans MS"/>
        </w:rPr>
      </w:pPr>
      <w:r>
        <w:rPr>
          <w:noProof/>
        </w:rPr>
        <w:pict>
          <v:shape id="Resim 42" o:spid="_x0000_s1026" type="#_x0000_t75" alt="http://www.bahcelisurucu.com/images/trafiklevhalari/tt2.gif" style="position:absolute;margin-left:226.7pt;margin-top:3.95pt;width:57.75pt;height:54.75pt;z-index:251658240;visibility:visible">
            <v:imagedata r:id="rId16" r:href="rId17" gain="57672f" blacklevel="13107f" grayscale="t"/>
            <w10:wrap type="square"/>
          </v:shape>
        </w:pict>
      </w:r>
      <w:r>
        <w:rPr>
          <w:rFonts w:ascii="Comic Sans MS" w:hAnsi="Comic Sans MS" w:cs="Comic Sans MS"/>
          <w:b/>
          <w:bCs/>
          <w:i/>
          <w:iCs/>
        </w:rPr>
        <w:t xml:space="preserve">                                               **</w:t>
      </w:r>
      <w:r w:rsidRPr="005F36E6">
        <w:rPr>
          <w:rFonts w:ascii="Comic Sans MS" w:hAnsi="Comic Sans MS" w:cs="Comic Sans MS"/>
          <w:b/>
          <w:bCs/>
          <w:i/>
          <w:iCs/>
        </w:rPr>
        <w:t>Sınav bitti cevaplarınızı kontrol ediniz.</w:t>
      </w:r>
      <w:r w:rsidRPr="005F36E6">
        <w:rPr>
          <w:rFonts w:ascii="Comic Sans MS" w:hAnsi="Comic Sans MS" w:cs="Comic Sans MS"/>
          <w:b/>
          <w:bCs/>
          <w:i/>
          <w:iCs/>
        </w:rPr>
        <w:br w:type="textWrapping" w:clear="all"/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</w:t>
      </w:r>
      <w:r w:rsidRPr="005F36E6">
        <w:rPr>
          <w:rFonts w:ascii="Comic Sans MS" w:hAnsi="Comic Sans MS" w:cs="Comic Sans MS"/>
        </w:rPr>
        <w:t xml:space="preserve">   </w:t>
      </w:r>
    </w:p>
    <w:p w:rsidR="008464AF" w:rsidRDefault="008464AF" w:rsidP="001D2C00">
      <w:pPr>
        <w:pStyle w:val="Header"/>
        <w:jc w:val="center"/>
        <w:rPr>
          <w:color w:val="FF0000"/>
        </w:rPr>
      </w:pPr>
      <w:hyperlink r:id="rId18" w:history="1">
        <w:r>
          <w:rPr>
            <w:rStyle w:val="Hyperlink"/>
            <w:color w:val="FF0000"/>
          </w:rPr>
          <w:t>www.sorubak.com</w:t>
        </w:r>
      </w:hyperlink>
    </w:p>
    <w:p w:rsidR="008464AF" w:rsidRDefault="008464AF" w:rsidP="001D2C00">
      <w:pPr>
        <w:pStyle w:val="Header"/>
        <w:jc w:val="center"/>
        <w:rPr>
          <w:color w:val="FF0000"/>
        </w:rPr>
      </w:pPr>
      <w:r>
        <w:rPr>
          <w:color w:val="FF0000"/>
        </w:rPr>
        <w:t>Üye Olmadan dosya indirme keyfi</w:t>
      </w:r>
    </w:p>
    <w:p w:rsidR="008464AF" w:rsidRDefault="008464AF" w:rsidP="00E415BE">
      <w:pPr>
        <w:tabs>
          <w:tab w:val="left" w:pos="3210"/>
          <w:tab w:val="left" w:pos="6150"/>
          <w:tab w:val="left" w:pos="8670"/>
        </w:tabs>
      </w:pPr>
    </w:p>
    <w:sectPr w:rsidR="008464AF" w:rsidSect="007647E4">
      <w:type w:val="continuous"/>
      <w:pgSz w:w="11906" w:h="16838"/>
      <w:pgMar w:top="720" w:right="851" w:bottom="720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0EB"/>
    <w:rsid w:val="000F632C"/>
    <w:rsid w:val="00136E7C"/>
    <w:rsid w:val="001604C8"/>
    <w:rsid w:val="001660EB"/>
    <w:rsid w:val="001D2C00"/>
    <w:rsid w:val="00237729"/>
    <w:rsid w:val="002800CD"/>
    <w:rsid w:val="002E1AEE"/>
    <w:rsid w:val="002E5333"/>
    <w:rsid w:val="00311546"/>
    <w:rsid w:val="00334949"/>
    <w:rsid w:val="00367D66"/>
    <w:rsid w:val="003C349F"/>
    <w:rsid w:val="003E4724"/>
    <w:rsid w:val="004F557B"/>
    <w:rsid w:val="00596A4D"/>
    <w:rsid w:val="005F36E6"/>
    <w:rsid w:val="006211C4"/>
    <w:rsid w:val="006766A6"/>
    <w:rsid w:val="00696FA7"/>
    <w:rsid w:val="007426D1"/>
    <w:rsid w:val="00763DC6"/>
    <w:rsid w:val="007647E4"/>
    <w:rsid w:val="00787A8E"/>
    <w:rsid w:val="008402AC"/>
    <w:rsid w:val="008464AF"/>
    <w:rsid w:val="008C6B5F"/>
    <w:rsid w:val="008D61AA"/>
    <w:rsid w:val="009015A3"/>
    <w:rsid w:val="00991F69"/>
    <w:rsid w:val="00A525E2"/>
    <w:rsid w:val="00A6584D"/>
    <w:rsid w:val="00A73D4D"/>
    <w:rsid w:val="00AE2E42"/>
    <w:rsid w:val="00B107A4"/>
    <w:rsid w:val="00C5427C"/>
    <w:rsid w:val="00C945CA"/>
    <w:rsid w:val="00CB3304"/>
    <w:rsid w:val="00D83B4B"/>
    <w:rsid w:val="00E25964"/>
    <w:rsid w:val="00E415BE"/>
    <w:rsid w:val="00E44D77"/>
    <w:rsid w:val="00EB6682"/>
    <w:rsid w:val="00F25AC1"/>
    <w:rsid w:val="00F65C05"/>
    <w:rsid w:val="00FF7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0E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60E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64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47E4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1D2C0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D2C00"/>
    <w:pPr>
      <w:tabs>
        <w:tab w:val="center" w:pos="4536"/>
        <w:tab w:val="right" w:pos="9072"/>
      </w:tabs>
    </w:pPr>
    <w:rPr>
      <w:rFonts w:eastAsia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407E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6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urhan.com/wp-content/ekler/81/trafik-lambasi.png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img187.imageshack.us/img187/5783/faixaoc9.jpg" TargetMode="External"/><Relationship Id="rId17" Type="http://schemas.openxmlformats.org/officeDocument/2006/relationships/image" Target="http://www.bahcelisurucu.com/images/trafiklevhalari/tt2.g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hyperlink" Target="http://upload.wikimedia.org/wikipedia/commons/thumb/8/8a/Gehweg.jpg/180px-Gehweg.jpg" TargetMode="External"/><Relationship Id="rId15" Type="http://schemas.openxmlformats.org/officeDocument/2006/relationships/image" Target="media/image8.jpeg"/><Relationship Id="rId10" Type="http://schemas.openxmlformats.org/officeDocument/2006/relationships/hyperlink" Target="http://www.ozgurkocaeli.com.tr/images/news/n15000/n14844/detail/Bir_Alt_Gecit_Kaldi_O_da_Mikrop_Yuvasi.jpg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3</Pages>
  <Words>998</Words>
  <Characters>5694</Characters>
  <Application>Microsoft Office Outlook</Application>
  <DocSecurity>0</DocSecurity>
  <Lines>0</Lines>
  <Paragraphs>0</Paragraphs>
  <ScaleCrop>false</ScaleCrop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/>
  <dc:description>Dersimiz.Com</dc:description>
  <cp:lastModifiedBy>edanurbirsen</cp:lastModifiedBy>
  <cp:revision>23</cp:revision>
  <cp:lastPrinted>2008-12-23T22:40:00Z</cp:lastPrinted>
  <dcterms:created xsi:type="dcterms:W3CDTF">2008-12-22T22:16:00Z</dcterms:created>
  <dcterms:modified xsi:type="dcterms:W3CDTF">2009-01-24T14:36:00Z</dcterms:modified>
  <cp:category>Dersimiz.Com</cp:category>
</cp:coreProperties>
</file>