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C01" w:rsidRPr="000A6C6F" w:rsidRDefault="002A1C01" w:rsidP="005D08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 SOYADI</w:t>
      </w:r>
      <w:r w:rsidRPr="000A6C6F">
        <w:rPr>
          <w:rFonts w:ascii="Times New Roman" w:hAnsi="Times New Roman" w:cs="Times New Roman"/>
          <w:sz w:val="24"/>
          <w:szCs w:val="24"/>
        </w:rPr>
        <w:t xml:space="preserve">:………………………………………………………………..                                       15.01.2009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2A1C01" w:rsidRPr="000A6C6F" w:rsidRDefault="002A1C01" w:rsidP="005D08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Sınıfı /No</w:t>
      </w:r>
      <w:r w:rsidRPr="000A6C6F">
        <w:rPr>
          <w:rFonts w:ascii="Times New Roman" w:hAnsi="Times New Roman" w:cs="Times New Roman"/>
          <w:sz w:val="24"/>
          <w:szCs w:val="24"/>
        </w:rPr>
        <w:t>:………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A6C6F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………   </w:t>
      </w:r>
      <w:hyperlink r:id="rId7" w:history="1">
        <w:r w:rsidRPr="001C0128">
          <w:rPr>
            <w:rStyle w:val="Hyperlink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C01" w:rsidRPr="00523472" w:rsidRDefault="002A1C01" w:rsidP="00DF05A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CUMHURİYET</w:t>
      </w:r>
      <w:r w:rsidRPr="00523472">
        <w:rPr>
          <w:rFonts w:ascii="Times New Roman" w:hAnsi="Times New Roman" w:cs="Times New Roman"/>
          <w:b/>
          <w:bCs/>
          <w:sz w:val="24"/>
          <w:szCs w:val="24"/>
        </w:rPr>
        <w:t xml:space="preserve"> İ.Ö.O </w:t>
      </w:r>
      <w:r>
        <w:rPr>
          <w:rFonts w:ascii="Times New Roman" w:hAnsi="Times New Roman" w:cs="Times New Roman"/>
          <w:b/>
          <w:bCs/>
          <w:sz w:val="24"/>
          <w:szCs w:val="24"/>
        </w:rPr>
        <w:t>2008-2009 EĞİTİM ÖĞRETİM YILI 4. SINIFLAR</w:t>
      </w:r>
    </w:p>
    <w:p w:rsidR="002A1C01" w:rsidRPr="00523472" w:rsidRDefault="002A1C01" w:rsidP="00DF05A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3472">
        <w:rPr>
          <w:rFonts w:ascii="Times New Roman" w:hAnsi="Times New Roman" w:cs="Times New Roman"/>
          <w:b/>
          <w:bCs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ATEMATİK DERSİ 1.DÖNEM 3. </w:t>
      </w:r>
      <w:r w:rsidRPr="00523472">
        <w:rPr>
          <w:rFonts w:ascii="Times New Roman" w:hAnsi="Times New Roman" w:cs="Times New Roman"/>
          <w:b/>
          <w:bCs/>
          <w:sz w:val="24"/>
          <w:szCs w:val="24"/>
        </w:rPr>
        <w:t>SINAV SORULARI</w:t>
      </w:r>
    </w:p>
    <w:p w:rsidR="002A1C01" w:rsidRPr="00467FD7" w:rsidRDefault="002A1C01" w:rsidP="00F60729">
      <w:pPr>
        <w:pStyle w:val="ListParagraph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0A6C6F">
        <w:rPr>
          <w:rFonts w:ascii="Times New Roman" w:hAnsi="Times New Roman" w:cs="Times New Roman"/>
          <w:b/>
          <w:bCs/>
          <w:sz w:val="24"/>
          <w:szCs w:val="24"/>
        </w:rPr>
        <w:t>1-</w:t>
      </w:r>
      <w:r w:rsidRPr="000A6C6F">
        <w:rPr>
          <w:rFonts w:ascii="Times New Roman" w:hAnsi="Times New Roman" w:cs="Times New Roman"/>
          <w:sz w:val="24"/>
          <w:szCs w:val="24"/>
        </w:rPr>
        <w:t xml:space="preserve"> </w:t>
      </w:r>
      <w:r w:rsidRPr="00467FD7">
        <w:rPr>
          <w:rFonts w:ascii="Times New Roman" w:hAnsi="Times New Roman" w:cs="Times New Roman"/>
          <w:b/>
          <w:bCs/>
          <w:sz w:val="24"/>
          <w:szCs w:val="24"/>
        </w:rPr>
        <w:t>Aşağıda verilen sayıları çözümleyiniz ,çözümlemeleri verilm</w:t>
      </w:r>
      <w:r>
        <w:rPr>
          <w:rFonts w:ascii="Times New Roman" w:hAnsi="Times New Roman" w:cs="Times New Roman"/>
          <w:b/>
          <w:bCs/>
          <w:sz w:val="24"/>
          <w:szCs w:val="24"/>
        </w:rPr>
        <w:t>iş sayıları yazınız.( 2x5=10 P</w:t>
      </w:r>
      <w:r w:rsidRPr="00467FD7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2A1C01" w:rsidRPr="000A6C6F" w:rsidRDefault="002A1C01" w:rsidP="00E926F8">
      <w:pPr>
        <w:pStyle w:val="ListParagraph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A)876 </w:t>
      </w:r>
      <w:r w:rsidRPr="000A6C6F">
        <w:rPr>
          <w:rFonts w:ascii="Times New Roman" w:hAnsi="Times New Roman" w:cs="Times New Roman"/>
          <w:sz w:val="24"/>
          <w:szCs w:val="24"/>
        </w:rPr>
        <w:t>327=…………………………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:rsidR="002A1C01" w:rsidRPr="000A6C6F" w:rsidRDefault="002A1C01" w:rsidP="00E926F8">
      <w:pPr>
        <w:pStyle w:val="ListParagraph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B)305 730=……………………………………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</w:p>
    <w:p w:rsidR="002A1C01" w:rsidRPr="000A6C6F" w:rsidRDefault="002A1C01" w:rsidP="00B06705">
      <w:pPr>
        <w:tabs>
          <w:tab w:val="left" w:pos="1725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C)67098=………………………………………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…………………………………………………………..</w:t>
      </w:r>
    </w:p>
    <w:p w:rsidR="002A1C01" w:rsidRPr="000A6C6F" w:rsidRDefault="002A1C01" w:rsidP="005E3214">
      <w:pPr>
        <w:pStyle w:val="ListParagraph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D) 6 yüz binlik + 4 on binlik + 9 binlik + 3 yüzlük + 5 onluk + 2 birlik = ………………………….</w:t>
      </w:r>
    </w:p>
    <w:p w:rsidR="002A1C01" w:rsidRPr="000A6C6F" w:rsidRDefault="002A1C01" w:rsidP="00F60729">
      <w:pPr>
        <w:pStyle w:val="ListParagraph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E) 7 yüz binlik + 5 binlik + 3 onluk = ……………………………………….</w:t>
      </w:r>
    </w:p>
    <w:p w:rsidR="002A1C01" w:rsidRDefault="002A1C01" w:rsidP="00F60729">
      <w:pPr>
        <w:pStyle w:val="ListParagraph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A1C01" w:rsidRPr="00FB5F84" w:rsidRDefault="002A1C01" w:rsidP="00F60729">
      <w:pPr>
        <w:pStyle w:val="ListParagraph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0A6C6F">
        <w:rPr>
          <w:rFonts w:ascii="Times New Roman" w:hAnsi="Times New Roman" w:cs="Times New Roman"/>
          <w:b/>
          <w:bCs/>
          <w:sz w:val="24"/>
          <w:szCs w:val="24"/>
        </w:rPr>
        <w:t>2-</w:t>
      </w:r>
      <w:r w:rsidRPr="00FB5F84">
        <w:rPr>
          <w:rFonts w:ascii="Times New Roman" w:hAnsi="Times New Roman" w:cs="Times New Roman"/>
          <w:b/>
          <w:bCs/>
          <w:sz w:val="24"/>
          <w:szCs w:val="24"/>
        </w:rPr>
        <w:t>Aşağıda verilen sayıları en y</w:t>
      </w:r>
      <w:r>
        <w:rPr>
          <w:rFonts w:ascii="Times New Roman" w:hAnsi="Times New Roman" w:cs="Times New Roman"/>
          <w:b/>
          <w:bCs/>
          <w:sz w:val="24"/>
          <w:szCs w:val="24"/>
        </w:rPr>
        <w:t>akın yüzlüğe yuvarlayın. ( 5x1=5 P</w:t>
      </w:r>
      <w:r w:rsidRPr="00FB5F8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2A1C01" w:rsidRPr="000A6C6F" w:rsidRDefault="002A1C01" w:rsidP="00100D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A-5678= …</w:t>
      </w:r>
      <w:r>
        <w:rPr>
          <w:rFonts w:ascii="Times New Roman" w:hAnsi="Times New Roman" w:cs="Times New Roman"/>
          <w:sz w:val="24"/>
          <w:szCs w:val="24"/>
        </w:rPr>
        <w:t>………..B-3447= ……………</w:t>
      </w:r>
      <w:r w:rsidRPr="000A6C6F">
        <w:rPr>
          <w:rFonts w:ascii="Times New Roman" w:hAnsi="Times New Roman" w:cs="Times New Roman"/>
          <w:sz w:val="24"/>
          <w:szCs w:val="24"/>
        </w:rPr>
        <w:t>C-73</w:t>
      </w:r>
      <w:r>
        <w:rPr>
          <w:rFonts w:ascii="Times New Roman" w:hAnsi="Times New Roman" w:cs="Times New Roman"/>
          <w:sz w:val="24"/>
          <w:szCs w:val="24"/>
        </w:rPr>
        <w:t>56= ……………..D-2435= ……………</w:t>
      </w:r>
      <w:r w:rsidRPr="000A6C6F">
        <w:rPr>
          <w:rFonts w:ascii="Times New Roman" w:hAnsi="Times New Roman" w:cs="Times New Roman"/>
          <w:sz w:val="24"/>
          <w:szCs w:val="24"/>
        </w:rPr>
        <w:t xml:space="preserve"> E-</w:t>
      </w:r>
      <w:r>
        <w:rPr>
          <w:rFonts w:ascii="Times New Roman" w:hAnsi="Times New Roman" w:cs="Times New Roman"/>
          <w:sz w:val="24"/>
          <w:szCs w:val="24"/>
        </w:rPr>
        <w:t>1869=……………</w:t>
      </w:r>
    </w:p>
    <w:p w:rsidR="002A1C01" w:rsidRPr="000A6C6F" w:rsidRDefault="002A1C01" w:rsidP="00F60729">
      <w:pPr>
        <w:pStyle w:val="ListParagraph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A1C01" w:rsidRPr="00C13DBE" w:rsidRDefault="002A1C01" w:rsidP="00F60729">
      <w:pPr>
        <w:pStyle w:val="ListParagraph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0A6C6F">
        <w:rPr>
          <w:rFonts w:ascii="Times New Roman" w:hAnsi="Times New Roman" w:cs="Times New Roman"/>
          <w:b/>
          <w:bCs/>
          <w:sz w:val="24"/>
          <w:szCs w:val="24"/>
        </w:rPr>
        <w:t>3-</w:t>
      </w:r>
      <w:r w:rsidRPr="00C13DBE">
        <w:rPr>
          <w:rFonts w:ascii="Times New Roman" w:hAnsi="Times New Roman" w:cs="Times New Roman"/>
          <w:b/>
          <w:bCs/>
          <w:sz w:val="24"/>
          <w:szCs w:val="24"/>
        </w:rPr>
        <w:t>Aşağıdaki dönüşümleri yapınız</w:t>
      </w:r>
      <w:r>
        <w:rPr>
          <w:rFonts w:ascii="Times New Roman" w:hAnsi="Times New Roman" w:cs="Times New Roman"/>
          <w:b/>
          <w:bCs/>
          <w:sz w:val="24"/>
          <w:szCs w:val="24"/>
        </w:rPr>
        <w:t>. ( 10x1=10 P</w:t>
      </w:r>
      <w:r w:rsidRPr="00C13DBE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2A1C01" w:rsidRPr="000A6C6F" w:rsidRDefault="002A1C01" w:rsidP="00100D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 xml:space="preserve">A-2L = …………………mL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A6C6F">
        <w:rPr>
          <w:rFonts w:ascii="Times New Roman" w:hAnsi="Times New Roman" w:cs="Times New Roman"/>
          <w:sz w:val="24"/>
          <w:szCs w:val="24"/>
        </w:rPr>
        <w:t xml:space="preserve">F- 2338mL=………L……………mL               </w:t>
      </w:r>
    </w:p>
    <w:p w:rsidR="002A1C01" w:rsidRPr="000A6C6F" w:rsidRDefault="002A1C01" w:rsidP="00B30F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 xml:space="preserve">B--6795g =……..kg………………g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A6C6F">
        <w:rPr>
          <w:rFonts w:ascii="Times New Roman" w:hAnsi="Times New Roman" w:cs="Times New Roman"/>
          <w:sz w:val="24"/>
          <w:szCs w:val="24"/>
        </w:rPr>
        <w:t xml:space="preserve">G-3426kg = ……t………..kg                        </w:t>
      </w:r>
    </w:p>
    <w:p w:rsidR="002A1C01" w:rsidRDefault="002A1C01" w:rsidP="00B30F62">
      <w:pPr>
        <w:rPr>
          <w:rFonts w:ascii="Times New Roman" w:hAnsi="Times New Roman" w:cs="Times New Roman"/>
          <w:sz w:val="24"/>
          <w:szCs w:val="24"/>
        </w:rPr>
      </w:pPr>
      <w:r w:rsidRPr="00C03708">
        <w:rPr>
          <w:rFonts w:ascii="Times New Roman" w:hAnsi="Times New Roman" w:cs="Times New Roman"/>
          <w:sz w:val="24"/>
          <w:szCs w:val="24"/>
        </w:rPr>
        <w:t xml:space="preserve">C-17kg=…………….gr                                                  H-4550kg=…….t..………..kg           </w:t>
      </w:r>
    </w:p>
    <w:p w:rsidR="002A1C01" w:rsidRPr="00C03708" w:rsidRDefault="002A1C01" w:rsidP="00B30F62">
      <w:pPr>
        <w:rPr>
          <w:rFonts w:ascii="Times New Roman" w:hAnsi="Times New Roman" w:cs="Times New Roman"/>
          <w:sz w:val="24"/>
          <w:szCs w:val="24"/>
        </w:rPr>
      </w:pPr>
      <w:r w:rsidRPr="00C03708">
        <w:rPr>
          <w:rFonts w:ascii="Times New Roman" w:hAnsi="Times New Roman" w:cs="Times New Roman"/>
          <w:sz w:val="24"/>
          <w:szCs w:val="24"/>
        </w:rPr>
        <w:t xml:space="preserve">D-5t 250kg=…………..kg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03708">
        <w:rPr>
          <w:rFonts w:ascii="Times New Roman" w:hAnsi="Times New Roman" w:cs="Times New Roman"/>
          <w:sz w:val="24"/>
          <w:szCs w:val="24"/>
        </w:rPr>
        <w:t xml:space="preserve"> I- 7t 575kg=……………..kg                 </w:t>
      </w:r>
    </w:p>
    <w:p w:rsidR="002A1C01" w:rsidRPr="00C03708" w:rsidRDefault="002A1C01" w:rsidP="00B30F62">
      <w:pPr>
        <w:rPr>
          <w:rFonts w:ascii="Times New Roman" w:hAnsi="Times New Roman" w:cs="Times New Roman"/>
          <w:sz w:val="24"/>
          <w:szCs w:val="24"/>
        </w:rPr>
      </w:pPr>
      <w:r w:rsidRPr="00C03708">
        <w:rPr>
          <w:rFonts w:ascii="Times New Roman" w:hAnsi="Times New Roman" w:cs="Times New Roman"/>
          <w:sz w:val="24"/>
          <w:szCs w:val="24"/>
        </w:rPr>
        <w:t xml:space="preserve">E-7568kg=……..t……….kg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03708">
        <w:rPr>
          <w:rFonts w:ascii="Times New Roman" w:hAnsi="Times New Roman" w:cs="Times New Roman"/>
          <w:sz w:val="24"/>
          <w:szCs w:val="24"/>
        </w:rPr>
        <w:t>İ- 35t 964kg=…………….kg</w:t>
      </w:r>
    </w:p>
    <w:p w:rsidR="002A1C01" w:rsidRPr="000A6C6F" w:rsidRDefault="002A1C01" w:rsidP="0023449A">
      <w:pPr>
        <w:pStyle w:val="ListParagraph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b/>
          <w:bCs/>
          <w:sz w:val="24"/>
          <w:szCs w:val="24"/>
        </w:rPr>
        <w:t>4-</w:t>
      </w:r>
      <w:r w:rsidRPr="00434DD5">
        <w:rPr>
          <w:rFonts w:ascii="Times New Roman" w:hAnsi="Times New Roman" w:cs="Times New Roman"/>
          <w:b/>
          <w:bCs/>
          <w:sz w:val="24"/>
          <w:szCs w:val="24"/>
        </w:rPr>
        <w:t>Aşağıdaki işlemleri zihinden yapınız ve sonuçl</w:t>
      </w:r>
      <w:r>
        <w:rPr>
          <w:rFonts w:ascii="Times New Roman" w:hAnsi="Times New Roman" w:cs="Times New Roman"/>
          <w:b/>
          <w:bCs/>
          <w:sz w:val="24"/>
          <w:szCs w:val="24"/>
        </w:rPr>
        <w:t>arını eşleştiriniz. ( 5x2=10 P</w:t>
      </w:r>
      <w:r w:rsidRPr="00434DD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2A1C01" w:rsidRPr="000A6C6F" w:rsidRDefault="002A1C01" w:rsidP="0066715D">
      <w:pPr>
        <w:pStyle w:val="ListParagraph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……………A- 75 x 100                                              1- 404</w:t>
      </w:r>
    </w:p>
    <w:p w:rsidR="002A1C01" w:rsidRPr="000A6C6F" w:rsidRDefault="002A1C01" w:rsidP="0066715D">
      <w:pPr>
        <w:pStyle w:val="ListParagraph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0A6C6F">
        <w:rPr>
          <w:rFonts w:ascii="Times New Roman" w:hAnsi="Times New Roman" w:cs="Times New Roman"/>
          <w:sz w:val="24"/>
          <w:szCs w:val="24"/>
        </w:rPr>
        <w:t>B-67 x 1000                                             2- 8008</w:t>
      </w:r>
    </w:p>
    <w:p w:rsidR="002A1C01" w:rsidRPr="000A6C6F" w:rsidRDefault="002A1C01" w:rsidP="0066715D">
      <w:pPr>
        <w:pStyle w:val="ListParagraph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0A6C6F">
        <w:rPr>
          <w:rFonts w:ascii="Times New Roman" w:hAnsi="Times New Roman" w:cs="Times New Roman"/>
          <w:sz w:val="24"/>
          <w:szCs w:val="24"/>
        </w:rPr>
        <w:t xml:space="preserve">C- 4228 x 10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6C6F">
        <w:rPr>
          <w:rFonts w:ascii="Times New Roman" w:hAnsi="Times New Roman" w:cs="Times New Roman"/>
          <w:sz w:val="24"/>
          <w:szCs w:val="24"/>
        </w:rPr>
        <w:t xml:space="preserve">  3- 42280</w:t>
      </w:r>
    </w:p>
    <w:p w:rsidR="002A1C01" w:rsidRPr="000A6C6F" w:rsidRDefault="002A1C01" w:rsidP="0066715D">
      <w:pPr>
        <w:pStyle w:val="ListParagraph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0A6C6F">
        <w:rPr>
          <w:rFonts w:ascii="Times New Roman" w:hAnsi="Times New Roman" w:cs="Times New Roman"/>
          <w:sz w:val="24"/>
          <w:szCs w:val="24"/>
        </w:rPr>
        <w:t xml:space="preserve">D- 80080 : 10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A6C6F">
        <w:rPr>
          <w:rFonts w:ascii="Times New Roman" w:hAnsi="Times New Roman" w:cs="Times New Roman"/>
          <w:sz w:val="24"/>
          <w:szCs w:val="24"/>
        </w:rPr>
        <w:t>4- 67000</w:t>
      </w:r>
    </w:p>
    <w:p w:rsidR="002A1C01" w:rsidRPr="000A6C6F" w:rsidRDefault="002A1C01" w:rsidP="0066715D">
      <w:pPr>
        <w:pStyle w:val="ListParagraph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0A6C6F">
        <w:rPr>
          <w:rFonts w:ascii="Times New Roman" w:hAnsi="Times New Roman" w:cs="Times New Roman"/>
          <w:sz w:val="24"/>
          <w:szCs w:val="24"/>
        </w:rPr>
        <w:t xml:space="preserve">E- 40400 : 100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A6C6F">
        <w:rPr>
          <w:rFonts w:ascii="Times New Roman" w:hAnsi="Times New Roman" w:cs="Times New Roman"/>
          <w:sz w:val="24"/>
          <w:szCs w:val="24"/>
        </w:rPr>
        <w:t xml:space="preserve"> 5- 7500</w:t>
      </w:r>
    </w:p>
    <w:p w:rsidR="002A1C01" w:rsidRPr="000A6C6F" w:rsidRDefault="002A1C01" w:rsidP="0066715D">
      <w:pPr>
        <w:pStyle w:val="ListParagraph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0A6C6F">
        <w:rPr>
          <w:rFonts w:ascii="Times New Roman" w:hAnsi="Times New Roman" w:cs="Times New Roman"/>
          <w:sz w:val="24"/>
          <w:szCs w:val="24"/>
        </w:rPr>
        <w:tab/>
      </w:r>
    </w:p>
    <w:p w:rsidR="002A1C01" w:rsidRPr="00FB7C60" w:rsidRDefault="002A1C01" w:rsidP="00FB7C60">
      <w:pPr>
        <w:tabs>
          <w:tab w:val="left" w:pos="615"/>
          <w:tab w:val="left" w:pos="1965"/>
          <w:tab w:val="left" w:pos="4590"/>
          <w:tab w:val="left" w:pos="5955"/>
          <w:tab w:val="left" w:pos="795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B259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B259A">
        <w:rPr>
          <w:rFonts w:ascii="Times New Roman" w:hAnsi="Times New Roman" w:cs="Times New Roman"/>
          <w:sz w:val="24"/>
          <w:szCs w:val="24"/>
        </w:rPr>
        <w:t xml:space="preserve"> Aşağıdaki kesirleri </w:t>
      </w:r>
      <w:r w:rsidRPr="007B259A">
        <w:rPr>
          <w:rFonts w:ascii="Times New Roman" w:hAnsi="Times New Roman" w:cs="Times New Roman"/>
          <w:b/>
          <w:bCs/>
          <w:sz w:val="24"/>
          <w:szCs w:val="24"/>
        </w:rPr>
        <w:t>büyükten küçüğe</w:t>
      </w:r>
      <w:r w:rsidRPr="007B259A">
        <w:rPr>
          <w:rFonts w:ascii="Times New Roman" w:hAnsi="Times New Roman" w:cs="Times New Roman"/>
          <w:sz w:val="24"/>
          <w:szCs w:val="24"/>
        </w:rPr>
        <w:t xml:space="preserve"> doğru sıralayın. </w:t>
      </w:r>
      <w:r>
        <w:rPr>
          <w:rFonts w:ascii="Times New Roman" w:hAnsi="Times New Roman" w:cs="Times New Roman"/>
          <w:b/>
          <w:bCs/>
          <w:sz w:val="24"/>
          <w:szCs w:val="24"/>
        </w:rPr>
        <w:t>(10 P</w:t>
      </w:r>
      <w:r w:rsidRPr="007B259A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2A1C01" w:rsidRPr="007B259A" w:rsidRDefault="002A1C01" w:rsidP="00FB7C60">
      <w:pPr>
        <w:tabs>
          <w:tab w:val="left" w:pos="615"/>
          <w:tab w:val="left" w:pos="1965"/>
          <w:tab w:val="left" w:pos="3075"/>
          <w:tab w:val="left" w:pos="4215"/>
          <w:tab w:val="center" w:pos="5386"/>
          <w:tab w:val="left" w:pos="673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7B259A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3                 6</w:t>
      </w:r>
      <w:r>
        <w:rPr>
          <w:rFonts w:ascii="Times New Roman" w:hAnsi="Times New Roman" w:cs="Times New Roman"/>
          <w:sz w:val="24"/>
          <w:szCs w:val="24"/>
        </w:rPr>
        <w:tab/>
        <w:t xml:space="preserve">  8</w:t>
      </w:r>
      <w:r>
        <w:rPr>
          <w:rFonts w:ascii="Times New Roman" w:hAnsi="Times New Roman" w:cs="Times New Roman"/>
          <w:sz w:val="24"/>
          <w:szCs w:val="24"/>
        </w:rPr>
        <w:tab/>
        <w:t xml:space="preserve"> 9</w:t>
      </w:r>
      <w:r>
        <w:rPr>
          <w:rFonts w:ascii="Times New Roman" w:hAnsi="Times New Roman" w:cs="Times New Roman"/>
          <w:sz w:val="24"/>
          <w:szCs w:val="24"/>
        </w:rPr>
        <w:tab/>
        <w:t xml:space="preserve"> 5</w:t>
      </w:r>
      <w:r w:rsidRPr="007B259A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2A1C01" w:rsidRPr="007B259A" w:rsidRDefault="002A1C01" w:rsidP="00FB7C60">
      <w:pPr>
        <w:tabs>
          <w:tab w:val="left" w:pos="1455"/>
          <w:tab w:val="left" w:pos="1965"/>
          <w:tab w:val="left" w:pos="2700"/>
          <w:tab w:val="left" w:pos="3855"/>
          <w:tab w:val="left" w:pos="4830"/>
          <w:tab w:val="left" w:pos="5955"/>
          <w:tab w:val="left" w:pos="6735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line id="_x0000_s1026" style="position:absolute;z-index:251656192" from="36pt,7.8pt" to="54pt,7.8pt"/>
        </w:pict>
      </w:r>
      <w:r>
        <w:rPr>
          <w:noProof/>
          <w:lang w:eastAsia="tr-TR"/>
        </w:rPr>
        <w:pict>
          <v:line id="_x0000_s1027" style="position:absolute;z-index:251657216" from="207pt,7.8pt" to="225pt,7.8pt"/>
        </w:pict>
      </w:r>
      <w:r>
        <w:rPr>
          <w:noProof/>
          <w:lang w:eastAsia="tr-TR"/>
        </w:rPr>
        <w:pict>
          <v:line id="_x0000_s1028" style="position:absolute;z-index:251658240" from="153pt,7.8pt" to="171pt,7.8pt"/>
        </w:pict>
      </w:r>
      <w:r>
        <w:rPr>
          <w:noProof/>
          <w:lang w:eastAsia="tr-TR"/>
        </w:rPr>
        <w:pict>
          <v:line id="_x0000_s1029" style="position:absolute;z-index:251659264" from="90pt,7.8pt" to="108pt,7.8pt"/>
        </w:pict>
      </w:r>
      <w:r>
        <w:rPr>
          <w:noProof/>
          <w:lang w:eastAsia="tr-TR"/>
        </w:rPr>
        <w:pict>
          <v:line id="_x0000_s1030" style="position:absolute;z-index:251660288" from="261pt,7.8pt" to="279pt,7.8pt"/>
        </w:pict>
      </w:r>
      <w:r w:rsidRPr="007B259A">
        <w:rPr>
          <w:rFonts w:ascii="Times New Roman" w:hAnsi="Times New Roman" w:cs="Times New Roman"/>
          <w:sz w:val="24"/>
          <w:szCs w:val="24"/>
        </w:rPr>
        <w:tab/>
      </w:r>
      <w:r w:rsidRPr="007B259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7B259A">
        <w:rPr>
          <w:rFonts w:ascii="Times New Roman" w:hAnsi="Times New Roman" w:cs="Times New Roman"/>
          <w:sz w:val="24"/>
          <w:szCs w:val="24"/>
        </w:rPr>
        <w:tab/>
      </w:r>
      <w:r w:rsidRPr="007B259A">
        <w:rPr>
          <w:rFonts w:ascii="Times New Roman" w:hAnsi="Times New Roman" w:cs="Times New Roman"/>
          <w:sz w:val="24"/>
          <w:szCs w:val="24"/>
        </w:rPr>
        <w:tab/>
      </w:r>
      <w:r w:rsidRPr="007B259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7B259A">
        <w:rPr>
          <w:rFonts w:ascii="Times New Roman" w:hAnsi="Times New Roman" w:cs="Times New Roman"/>
          <w:sz w:val="24"/>
          <w:szCs w:val="24"/>
        </w:rPr>
        <w:tab/>
      </w:r>
      <w:r w:rsidRPr="007B259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7B259A">
        <w:rPr>
          <w:rFonts w:ascii="Times New Roman" w:hAnsi="Times New Roman" w:cs="Times New Roman"/>
          <w:sz w:val="24"/>
          <w:szCs w:val="24"/>
        </w:rPr>
        <w:tab/>
      </w:r>
      <w:r w:rsidRPr="007B259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7B259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………………………………………………….</w:t>
      </w:r>
      <w:r w:rsidRPr="007B259A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A1C01" w:rsidRPr="00FB7C60" w:rsidRDefault="002A1C01" w:rsidP="00FB7C60">
      <w:pPr>
        <w:tabs>
          <w:tab w:val="left" w:pos="825"/>
          <w:tab w:val="left" w:pos="1965"/>
          <w:tab w:val="left" w:pos="3120"/>
          <w:tab w:val="left" w:pos="4290"/>
          <w:tab w:val="center" w:pos="5386"/>
          <w:tab w:val="left" w:pos="68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9                9</w:t>
      </w:r>
      <w:r>
        <w:rPr>
          <w:rFonts w:ascii="Times New Roman" w:hAnsi="Times New Roman" w:cs="Times New Roman"/>
          <w:sz w:val="24"/>
          <w:szCs w:val="24"/>
        </w:rPr>
        <w:tab/>
        <w:t xml:space="preserve"> 9 </w:t>
      </w:r>
      <w:r w:rsidRPr="007B259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9</w:t>
      </w:r>
      <w:r>
        <w:rPr>
          <w:rFonts w:ascii="Times New Roman" w:hAnsi="Times New Roman" w:cs="Times New Roman"/>
          <w:sz w:val="24"/>
          <w:szCs w:val="24"/>
        </w:rPr>
        <w:tab/>
        <w:t xml:space="preserve">   9          </w:t>
      </w:r>
    </w:p>
    <w:p w:rsidR="002A1C01" w:rsidRPr="000A6C6F" w:rsidRDefault="002A1C01" w:rsidP="000A21CD">
      <w:pPr>
        <w:pStyle w:val="ListParagraph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6-</w:t>
      </w:r>
      <w:r w:rsidRPr="000A6C6F">
        <w:rPr>
          <w:rFonts w:ascii="Times New Roman" w:hAnsi="Times New Roman" w:cs="Times New Roman"/>
          <w:b/>
          <w:bCs/>
          <w:sz w:val="24"/>
          <w:szCs w:val="24"/>
        </w:rPr>
        <w:t>Aşağıdaki noktalı yerleri grafiğe göre cevaplayınız. Cevaplarını parantez içindeki kelimelerden bulup doldurunuz.</w:t>
      </w:r>
      <w:r w:rsidRPr="000A21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( 5x2=10 P</w:t>
      </w:r>
      <w:r w:rsidRPr="00434DD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2A1C01" w:rsidRPr="000A6C6F" w:rsidRDefault="002A1C01" w:rsidP="005D0BE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A6C6F">
        <w:rPr>
          <w:rFonts w:ascii="Times New Roman" w:hAnsi="Times New Roman" w:cs="Times New Roman"/>
          <w:b/>
          <w:bCs/>
          <w:sz w:val="24"/>
          <w:szCs w:val="24"/>
        </w:rPr>
        <w:t xml:space="preserve">(ocak,   temmuz,   300,   250,    50 )                         </w: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0;margin-top:.3pt;width:234pt;height:185.25pt;z-index:251655168;mso-position-horizontal:left;mso-position-horizontal-relative:text;mso-position-vertical-relative:text">
            <v:imagedata r:id="rId8" o:title=""/>
            <w10:wrap type="square" side="right"/>
          </v:shape>
        </w:pict>
      </w:r>
      <w:r w:rsidRPr="000A6C6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</w:t>
      </w:r>
    </w:p>
    <w:p w:rsidR="002A1C01" w:rsidRPr="000A6C6F" w:rsidRDefault="002A1C01" w:rsidP="00DA56D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1-Ocak ayında gelen turist sayısı ……….. dir.</w:t>
      </w:r>
    </w:p>
    <w:p w:rsidR="002A1C01" w:rsidRPr="000A6C6F" w:rsidRDefault="002A1C01" w:rsidP="00DA56D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2-Temmuz ayında gelen turist sayısı…………dir.</w:t>
      </w:r>
    </w:p>
    <w:p w:rsidR="002A1C01" w:rsidRPr="000A6C6F" w:rsidRDefault="002A1C01" w:rsidP="002D7A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3- Şubat ile haziran ayındaki gelen toplam turist sayısı………..dir.</w:t>
      </w:r>
    </w:p>
    <w:p w:rsidR="002A1C01" w:rsidRPr="000A6C6F" w:rsidRDefault="002A1C01" w:rsidP="002D7A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4-En fazla turist …………………ayında gelmiştir.</w:t>
      </w:r>
    </w:p>
    <w:p w:rsidR="002A1C01" w:rsidRPr="000A6C6F" w:rsidRDefault="002A1C01" w:rsidP="002D7A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5- En az turist ……………………..ayında gelmiştir.</w:t>
      </w:r>
    </w:p>
    <w:p w:rsidR="002A1C01" w:rsidRPr="000A6C6F" w:rsidRDefault="002A1C01" w:rsidP="002D7A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1C01" w:rsidRPr="000A6C6F" w:rsidRDefault="002A1C01" w:rsidP="002D7A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1C01" w:rsidRPr="00F44248" w:rsidRDefault="002A1C01" w:rsidP="00E719D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F6090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719DF">
        <w:rPr>
          <w:rFonts w:ascii="Times New Roman" w:hAnsi="Times New Roman" w:cs="Times New Roman"/>
          <w:b/>
          <w:bCs/>
          <w:sz w:val="24"/>
          <w:szCs w:val="24"/>
        </w:rPr>
        <w:t>)Aşağıdaki cümlelerden doğru olanların başına D, yanlış olanlarının başına Y yazınız.</w:t>
      </w:r>
      <w:r w:rsidRPr="00A100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(5 P)</w:t>
      </w:r>
      <w:r w:rsidRPr="00E719D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>1. (   )  9087</w:t>
      </w:r>
      <w:r w:rsidRPr="00E719DF">
        <w:rPr>
          <w:rFonts w:ascii="Times New Roman" w:hAnsi="Times New Roman" w:cs="Times New Roman"/>
          <w:sz w:val="24"/>
          <w:szCs w:val="24"/>
        </w:rPr>
        <w:t xml:space="preserve">  doğal sayısının  binler  basamağında  0 (sıfır)  vardır.</w:t>
      </w:r>
    </w:p>
    <w:p w:rsidR="002A1C01" w:rsidRPr="00E719DF" w:rsidRDefault="002A1C01" w:rsidP="00E719DF">
      <w:pPr>
        <w:rPr>
          <w:rFonts w:ascii="Times New Roman" w:hAnsi="Times New Roman" w:cs="Times New Roman"/>
          <w:sz w:val="24"/>
          <w:szCs w:val="24"/>
        </w:rPr>
      </w:pPr>
      <w:r w:rsidRPr="00E719DF">
        <w:rPr>
          <w:rFonts w:ascii="Times New Roman" w:hAnsi="Times New Roman" w:cs="Times New Roman"/>
          <w:sz w:val="24"/>
          <w:szCs w:val="24"/>
        </w:rPr>
        <w:t>2. (    )  “Dokuz yüz bin  dokuz”  sayısındaki rakamların sayı değerleri toplamı 18 dir.</w:t>
      </w:r>
    </w:p>
    <w:p w:rsidR="002A1C01" w:rsidRPr="00E719DF" w:rsidRDefault="002A1C01" w:rsidP="00E719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(   )   5050’ nin  287 fazlası 534</w:t>
      </w:r>
      <w:r w:rsidRPr="00E719DF">
        <w:rPr>
          <w:rFonts w:ascii="Times New Roman" w:hAnsi="Times New Roman" w:cs="Times New Roman"/>
          <w:sz w:val="24"/>
          <w:szCs w:val="24"/>
        </w:rPr>
        <w:t>7 dir.</w:t>
      </w:r>
    </w:p>
    <w:p w:rsidR="002A1C01" w:rsidRPr="00E719DF" w:rsidRDefault="002A1C01" w:rsidP="00E719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(   )    6007 – 1978  işleminin sonucu     4029</w:t>
      </w:r>
      <w:r w:rsidRPr="00E719DF">
        <w:rPr>
          <w:rFonts w:ascii="Times New Roman" w:hAnsi="Times New Roman" w:cs="Times New Roman"/>
          <w:sz w:val="24"/>
          <w:szCs w:val="24"/>
        </w:rPr>
        <w:t>‘ dur.</w:t>
      </w:r>
    </w:p>
    <w:p w:rsidR="002A1C01" w:rsidRPr="00DF6090" w:rsidRDefault="002A1C01" w:rsidP="00E719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(   )   300 x  97  işleminin  sonucu   28100</w:t>
      </w:r>
      <w:r w:rsidRPr="00E719DF">
        <w:rPr>
          <w:rFonts w:ascii="Times New Roman" w:hAnsi="Times New Roman" w:cs="Times New Roman"/>
          <w:sz w:val="24"/>
          <w:szCs w:val="24"/>
        </w:rPr>
        <w:t xml:space="preserve"> ‘dür.  </w:t>
      </w:r>
    </w:p>
    <w:p w:rsidR="002A1C01" w:rsidRPr="00A1002E" w:rsidRDefault="002A1C01" w:rsidP="00832AB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32ABB">
        <w:rPr>
          <w:rFonts w:ascii="Times New Roman" w:hAnsi="Times New Roman" w:cs="Times New Roman"/>
          <w:b/>
          <w:bCs/>
          <w:sz w:val="24"/>
          <w:szCs w:val="24"/>
        </w:rPr>
        <w:t>8)</w:t>
      </w:r>
      <w:r w:rsidRPr="00832ABB">
        <w:rPr>
          <w:rFonts w:ascii="Times New Roman" w:hAnsi="Times New Roman" w:cs="Times New Roman"/>
          <w:sz w:val="24"/>
          <w:szCs w:val="24"/>
        </w:rPr>
        <w:t xml:space="preserve"> </w:t>
      </w:r>
      <w:r w:rsidRPr="00A1002E">
        <w:rPr>
          <w:rFonts w:ascii="Times New Roman" w:hAnsi="Times New Roman" w:cs="Times New Roman"/>
          <w:b/>
          <w:bCs/>
          <w:sz w:val="24"/>
          <w:szCs w:val="24"/>
        </w:rPr>
        <w:t xml:space="preserve">Bir üretici tarlasından 1. gün 230 kg , 2. gün ise 355 kg domates toplayarak kasalara konmuştur.Topladığı domateslerin 496 kilogramını satan üreticinin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kaç </w:t>
      </w:r>
      <w:r w:rsidRPr="00A1002E">
        <w:rPr>
          <w:rFonts w:ascii="Times New Roman" w:hAnsi="Times New Roman" w:cs="Times New Roman"/>
          <w:b/>
          <w:bCs/>
          <w:sz w:val="24"/>
          <w:szCs w:val="24"/>
        </w:rPr>
        <w:t xml:space="preserve">kg domatesi kalmıştır? </w:t>
      </w:r>
      <w:r w:rsidRPr="00A100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(5 P)</w:t>
      </w:r>
    </w:p>
    <w:p w:rsidR="002A1C01" w:rsidRPr="00DF6090" w:rsidRDefault="002A1C01" w:rsidP="00832AB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87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B)88</w:t>
      </w:r>
      <w:r w:rsidRPr="00DF609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C)89     </w:t>
      </w:r>
      <w:r w:rsidRPr="00DF609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F6090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90</w:t>
      </w:r>
    </w:p>
    <w:p w:rsidR="002A1C01" w:rsidRPr="006A5EF7" w:rsidRDefault="002A1C01" w:rsidP="00C172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172B5">
        <w:rPr>
          <w:rFonts w:ascii="Times New Roman" w:hAnsi="Times New Roman" w:cs="Times New Roman"/>
          <w:b/>
          <w:bCs/>
          <w:sz w:val="24"/>
          <w:szCs w:val="24"/>
        </w:rPr>
        <w:t>9)</w:t>
      </w:r>
      <w:r w:rsidRPr="00C172B5">
        <w:rPr>
          <w:rFonts w:ascii="Times New Roman" w:hAnsi="Times New Roman" w:cs="Times New Roman"/>
          <w:sz w:val="24"/>
          <w:szCs w:val="24"/>
        </w:rPr>
        <w:t xml:space="preserve"> </w:t>
      </w:r>
      <w:r w:rsidRPr="006A5EF7">
        <w:rPr>
          <w:rFonts w:ascii="Times New Roman" w:hAnsi="Times New Roman" w:cs="Times New Roman"/>
          <w:b/>
          <w:bCs/>
          <w:sz w:val="24"/>
          <w:szCs w:val="24"/>
        </w:rPr>
        <w:t xml:space="preserve">6000 mL    kaç    yarım litredir? </w:t>
      </w:r>
      <w:r w:rsidRPr="006A5EF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(5 P) </w:t>
      </w:r>
    </w:p>
    <w:p w:rsidR="002A1C01" w:rsidRPr="00C172B5" w:rsidRDefault="002A1C01" w:rsidP="00C172B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172B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72B5">
        <w:rPr>
          <w:rFonts w:ascii="Times New Roman" w:hAnsi="Times New Roman" w:cs="Times New Roman"/>
          <w:sz w:val="24"/>
          <w:szCs w:val="24"/>
        </w:rPr>
        <w:t>6</w:t>
      </w:r>
      <w:r w:rsidRPr="00C172B5">
        <w:rPr>
          <w:rFonts w:ascii="Times New Roman" w:hAnsi="Times New Roman" w:cs="Times New Roman"/>
          <w:sz w:val="24"/>
          <w:szCs w:val="24"/>
        </w:rPr>
        <w:tab/>
      </w:r>
      <w:r w:rsidRPr="00C172B5">
        <w:rPr>
          <w:rFonts w:ascii="Times New Roman" w:hAnsi="Times New Roman" w:cs="Times New Roman"/>
          <w:sz w:val="24"/>
          <w:szCs w:val="24"/>
        </w:rPr>
        <w:tab/>
      </w:r>
      <w:r w:rsidRPr="00C172B5">
        <w:rPr>
          <w:rFonts w:ascii="Times New Roman" w:hAnsi="Times New Roman" w:cs="Times New Roman"/>
          <w:sz w:val="24"/>
          <w:szCs w:val="24"/>
        </w:rPr>
        <w:tab/>
        <w:t>B)12</w:t>
      </w:r>
      <w:r w:rsidRPr="00C172B5">
        <w:rPr>
          <w:rFonts w:ascii="Times New Roman" w:hAnsi="Times New Roman" w:cs="Times New Roman"/>
          <w:sz w:val="24"/>
          <w:szCs w:val="24"/>
        </w:rPr>
        <w:tab/>
      </w:r>
      <w:r w:rsidRPr="00C172B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172B5">
        <w:rPr>
          <w:rFonts w:ascii="Times New Roman" w:hAnsi="Times New Roman" w:cs="Times New Roman"/>
          <w:sz w:val="24"/>
          <w:szCs w:val="24"/>
        </w:rPr>
        <w:t>C)14</w:t>
      </w:r>
      <w:r w:rsidRPr="00C172B5">
        <w:rPr>
          <w:rFonts w:ascii="Times New Roman" w:hAnsi="Times New Roman" w:cs="Times New Roman"/>
          <w:sz w:val="24"/>
          <w:szCs w:val="24"/>
        </w:rPr>
        <w:tab/>
      </w:r>
      <w:r w:rsidRPr="00C172B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172B5">
        <w:rPr>
          <w:rFonts w:ascii="Times New Roman" w:hAnsi="Times New Roman" w:cs="Times New Roman"/>
          <w:sz w:val="24"/>
          <w:szCs w:val="24"/>
        </w:rPr>
        <w:t>D)3</w:t>
      </w:r>
    </w:p>
    <w:p w:rsidR="002A1C01" w:rsidRPr="006A5EF7" w:rsidRDefault="002A1C01" w:rsidP="00B724A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B724AD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B724AD">
        <w:rPr>
          <w:rFonts w:ascii="Times New Roman" w:hAnsi="Times New Roman" w:cs="Times New Roman"/>
          <w:sz w:val="24"/>
          <w:szCs w:val="24"/>
        </w:rPr>
        <w:t xml:space="preserve"> </w:t>
      </w:r>
      <w:r w:rsidRPr="006A5EF7">
        <w:rPr>
          <w:rFonts w:ascii="Times New Roman" w:hAnsi="Times New Roman" w:cs="Times New Roman"/>
          <w:b/>
          <w:bCs/>
          <w:sz w:val="24"/>
          <w:szCs w:val="24"/>
        </w:rPr>
        <w:t xml:space="preserve">Rakamları farklı 4 basamaklı en büyük tek sayıdan rakamları farklı 3 basamaklı en küçük çift sayıyı çıkardığımızda sonuç kaç olur? </w:t>
      </w:r>
      <w:r w:rsidRPr="006A5EF7">
        <w:rPr>
          <w:rFonts w:ascii="Times New Roman" w:hAnsi="Times New Roman" w:cs="Times New Roman"/>
          <w:b/>
          <w:bCs/>
          <w:i/>
          <w:iCs/>
          <w:sz w:val="24"/>
          <w:szCs w:val="24"/>
        </w:rPr>
        <w:t>(5 P)</w:t>
      </w:r>
    </w:p>
    <w:p w:rsidR="002A1C01" w:rsidRPr="00B724AD" w:rsidRDefault="002A1C01" w:rsidP="00B724A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724AD">
        <w:rPr>
          <w:rFonts w:ascii="Times New Roman" w:hAnsi="Times New Roman" w:cs="Times New Roman"/>
          <w:sz w:val="24"/>
          <w:szCs w:val="24"/>
        </w:rPr>
        <w:t>A)9770</w:t>
      </w:r>
      <w:r w:rsidRPr="00B724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724AD">
        <w:rPr>
          <w:rFonts w:ascii="Times New Roman" w:hAnsi="Times New Roman" w:cs="Times New Roman"/>
          <w:sz w:val="24"/>
          <w:szCs w:val="24"/>
        </w:rPr>
        <w:t>B)9773</w:t>
      </w:r>
      <w:r w:rsidRPr="00B724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724AD">
        <w:rPr>
          <w:rFonts w:ascii="Times New Roman" w:hAnsi="Times New Roman" w:cs="Times New Roman"/>
          <w:sz w:val="24"/>
          <w:szCs w:val="24"/>
        </w:rPr>
        <w:t>C)9775</w:t>
      </w:r>
      <w:r w:rsidRPr="00B724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724AD">
        <w:rPr>
          <w:rFonts w:ascii="Times New Roman" w:hAnsi="Times New Roman" w:cs="Times New Roman"/>
          <w:sz w:val="24"/>
          <w:szCs w:val="24"/>
        </w:rPr>
        <w:t>D)9777</w:t>
      </w:r>
    </w:p>
    <w:p w:rsidR="002A1C01" w:rsidRPr="006A5EF7" w:rsidRDefault="002A1C01" w:rsidP="0071217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A5EF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3</w:t>
      </w:r>
    </w:p>
    <w:p w:rsidR="002A1C01" w:rsidRPr="006A5EF7" w:rsidRDefault="002A1C01" w:rsidP="0071217E">
      <w:pPr>
        <w:tabs>
          <w:tab w:val="left" w:pos="615"/>
          <w:tab w:val="left" w:pos="1965"/>
          <w:tab w:val="left" w:pos="4590"/>
          <w:tab w:val="left" w:pos="5955"/>
          <w:tab w:val="left" w:pos="795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A5EF7">
        <w:rPr>
          <w:rFonts w:ascii="Times New Roman" w:hAnsi="Times New Roman" w:cs="Times New Roman"/>
          <w:b/>
          <w:bCs/>
          <w:sz w:val="24"/>
          <w:szCs w:val="24"/>
        </w:rPr>
        <w:t xml:space="preserve">11)  Bir yılın      —    i       kaç    gündür? </w:t>
      </w:r>
      <w:r w:rsidRPr="006A5EF7">
        <w:rPr>
          <w:rFonts w:ascii="Times New Roman" w:hAnsi="Times New Roman" w:cs="Times New Roman"/>
          <w:b/>
          <w:bCs/>
          <w:i/>
          <w:iCs/>
          <w:sz w:val="24"/>
          <w:szCs w:val="24"/>
        </w:rPr>
        <w:t>(5 P)</w:t>
      </w:r>
    </w:p>
    <w:p w:rsidR="002A1C01" w:rsidRPr="00E719DF" w:rsidRDefault="002A1C01" w:rsidP="002379B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A5EF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>A)218</w:t>
      </w:r>
      <w:r w:rsidRPr="00B724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B) 229</w:t>
      </w:r>
      <w:r w:rsidRPr="00B724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C)  220</w:t>
      </w:r>
      <w:r w:rsidRPr="00B724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724AD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219</w:t>
      </w:r>
    </w:p>
    <w:p w:rsidR="002A1C01" w:rsidRPr="006A5EF7" w:rsidRDefault="002A1C01" w:rsidP="00AB0F79">
      <w:pPr>
        <w:tabs>
          <w:tab w:val="left" w:pos="1455"/>
        </w:tabs>
        <w:jc w:val="both"/>
        <w:rPr>
          <w:rFonts w:ascii="Times New Roman" w:hAnsi="Times New Roman" w:cs="Times New Roman"/>
          <w:b/>
          <w:bCs/>
          <w:color w:val="333333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12) </w:t>
      </w:r>
      <w:r>
        <w:rPr>
          <w:rFonts w:ascii="Times New Roman" w:hAnsi="Times New Roman" w:cs="Times New Roman"/>
          <w:color w:val="333333"/>
          <w:sz w:val="24"/>
          <w:szCs w:val="24"/>
        </w:rPr>
        <w:t>1-</w:t>
      </w:r>
      <w:r w:rsidRPr="00AB0F79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AB0F79">
        <w:rPr>
          <w:rFonts w:ascii="Times New Roman" w:hAnsi="Times New Roman" w:cs="Times New Roman"/>
          <w:color w:val="333333"/>
          <w:sz w:val="24"/>
          <w:szCs w:val="24"/>
          <w:u w:val="single"/>
        </w:rPr>
        <w:t xml:space="preserve"> ■▲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AB0F79">
        <w:rPr>
          <w:rFonts w:ascii="Times New Roman" w:hAnsi="Times New Roman" w:cs="Times New Roman"/>
          <w:color w:val="333333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333333"/>
          <w:sz w:val="24"/>
          <w:szCs w:val="24"/>
        </w:rPr>
        <w:t>2-</w:t>
      </w:r>
      <w:r w:rsidRPr="00AB0F79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AB0F79">
        <w:rPr>
          <w:rFonts w:ascii="Times New Roman" w:hAnsi="Times New Roman" w:cs="Times New Roman"/>
          <w:color w:val="333333"/>
          <w:sz w:val="24"/>
          <w:szCs w:val="24"/>
          <w:u w:val="single"/>
        </w:rPr>
        <w:t xml:space="preserve">■■▲▲▲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  3-</w:t>
      </w:r>
      <w:r w:rsidRPr="00AB0F79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AB0F79">
        <w:rPr>
          <w:rFonts w:ascii="Times New Roman" w:hAnsi="Times New Roman" w:cs="Times New Roman"/>
          <w:color w:val="333333"/>
          <w:sz w:val="24"/>
          <w:szCs w:val="24"/>
          <w:u w:val="single"/>
        </w:rPr>
        <w:t>■■■▲▲▲▲▲</w:t>
      </w:r>
      <w:r w:rsidRPr="00AB0F79">
        <w:rPr>
          <w:rFonts w:ascii="Times New Roman" w:hAnsi="Times New Roman" w:cs="Times New Roman"/>
          <w:color w:val="333333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4-…... </w:t>
      </w:r>
      <w:r w:rsidRPr="006A5EF7">
        <w:rPr>
          <w:rFonts w:ascii="Times New Roman" w:hAnsi="Times New Roman" w:cs="Times New Roman"/>
          <w:b/>
          <w:bCs/>
          <w:color w:val="333333"/>
        </w:rPr>
        <w:t>örüntüsünde 4.terim aşağıdakilerden hangisidir?</w:t>
      </w:r>
      <w:r w:rsidRPr="006A5EF7">
        <w:rPr>
          <w:rFonts w:ascii="Times New Roman" w:hAnsi="Times New Roman" w:cs="Times New Roman"/>
          <w:b/>
          <w:bCs/>
          <w:i/>
          <w:iCs/>
        </w:rPr>
        <w:t xml:space="preserve"> (5 P)</w:t>
      </w:r>
    </w:p>
    <w:p w:rsidR="002A1C01" w:rsidRPr="00AB0F79" w:rsidRDefault="002A1C01" w:rsidP="00AB0F79">
      <w:pPr>
        <w:tabs>
          <w:tab w:val="left" w:pos="1455"/>
        </w:tabs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0F79">
        <w:rPr>
          <w:rFonts w:ascii="Times New Roman" w:hAnsi="Times New Roman" w:cs="Times New Roman"/>
          <w:color w:val="333333"/>
          <w:sz w:val="24"/>
          <w:szCs w:val="24"/>
        </w:rPr>
        <w:t xml:space="preserve">    A)  ■■■■▲▲▲▲▲▲▲  </w:t>
      </w:r>
    </w:p>
    <w:p w:rsidR="002A1C01" w:rsidRPr="00AB0F79" w:rsidRDefault="002A1C01" w:rsidP="00AB0F79">
      <w:pPr>
        <w:tabs>
          <w:tab w:val="left" w:pos="1455"/>
        </w:tabs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0F79">
        <w:rPr>
          <w:rFonts w:ascii="Times New Roman" w:hAnsi="Times New Roman" w:cs="Times New Roman"/>
          <w:color w:val="333333"/>
          <w:sz w:val="24"/>
          <w:szCs w:val="24"/>
        </w:rPr>
        <w:t xml:space="preserve">    B)  ■■▲▲▲  </w:t>
      </w:r>
    </w:p>
    <w:p w:rsidR="002A1C01" w:rsidRPr="00AB0F79" w:rsidRDefault="002A1C01" w:rsidP="00AB0F79">
      <w:pPr>
        <w:tabs>
          <w:tab w:val="left" w:pos="1455"/>
        </w:tabs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0F79">
        <w:rPr>
          <w:rFonts w:ascii="Times New Roman" w:hAnsi="Times New Roman" w:cs="Times New Roman"/>
          <w:color w:val="333333"/>
          <w:sz w:val="24"/>
          <w:szCs w:val="24"/>
        </w:rPr>
        <w:t xml:space="preserve">    C)  ■■■■▲▲▲▲    </w:t>
      </w:r>
    </w:p>
    <w:p w:rsidR="002A1C01" w:rsidRPr="00AB0F79" w:rsidRDefault="002A1C01" w:rsidP="00AB0F79">
      <w:pPr>
        <w:tabs>
          <w:tab w:val="left" w:pos="1455"/>
        </w:tabs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0F79">
        <w:rPr>
          <w:rFonts w:ascii="Times New Roman" w:hAnsi="Times New Roman" w:cs="Times New Roman"/>
          <w:color w:val="333333"/>
          <w:sz w:val="24"/>
          <w:szCs w:val="24"/>
        </w:rPr>
        <w:t xml:space="preserve">    D ) ■■■■■▲▲▲▲▲</w:t>
      </w:r>
    </w:p>
    <w:p w:rsidR="002A1C01" w:rsidRPr="006A5EF7" w:rsidRDefault="002A1C01" w:rsidP="00AB0F79">
      <w:pPr>
        <w:ind w:right="486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13)</w:t>
      </w:r>
      <w:r w:rsidRPr="00AB0F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369F3">
        <w:rPr>
          <w:rFonts w:ascii="Times New Roman" w:hAnsi="Times New Roman" w:cs="Times New Roman"/>
          <w:b/>
          <w:bCs/>
          <w:color w:val="333333"/>
          <w:sz w:val="24"/>
          <w:szCs w:val="24"/>
        </w:rPr>
        <w:t>5308  + 4967  +  a b c d =  11964</w:t>
      </w:r>
      <w:r w:rsidRPr="00AB0F79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 </w:t>
      </w:r>
      <w:r w:rsidRPr="006A5EF7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olduğuna göre     a + b + c + d kaçtır ? </w:t>
      </w:r>
      <w:r w:rsidRPr="006A5EF7">
        <w:rPr>
          <w:rFonts w:ascii="Times New Roman" w:hAnsi="Times New Roman" w:cs="Times New Roman"/>
          <w:b/>
          <w:bCs/>
          <w:i/>
          <w:iCs/>
          <w:sz w:val="24"/>
          <w:szCs w:val="24"/>
        </w:rPr>
        <w:t>(5 P)</w:t>
      </w:r>
    </w:p>
    <w:p w:rsidR="002A1C01" w:rsidRDefault="002A1C01" w:rsidP="00AB0F79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AB0F79">
        <w:rPr>
          <w:rFonts w:ascii="Times New Roman" w:hAnsi="Times New Roman" w:cs="Times New Roman"/>
          <w:color w:val="333333"/>
          <w:sz w:val="24"/>
          <w:szCs w:val="24"/>
        </w:rPr>
        <w:tab/>
        <w:t>A) 12</w:t>
      </w:r>
      <w:r w:rsidRPr="00AB0F79">
        <w:rPr>
          <w:rFonts w:ascii="Times New Roman" w:hAnsi="Times New Roman" w:cs="Times New Roman"/>
          <w:color w:val="333333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             </w:t>
      </w:r>
      <w:r w:rsidRPr="00AB0F79">
        <w:rPr>
          <w:rFonts w:ascii="Times New Roman" w:hAnsi="Times New Roman" w:cs="Times New Roman"/>
          <w:color w:val="333333"/>
          <w:sz w:val="24"/>
          <w:szCs w:val="24"/>
        </w:rPr>
        <w:t xml:space="preserve">B) 24       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           </w:t>
      </w:r>
      <w:r w:rsidRPr="00AB0F79">
        <w:rPr>
          <w:rFonts w:ascii="Times New Roman" w:hAnsi="Times New Roman" w:cs="Times New Roman"/>
          <w:color w:val="333333"/>
          <w:sz w:val="24"/>
          <w:szCs w:val="24"/>
        </w:rPr>
        <w:t xml:space="preserve">C) 18        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           </w:t>
      </w:r>
      <w:r w:rsidRPr="00AB0F79">
        <w:rPr>
          <w:rFonts w:ascii="Times New Roman" w:hAnsi="Times New Roman" w:cs="Times New Roman"/>
          <w:color w:val="333333"/>
          <w:sz w:val="24"/>
          <w:szCs w:val="24"/>
        </w:rPr>
        <w:t>D) 30</w:t>
      </w:r>
    </w:p>
    <w:p w:rsidR="002A1C01" w:rsidRPr="006A5EF7" w:rsidRDefault="002A1C01" w:rsidP="00AB0F79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4973F2">
        <w:rPr>
          <w:rFonts w:ascii="Times New Roman" w:hAnsi="Times New Roman" w:cs="Times New Roman"/>
          <w:b/>
          <w:bCs/>
          <w:sz w:val="24"/>
          <w:szCs w:val="24"/>
        </w:rPr>
        <w:t>14)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5EF7">
        <w:rPr>
          <w:rFonts w:ascii="Times New Roman" w:hAnsi="Times New Roman" w:cs="Times New Roman"/>
          <w:b/>
          <w:bCs/>
          <w:sz w:val="24"/>
          <w:szCs w:val="24"/>
        </w:rPr>
        <w:t>A ve B noktalarına karşılık gelen kesirler hangileridir?</w:t>
      </w:r>
      <w:r w:rsidRPr="006A5EF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(5 P)</w:t>
      </w:r>
    </w:p>
    <w:p w:rsidR="002A1C01" w:rsidRDefault="002A1C01" w:rsidP="0024743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BA3048">
        <w:rPr>
          <w:rFonts w:ascii="Times New Roman" w:hAnsi="Times New Roman" w:cs="Times New Roman"/>
          <w:sz w:val="24"/>
          <w:szCs w:val="24"/>
        </w:rPr>
        <w:t xml:space="preserve"> </w:t>
      </w:r>
      <w:r w:rsidRPr="00BB2FDC">
        <w:rPr>
          <w:rFonts w:ascii="Times New Roman" w:hAnsi="Times New Roman" w:cs="Times New Roman"/>
          <w:sz w:val="24"/>
          <w:szCs w:val="24"/>
        </w:rPr>
        <w:pict>
          <v:shape id="_x0000_i1025" type="#_x0000_t75" style="width:237.75pt;height:54pt">
            <v:imagedata r:id="rId9" o:title=""/>
          </v:shape>
        </w:pict>
      </w:r>
    </w:p>
    <w:p w:rsidR="002A1C01" w:rsidRPr="006A5EF7" w:rsidRDefault="002A1C01" w:rsidP="0024743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5EF7">
        <w:rPr>
          <w:rFonts w:ascii="Times New Roman" w:hAnsi="Times New Roman" w:cs="Times New Roman"/>
          <w:b/>
          <w:bCs/>
          <w:sz w:val="24"/>
          <w:szCs w:val="24"/>
        </w:rPr>
        <w:t xml:space="preserve">15) </w:t>
      </w:r>
      <w:r w:rsidRPr="006A5EF7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Toplama işlemindeki eksik rakamları bulup yazınız. </w:t>
      </w:r>
      <w:r w:rsidRPr="006A5EF7">
        <w:rPr>
          <w:rFonts w:ascii="Times New Roman" w:hAnsi="Times New Roman" w:cs="Times New Roman"/>
          <w:b/>
          <w:bCs/>
          <w:i/>
          <w:iCs/>
          <w:sz w:val="24"/>
          <w:szCs w:val="24"/>
        </w:rPr>
        <w:t>(5 P)</w:t>
      </w:r>
    </w:p>
    <w:p w:rsidR="002A1C01" w:rsidRPr="00BC723B" w:rsidRDefault="002A1C01" w:rsidP="00BC723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B2FDC">
        <w:rPr>
          <w:rFonts w:ascii="Impact" w:hAnsi="Impact" w:cs="Impact"/>
          <w:sz w:val="24"/>
          <w:szCs w:val="24"/>
        </w:rPr>
        <w:pict>
          <v:shape id="_x0000_i1026" type="#_x0000_t75" style="width:97.5pt;height:41.25pt">
            <v:imagedata r:id="rId10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İRFAN </w:t>
      </w:r>
      <w:r w:rsidRPr="00BC723B">
        <w:rPr>
          <w:rFonts w:ascii="Times New Roman" w:hAnsi="Times New Roman" w:cs="Times New Roman"/>
          <w:sz w:val="20"/>
          <w:szCs w:val="20"/>
        </w:rPr>
        <w:t xml:space="preserve"> ZARARSIZ</w:t>
      </w:r>
    </w:p>
    <w:p w:rsidR="002A1C01" w:rsidRPr="00BC723B" w:rsidRDefault="002A1C01" w:rsidP="00BC723B">
      <w:pPr>
        <w:rPr>
          <w:sz w:val="20"/>
          <w:szCs w:val="20"/>
        </w:rPr>
      </w:pPr>
      <w:r w:rsidRPr="00BC723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 w:rsidRPr="00BC723B">
        <w:rPr>
          <w:rFonts w:ascii="Times New Roman" w:hAnsi="Times New Roman" w:cs="Times New Roman"/>
          <w:sz w:val="20"/>
          <w:szCs w:val="20"/>
        </w:rPr>
        <w:t>4-</w:t>
      </w:r>
      <w:r>
        <w:rPr>
          <w:rFonts w:ascii="Times New Roman" w:hAnsi="Times New Roman" w:cs="Times New Roman"/>
          <w:sz w:val="20"/>
          <w:szCs w:val="20"/>
        </w:rPr>
        <w:t>B</w:t>
      </w:r>
      <w:r w:rsidRPr="00BC723B">
        <w:rPr>
          <w:rFonts w:ascii="Times New Roman" w:hAnsi="Times New Roman" w:cs="Times New Roman"/>
          <w:sz w:val="20"/>
          <w:szCs w:val="20"/>
        </w:rPr>
        <w:t xml:space="preserve"> Sın. Öğrt. 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BC723B">
        <w:rPr>
          <w:rFonts w:ascii="Times New Roman" w:hAnsi="Times New Roman" w:cs="Times New Roman"/>
          <w:sz w:val="20"/>
          <w:szCs w:val="20"/>
        </w:rPr>
        <w:t xml:space="preserve"> </w:t>
      </w:r>
      <w:r>
        <w:t xml:space="preserve">                                                                                                     </w:t>
      </w:r>
    </w:p>
    <w:sectPr w:rsidR="002A1C01" w:rsidRPr="00BC723B" w:rsidSect="006D65E4">
      <w:pgSz w:w="11906" w:h="16838"/>
      <w:pgMar w:top="567" w:right="567" w:bottom="72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C01" w:rsidRDefault="002A1C01" w:rsidP="002D7A90">
      <w:pPr>
        <w:spacing w:after="0" w:line="240" w:lineRule="auto"/>
      </w:pPr>
      <w:r>
        <w:separator/>
      </w:r>
    </w:p>
  </w:endnote>
  <w:endnote w:type="continuationSeparator" w:id="1">
    <w:p w:rsidR="002A1C01" w:rsidRDefault="002A1C01" w:rsidP="002D7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C01" w:rsidRDefault="002A1C01" w:rsidP="002D7A90">
      <w:pPr>
        <w:spacing w:after="0" w:line="240" w:lineRule="auto"/>
      </w:pPr>
      <w:r>
        <w:separator/>
      </w:r>
    </w:p>
  </w:footnote>
  <w:footnote w:type="continuationSeparator" w:id="1">
    <w:p w:rsidR="002A1C01" w:rsidRDefault="002A1C01" w:rsidP="002D7A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10F6F"/>
    <w:multiLevelType w:val="multilevel"/>
    <w:tmpl w:val="0A269BD4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FD933A5"/>
    <w:multiLevelType w:val="multilevel"/>
    <w:tmpl w:val="0A269BD4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1FC17AF"/>
    <w:multiLevelType w:val="hybridMultilevel"/>
    <w:tmpl w:val="65829F24"/>
    <w:lvl w:ilvl="0" w:tplc="524699B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E76A9B"/>
    <w:multiLevelType w:val="multilevel"/>
    <w:tmpl w:val="0A269BD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8433A"/>
    <w:multiLevelType w:val="multilevel"/>
    <w:tmpl w:val="0A269BD4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6431BD8"/>
    <w:multiLevelType w:val="multilevel"/>
    <w:tmpl w:val="0A269BD4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4D91B69"/>
    <w:multiLevelType w:val="multilevel"/>
    <w:tmpl w:val="9B5A40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077D7D"/>
    <w:multiLevelType w:val="hybridMultilevel"/>
    <w:tmpl w:val="8068A5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895A38"/>
    <w:multiLevelType w:val="multilevel"/>
    <w:tmpl w:val="65829F24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261F97"/>
    <w:multiLevelType w:val="hybridMultilevel"/>
    <w:tmpl w:val="4A9CBE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F50C3D"/>
    <w:multiLevelType w:val="hybridMultilevel"/>
    <w:tmpl w:val="5FB4D2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3105ED"/>
    <w:multiLevelType w:val="hybridMultilevel"/>
    <w:tmpl w:val="0A269B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397F83"/>
    <w:multiLevelType w:val="multilevel"/>
    <w:tmpl w:val="4A9CBE4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F04AE0"/>
    <w:multiLevelType w:val="hybridMultilevel"/>
    <w:tmpl w:val="9B5A40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1960A1"/>
    <w:multiLevelType w:val="hybridMultilevel"/>
    <w:tmpl w:val="47E21C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4D0167"/>
    <w:multiLevelType w:val="multilevel"/>
    <w:tmpl w:val="9B5A40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82245"/>
    <w:multiLevelType w:val="multilevel"/>
    <w:tmpl w:val="0A269BD4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6DF172A0"/>
    <w:multiLevelType w:val="multilevel"/>
    <w:tmpl w:val="4A9CBE4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EE3112"/>
    <w:multiLevelType w:val="multilevel"/>
    <w:tmpl w:val="65829F24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57A0DB6"/>
    <w:multiLevelType w:val="multilevel"/>
    <w:tmpl w:val="0A269BD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D07B91"/>
    <w:multiLevelType w:val="multilevel"/>
    <w:tmpl w:val="9B5A40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10"/>
  </w:num>
  <w:num w:numId="5">
    <w:abstractNumId w:val="14"/>
  </w:num>
  <w:num w:numId="6">
    <w:abstractNumId w:val="7"/>
  </w:num>
  <w:num w:numId="7">
    <w:abstractNumId w:val="20"/>
  </w:num>
  <w:num w:numId="8">
    <w:abstractNumId w:val="6"/>
  </w:num>
  <w:num w:numId="9">
    <w:abstractNumId w:val="15"/>
  </w:num>
  <w:num w:numId="10">
    <w:abstractNumId w:val="17"/>
  </w:num>
  <w:num w:numId="11">
    <w:abstractNumId w:val="12"/>
  </w:num>
  <w:num w:numId="12">
    <w:abstractNumId w:val="3"/>
  </w:num>
  <w:num w:numId="13">
    <w:abstractNumId w:val="1"/>
  </w:num>
  <w:num w:numId="14">
    <w:abstractNumId w:val="16"/>
  </w:num>
  <w:num w:numId="15">
    <w:abstractNumId w:val="0"/>
  </w:num>
  <w:num w:numId="16">
    <w:abstractNumId w:val="4"/>
  </w:num>
  <w:num w:numId="17">
    <w:abstractNumId w:val="5"/>
  </w:num>
  <w:num w:numId="18">
    <w:abstractNumId w:val="2"/>
  </w:num>
  <w:num w:numId="19">
    <w:abstractNumId w:val="18"/>
  </w:num>
  <w:num w:numId="20">
    <w:abstractNumId w:val="8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0868"/>
    <w:rsid w:val="00071A0F"/>
    <w:rsid w:val="000A21CD"/>
    <w:rsid w:val="000A4A20"/>
    <w:rsid w:val="000A5DBB"/>
    <w:rsid w:val="000A6C6F"/>
    <w:rsid w:val="000D38CE"/>
    <w:rsid w:val="0010035E"/>
    <w:rsid w:val="00100D1A"/>
    <w:rsid w:val="00153212"/>
    <w:rsid w:val="001570B7"/>
    <w:rsid w:val="00161B73"/>
    <w:rsid w:val="00181393"/>
    <w:rsid w:val="001A2AF3"/>
    <w:rsid w:val="001C0128"/>
    <w:rsid w:val="001E2131"/>
    <w:rsid w:val="001F2C90"/>
    <w:rsid w:val="001F5005"/>
    <w:rsid w:val="001F52FE"/>
    <w:rsid w:val="002009B3"/>
    <w:rsid w:val="00207A11"/>
    <w:rsid w:val="00223845"/>
    <w:rsid w:val="002332D7"/>
    <w:rsid w:val="0023449A"/>
    <w:rsid w:val="002379B9"/>
    <w:rsid w:val="00237FF4"/>
    <w:rsid w:val="002435E7"/>
    <w:rsid w:val="0024743D"/>
    <w:rsid w:val="002A1C01"/>
    <w:rsid w:val="002C702E"/>
    <w:rsid w:val="002D76E0"/>
    <w:rsid w:val="002D7A90"/>
    <w:rsid w:val="002F1228"/>
    <w:rsid w:val="002F588E"/>
    <w:rsid w:val="00322860"/>
    <w:rsid w:val="00375841"/>
    <w:rsid w:val="003C2AAA"/>
    <w:rsid w:val="003D602A"/>
    <w:rsid w:val="0041375F"/>
    <w:rsid w:val="00434DD5"/>
    <w:rsid w:val="00444D13"/>
    <w:rsid w:val="00445C7C"/>
    <w:rsid w:val="00467FD7"/>
    <w:rsid w:val="00486631"/>
    <w:rsid w:val="004973F2"/>
    <w:rsid w:val="004D74EB"/>
    <w:rsid w:val="005231CB"/>
    <w:rsid w:val="00523472"/>
    <w:rsid w:val="005508CB"/>
    <w:rsid w:val="005621E4"/>
    <w:rsid w:val="00577038"/>
    <w:rsid w:val="005A1FFC"/>
    <w:rsid w:val="005C2753"/>
    <w:rsid w:val="005D0868"/>
    <w:rsid w:val="005D0BE2"/>
    <w:rsid w:val="005D25B1"/>
    <w:rsid w:val="005D64DA"/>
    <w:rsid w:val="005D68F0"/>
    <w:rsid w:val="005E3214"/>
    <w:rsid w:val="005E6BAC"/>
    <w:rsid w:val="00620CBE"/>
    <w:rsid w:val="00623C81"/>
    <w:rsid w:val="006310E5"/>
    <w:rsid w:val="006377D0"/>
    <w:rsid w:val="0063799E"/>
    <w:rsid w:val="0066715D"/>
    <w:rsid w:val="006A5EF7"/>
    <w:rsid w:val="006C66F1"/>
    <w:rsid w:val="006C7315"/>
    <w:rsid w:val="006D65E4"/>
    <w:rsid w:val="006F62DC"/>
    <w:rsid w:val="007013BA"/>
    <w:rsid w:val="0071217E"/>
    <w:rsid w:val="007958F5"/>
    <w:rsid w:val="007B259A"/>
    <w:rsid w:val="007C293A"/>
    <w:rsid w:val="00832ABB"/>
    <w:rsid w:val="00860A25"/>
    <w:rsid w:val="00861CF9"/>
    <w:rsid w:val="00871CB4"/>
    <w:rsid w:val="00884231"/>
    <w:rsid w:val="008979BB"/>
    <w:rsid w:val="008A60ED"/>
    <w:rsid w:val="008B41BB"/>
    <w:rsid w:val="0090130A"/>
    <w:rsid w:val="00913FFB"/>
    <w:rsid w:val="00926C38"/>
    <w:rsid w:val="00943734"/>
    <w:rsid w:val="00944546"/>
    <w:rsid w:val="00951FA3"/>
    <w:rsid w:val="00960194"/>
    <w:rsid w:val="0098417A"/>
    <w:rsid w:val="00992C5C"/>
    <w:rsid w:val="00992E63"/>
    <w:rsid w:val="009B42A6"/>
    <w:rsid w:val="009B4808"/>
    <w:rsid w:val="009B746B"/>
    <w:rsid w:val="009C1586"/>
    <w:rsid w:val="009C4A47"/>
    <w:rsid w:val="009E3C09"/>
    <w:rsid w:val="009F17A3"/>
    <w:rsid w:val="009F7248"/>
    <w:rsid w:val="00A07394"/>
    <w:rsid w:val="00A1002E"/>
    <w:rsid w:val="00A1781B"/>
    <w:rsid w:val="00A37751"/>
    <w:rsid w:val="00A6615B"/>
    <w:rsid w:val="00AB0F79"/>
    <w:rsid w:val="00AC3CC4"/>
    <w:rsid w:val="00AD1D83"/>
    <w:rsid w:val="00AE543E"/>
    <w:rsid w:val="00B06705"/>
    <w:rsid w:val="00B11665"/>
    <w:rsid w:val="00B23004"/>
    <w:rsid w:val="00B30F62"/>
    <w:rsid w:val="00B369F3"/>
    <w:rsid w:val="00B5240F"/>
    <w:rsid w:val="00B724AD"/>
    <w:rsid w:val="00B83E55"/>
    <w:rsid w:val="00B86202"/>
    <w:rsid w:val="00B9075E"/>
    <w:rsid w:val="00BA3048"/>
    <w:rsid w:val="00BA4E6A"/>
    <w:rsid w:val="00BB27F0"/>
    <w:rsid w:val="00BB2FDC"/>
    <w:rsid w:val="00BC723B"/>
    <w:rsid w:val="00C03708"/>
    <w:rsid w:val="00C13DBE"/>
    <w:rsid w:val="00C172B5"/>
    <w:rsid w:val="00C654CD"/>
    <w:rsid w:val="00C70224"/>
    <w:rsid w:val="00C85EDE"/>
    <w:rsid w:val="00C954F2"/>
    <w:rsid w:val="00CB7CEA"/>
    <w:rsid w:val="00CF52F9"/>
    <w:rsid w:val="00D13B6B"/>
    <w:rsid w:val="00D24CDE"/>
    <w:rsid w:val="00D367AB"/>
    <w:rsid w:val="00DA56D3"/>
    <w:rsid w:val="00DB7879"/>
    <w:rsid w:val="00DC1EC7"/>
    <w:rsid w:val="00DE2A44"/>
    <w:rsid w:val="00DE6D54"/>
    <w:rsid w:val="00DF05AA"/>
    <w:rsid w:val="00DF6090"/>
    <w:rsid w:val="00DF7E95"/>
    <w:rsid w:val="00E47D32"/>
    <w:rsid w:val="00E526A9"/>
    <w:rsid w:val="00E53CF8"/>
    <w:rsid w:val="00E637B5"/>
    <w:rsid w:val="00E719DF"/>
    <w:rsid w:val="00E74845"/>
    <w:rsid w:val="00E926F8"/>
    <w:rsid w:val="00EA0E80"/>
    <w:rsid w:val="00EB43E5"/>
    <w:rsid w:val="00EC140D"/>
    <w:rsid w:val="00EC57EA"/>
    <w:rsid w:val="00ED0535"/>
    <w:rsid w:val="00EE268B"/>
    <w:rsid w:val="00F26682"/>
    <w:rsid w:val="00F43839"/>
    <w:rsid w:val="00F44248"/>
    <w:rsid w:val="00F50A4F"/>
    <w:rsid w:val="00F60729"/>
    <w:rsid w:val="00F62103"/>
    <w:rsid w:val="00F66FB9"/>
    <w:rsid w:val="00F907E3"/>
    <w:rsid w:val="00FA00EA"/>
    <w:rsid w:val="00FA2F8D"/>
    <w:rsid w:val="00FB1AAE"/>
    <w:rsid w:val="00FB5F84"/>
    <w:rsid w:val="00FB7C60"/>
    <w:rsid w:val="00FE4E34"/>
    <w:rsid w:val="00FE6205"/>
    <w:rsid w:val="00FE7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6F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D0868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2D7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D7A90"/>
  </w:style>
  <w:style w:type="paragraph" w:styleId="Footer">
    <w:name w:val="footer"/>
    <w:basedOn w:val="Normal"/>
    <w:link w:val="FooterChar"/>
    <w:uiPriority w:val="99"/>
    <w:semiHidden/>
    <w:rsid w:val="002D7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D7A90"/>
  </w:style>
  <w:style w:type="paragraph" w:styleId="BalloonText">
    <w:name w:val="Balloon Text"/>
    <w:basedOn w:val="Normal"/>
    <w:link w:val="BalloonTextChar"/>
    <w:uiPriority w:val="99"/>
    <w:semiHidden/>
    <w:rsid w:val="0070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13B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F52FE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841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42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269</TotalTime>
  <Pages>2</Pages>
  <Words>713</Words>
  <Characters>4068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Aspire</dc:creator>
  <cp:keywords/>
  <dc:description/>
  <cp:lastModifiedBy>edanurbirsen</cp:lastModifiedBy>
  <cp:revision>95</cp:revision>
  <cp:lastPrinted>2009-01-14T23:43:00Z</cp:lastPrinted>
  <dcterms:created xsi:type="dcterms:W3CDTF">2009-01-09T20:44:00Z</dcterms:created>
  <dcterms:modified xsi:type="dcterms:W3CDTF">2009-01-15T17:30:00Z</dcterms:modified>
</cp:coreProperties>
</file>