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78" w:rsidRDefault="00963F78">
      <w:r w:rsidRPr="0075799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7" type="#_x0000_t75" style="width:339.75pt;height:445.5pt;visibility:visible">
            <v:imagedata r:id="rId6" o:title=""/>
          </v:shape>
        </w:pict>
      </w:r>
      <w:r w:rsidRPr="0075799B">
        <w:rPr>
          <w:noProof/>
        </w:rPr>
        <w:pict>
          <v:shape id="Resim 4" o:spid="_x0000_i1028" type="#_x0000_t75" style="width:352.5pt;height:443.25pt;visibility:visible">
            <v:imagedata r:id="rId7" o:title=""/>
          </v:shape>
        </w:pict>
      </w:r>
      <w:hyperlink r:id="rId8" w:history="1">
        <w:r w:rsidRPr="00160E49">
          <w:rPr>
            <w:rStyle w:val="Hyperlink"/>
            <w:noProof/>
          </w:rPr>
          <w:t>www.sorubak.com</w:t>
        </w:r>
      </w:hyperlink>
      <w:r>
        <w:rPr>
          <w:noProof/>
        </w:rPr>
        <w:t xml:space="preserve"> </w:t>
      </w:r>
    </w:p>
    <w:sectPr w:rsidR="00963F78" w:rsidSect="00F336DF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F78" w:rsidRDefault="00963F78" w:rsidP="00F336DF">
      <w:pPr>
        <w:spacing w:after="0" w:line="240" w:lineRule="auto"/>
      </w:pPr>
      <w:r>
        <w:separator/>
      </w:r>
    </w:p>
  </w:endnote>
  <w:endnote w:type="continuationSeparator" w:id="1">
    <w:p w:rsidR="00963F78" w:rsidRDefault="00963F78" w:rsidP="00F33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F78" w:rsidRDefault="00963F78" w:rsidP="00F336DF">
      <w:pPr>
        <w:spacing w:after="0" w:line="240" w:lineRule="auto"/>
      </w:pPr>
      <w:r>
        <w:separator/>
      </w:r>
    </w:p>
  </w:footnote>
  <w:footnote w:type="continuationSeparator" w:id="1">
    <w:p w:rsidR="00963F78" w:rsidRDefault="00963F78" w:rsidP="00F33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78" w:rsidRDefault="00963F78">
    <w:pPr>
      <w:pStyle w:val="Header"/>
    </w:pPr>
    <w:r w:rsidRPr="0075799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7" o:spid="_x0000_i1026" type="#_x0000_t75" style="width:187.5pt;height:36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36DF"/>
    <w:rsid w:val="00160E49"/>
    <w:rsid w:val="004C0C8F"/>
    <w:rsid w:val="00576504"/>
    <w:rsid w:val="0075799B"/>
    <w:rsid w:val="00963F78"/>
    <w:rsid w:val="00C1350A"/>
    <w:rsid w:val="00C22E1D"/>
    <w:rsid w:val="00F336DF"/>
    <w:rsid w:val="00F6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C8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33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36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33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36D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33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336DF"/>
    <w:rPr>
      <w:rFonts w:cs="Times New Roman"/>
    </w:rPr>
  </w:style>
  <w:style w:type="character" w:styleId="Hyperlink">
    <w:name w:val="Hyperlink"/>
    <w:basedOn w:val="DefaultParagraphFont"/>
    <w:uiPriority w:val="99"/>
    <w:rsid w:val="00C22E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8</Words>
  <Characters>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PERFECT XP PC1</cp:lastModifiedBy>
  <cp:revision>4</cp:revision>
  <dcterms:created xsi:type="dcterms:W3CDTF">2009-10-01T21:42:00Z</dcterms:created>
  <dcterms:modified xsi:type="dcterms:W3CDTF">2009-10-03T16:53:00Z</dcterms:modified>
</cp:coreProperties>
</file>