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ADI SOYADI: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1</w:t>
      </w:r>
      <w:r>
        <w:rPr>
          <w:sz w:val="28"/>
          <w:szCs w:val="28"/>
        </w:rPr>
        <w:t>:0/40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2</w:t>
      </w:r>
      <w:r>
        <w:rPr>
          <w:sz w:val="28"/>
          <w:szCs w:val="28"/>
        </w:rPr>
        <w:t>:41/54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3</w:t>
      </w:r>
      <w:r>
        <w:rPr>
          <w:sz w:val="28"/>
          <w:szCs w:val="28"/>
        </w:rPr>
        <w:t>:55/69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4</w:t>
      </w:r>
      <w:r>
        <w:rPr>
          <w:sz w:val="28"/>
          <w:szCs w:val="28"/>
        </w:rPr>
        <w:t>:70/84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>:85/100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CD4CD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 İSTENENLERİ KARŞILARINA YAZINIZ.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16"/>
          <w:szCs w:val="16"/>
        </w:rPr>
        <w:t>(5x4:20</w:t>
      </w:r>
      <w:r w:rsidRPr="00CE1AE3">
        <w:rPr>
          <w:sz w:val="16"/>
          <w:szCs w:val="16"/>
        </w:rPr>
        <w:t>)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ALFABE  </w:t>
      </w:r>
      <w:r w:rsidRPr="00E06CD6">
        <w:rPr>
          <w:sz w:val="16"/>
          <w:szCs w:val="16"/>
        </w:rPr>
        <w:t>(harf sırasına göre)</w:t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SESLİ(ÜNLÜ)HARFLER</w:t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KALIN SESLİ HARFLER</w:t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İNCE SESLİ HARFLER</w:t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SERT SESSİZ HARFLER</w:t>
      </w:r>
      <w:r>
        <w:rPr>
          <w:sz w:val="28"/>
          <w:szCs w:val="28"/>
        </w:rPr>
        <w:tab/>
        <w:t>:</w:t>
      </w:r>
    </w:p>
    <w:tbl>
      <w:tblPr>
        <w:tblW w:w="11895" w:type="dxa"/>
        <w:tblInd w:w="-133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95"/>
      </w:tblGrid>
      <w:tr w:rsidR="005B1FC4" w:rsidRPr="00D11E99" w:rsidTr="00CD4CDB">
        <w:trPr>
          <w:trHeight w:val="70"/>
        </w:trPr>
        <w:tc>
          <w:tcPr>
            <w:tcW w:w="11895" w:type="dxa"/>
            <w:tcBorders>
              <w:top w:val="single" w:sz="4" w:space="0" w:color="auto"/>
            </w:tcBorders>
          </w:tcPr>
          <w:p w:rsidR="005B1FC4" w:rsidRPr="00D11E99" w:rsidRDefault="005B1FC4" w:rsidP="00B60AD4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5B1FC4" w:rsidRDefault="005B1FC4" w:rsidP="00CD4CDB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EŞ/DOST/ŞU/KİL/TÜRK/İLK/BUL/ÜST/YÜN/OK/YE/RENK/NAR/ALT/ET/KURT/ÖZ/SU/TÜR/CİNS</w:t>
      </w:r>
    </w:p>
    <w:p w:rsidR="005B1FC4" w:rsidRDefault="005B1FC4" w:rsidP="00CD4CDB">
      <w:pPr>
        <w:pStyle w:val="NoSpacing"/>
        <w:pBdr>
          <w:between w:val="single" w:sz="4" w:space="1" w:color="auto"/>
        </w:pBdr>
        <w:ind w:left="-1080"/>
        <w:rPr>
          <w:sz w:val="28"/>
          <w:szCs w:val="28"/>
        </w:rPr>
      </w:pPr>
    </w:p>
    <w:p w:rsidR="005B1FC4" w:rsidRDefault="005B1FC4" w:rsidP="00CD4CD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YUKARIYA YİRMİ TANE HECE YAZILMIŞTIR.BU HECELERİ AŞAĞIDA UYGUN YERLERE YAZINIZ.</w:t>
      </w:r>
      <w:r w:rsidRPr="00CE1AE3">
        <w:rPr>
          <w:sz w:val="16"/>
          <w:szCs w:val="16"/>
        </w:rPr>
        <w:t>(5</w:t>
      </w:r>
      <w:r>
        <w:rPr>
          <w:sz w:val="16"/>
          <w:szCs w:val="16"/>
        </w:rPr>
        <w:t>x4:20</w:t>
      </w:r>
      <w:r w:rsidRPr="00CE1AE3">
        <w:rPr>
          <w:sz w:val="16"/>
          <w:szCs w:val="16"/>
        </w:rPr>
        <w:t>)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SESLİ BİR SESSİZ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SESSİZ BİR SESLİ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5B1FC4" w:rsidRDefault="005B1FC4" w:rsidP="00CD4CDB">
      <w:pPr>
        <w:pStyle w:val="NoSpacing"/>
        <w:pBdr>
          <w:between w:val="single" w:sz="4" w:space="1" w:color="auto"/>
        </w:pBdr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SESLİ İKİ SESSİZ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SESSİZ BİR SESLİ BİR SESSİZ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SESSİZ BİR SESLİ İKİ SESSİZ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CD4CD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HANGİSİNDE SERT SESSİZ HARF YOKTUR?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(5 puan)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A)KURTULUŞ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B)GECELİK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C)MERDİVEN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D)ÇAMUR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CD4CD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HANGİSİNDE İNCE SESLİ HARF VARDIR?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(5 puan)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A)KÖMÜR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B)SOLUCAN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C)BOŞ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D)ISLAK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CD4CD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HANGİSİNDE HECE SAYISI EN FAZLADIR?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(5 puan)</w:t>
      </w:r>
    </w:p>
    <w:p w:rsidR="005B1FC4" w:rsidRDefault="005B1FC4" w:rsidP="00B60AD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A)VÜCUT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B)AMERİKA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C)İNDİRİM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D)TERLEMEK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CD4CD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CÜMLELERİN HANGİSİNDE KELİME SAYISI EN FAZLADIR?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(5 puan)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A)UYANDIĞIMDA HENÜZ GÜNEŞ DOĞMAMIŞTI VE HOROZLAR ÖTÜYORDU.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B)ELİMDE BİR FOTOĞRAF,O ŞİMDİ BURDA OLMALI.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C)ATALARIMIZ “AYAĞINI YORGANINA GÖRE UZAT”DEMİŞLER.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D)İNGİLİZCE ÖĞRENMEK ÇOK KOLAY VE ZEVKLİ OLSA GEREK.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4520F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 EŞ SESLİDİR?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(5 puan)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A)SES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B)VATAN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C)UYKU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D)YÜZ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4520F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EŞ ANLAMLILARINI YAZINIZ.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607FE">
        <w:rPr>
          <w:sz w:val="16"/>
          <w:szCs w:val="16"/>
        </w:rPr>
        <w:t>(0,5x20:10)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YURT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MEKTEP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YANIT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HATIRA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BEYAZ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SİYAH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TUTSAK</w:t>
      </w:r>
      <w:r>
        <w:rPr>
          <w:sz w:val="28"/>
          <w:szCs w:val="28"/>
        </w:rPr>
        <w:tab/>
        <w:t>: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KAFA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İHTİYAR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SÖZCÜK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ÖYKÜ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IRMAK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ARMAĞAN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KONUK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TALEBE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KUVVET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ULUS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YOKSUL</w:t>
      </w:r>
      <w:r>
        <w:rPr>
          <w:sz w:val="28"/>
          <w:szCs w:val="28"/>
        </w:rPr>
        <w:tab/>
        <w:t>: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Pr="00CE1AE3" w:rsidRDefault="005B1FC4" w:rsidP="004520F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16"/>
          <w:szCs w:val="16"/>
        </w:rPr>
      </w:pPr>
      <w:r>
        <w:rPr>
          <w:sz w:val="28"/>
          <w:szCs w:val="28"/>
        </w:rPr>
        <w:t>AŞAĞIDAKİ CÜMLELERİN HANGİSİNDE ZIT ANLAMLI KELİMELER BİR ARADA KULLANILMIŞTIR?</w:t>
      </w:r>
      <w:r w:rsidRPr="00CE1AE3">
        <w:rPr>
          <w:sz w:val="16"/>
          <w:szCs w:val="16"/>
        </w:rPr>
        <w:t>(5 puan)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A)GÜRPINAR’DA ESKİ BİNALARIN YANINDA YENİ BİNALAR DA YAPILMAKTADIR.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B)KIRMIZI ÇİÇEKLER BAHÇEYE AYRI BİR GÜZELLİK KATMIŞ.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C)SUYUN DİBİNE KADAR DALDIM AMA HİÇ BALIK GÖREMEDİM.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D)SİYAH RENKLİ BİR KÖPEK YOLDAN GEÇEN ARABALARA HAVLIYORDU.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4520F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 SÖZLÜKTE İLK ÖNCE GELİR?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(5 puan)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A)UĞUR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B)ELDİVEN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C)BÖĞÜRTLEN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D)KOMUTAN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4520F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 SÖZLÜKTE EN SONDA GELİR?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(5 puan)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A)FIRTINA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B)DAĞ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C)ARABA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D)ÇEKİRDEK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4520F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YARIM KALAN METNİ UYGUN BİR ŞEKİLDE TAMAMLAYINIZ.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1AE3">
        <w:rPr>
          <w:sz w:val="16"/>
          <w:szCs w:val="16"/>
        </w:rPr>
        <w:t>(10 puan)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    Rüyamda annemle pazar yerine gitmişiz.Etrafta tanıdık olduğu kadar tanımadığım insanlar da var.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>Ellerimizde poşetlerle dolaşıyoruz.Sonra arkadan birisi elini omzuma dokundurdu.Döndüğümde…..</w:t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Default="005B1FC4" w:rsidP="002A3354">
      <w:pPr>
        <w:pStyle w:val="NoSpacing"/>
        <w:ind w:left="-1080"/>
        <w:rPr>
          <w:sz w:val="28"/>
          <w:szCs w:val="28"/>
        </w:rPr>
      </w:pPr>
    </w:p>
    <w:p w:rsidR="005B1FC4" w:rsidRPr="00A657A8" w:rsidRDefault="005B1FC4" w:rsidP="002A3354">
      <w:pPr>
        <w:pStyle w:val="NoSpacing"/>
        <w:ind w:left="-1080"/>
        <w:rPr>
          <w:sz w:val="28"/>
          <w:szCs w:val="28"/>
        </w:rPr>
      </w:pPr>
      <w:hyperlink r:id="rId4" w:history="1">
        <w:r w:rsidRPr="000F6899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5B1FC4" w:rsidRPr="00A657A8" w:rsidSect="009052BB">
      <w:pgSz w:w="11906" w:h="16838"/>
      <w:pgMar w:top="360" w:right="206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AD4"/>
    <w:rsid w:val="000F6899"/>
    <w:rsid w:val="00292055"/>
    <w:rsid w:val="002A3354"/>
    <w:rsid w:val="00434DB1"/>
    <w:rsid w:val="004353FD"/>
    <w:rsid w:val="004459D5"/>
    <w:rsid w:val="004520F1"/>
    <w:rsid w:val="005946F9"/>
    <w:rsid w:val="005B1FC4"/>
    <w:rsid w:val="006607FE"/>
    <w:rsid w:val="007105BE"/>
    <w:rsid w:val="00721350"/>
    <w:rsid w:val="007873D1"/>
    <w:rsid w:val="008A08F0"/>
    <w:rsid w:val="008E42C1"/>
    <w:rsid w:val="009052BB"/>
    <w:rsid w:val="00A657A8"/>
    <w:rsid w:val="00B60AD4"/>
    <w:rsid w:val="00B83826"/>
    <w:rsid w:val="00C60B0C"/>
    <w:rsid w:val="00CD4CDB"/>
    <w:rsid w:val="00CE1AE3"/>
    <w:rsid w:val="00D11E99"/>
    <w:rsid w:val="00E06CD6"/>
    <w:rsid w:val="00E27BC0"/>
    <w:rsid w:val="00F9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  <w:pPr>
      <w:spacing w:after="200" w:line="276" w:lineRule="auto"/>
    </w:pPr>
    <w:rPr>
      <w:sz w:val="32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60AD4"/>
    <w:rPr>
      <w:sz w:val="32"/>
      <w:szCs w:val="36"/>
      <w:lang w:eastAsia="en-US"/>
    </w:rPr>
  </w:style>
  <w:style w:type="character" w:styleId="Hyperlink">
    <w:name w:val="Hyperlink"/>
    <w:basedOn w:val="DefaultParagraphFont"/>
    <w:uiPriority w:val="99"/>
    <w:rsid w:val="00A657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2</Pages>
  <Words>371</Words>
  <Characters>2121</Characters>
  <Application>Microsoft Office Outlook</Application>
  <DocSecurity>0</DocSecurity>
  <Lines>0</Lines>
  <Paragraphs>0</Paragraphs>
  <ScaleCrop>false</ScaleCrop>
  <Company>OEM A.Ş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edabirsen</cp:lastModifiedBy>
  <cp:revision>4</cp:revision>
  <dcterms:created xsi:type="dcterms:W3CDTF">2008-11-23T20:14:00Z</dcterms:created>
  <dcterms:modified xsi:type="dcterms:W3CDTF">2009-06-30T19:52:00Z</dcterms:modified>
</cp:coreProperties>
</file>