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BD4" w:rsidRDefault="007B7BD4" w:rsidP="00D26C4E">
      <w:pPr>
        <w:ind w:left="708" w:firstLine="708"/>
        <w:jc w:val="both"/>
        <w:rPr>
          <w:b/>
        </w:rPr>
      </w:pPr>
    </w:p>
    <w:p w:rsidR="007B7BD4" w:rsidRPr="00EA544F" w:rsidRDefault="007B7BD4" w:rsidP="00BF5EC4">
      <w:pPr>
        <w:ind w:left="708" w:firstLine="708"/>
        <w:rPr>
          <w:b/>
        </w:rPr>
      </w:pPr>
      <w:r>
        <w:rPr>
          <w:b/>
        </w:rPr>
        <w:t xml:space="preserve">            BEDEN   EĞİTİMİ   DERSİ   </w:t>
      </w:r>
      <w:r w:rsidRPr="00EA544F">
        <w:rPr>
          <w:b/>
        </w:rPr>
        <w:t xml:space="preserve">PROJE </w:t>
      </w:r>
      <w:r>
        <w:rPr>
          <w:b/>
        </w:rPr>
        <w:t xml:space="preserve"> ÖDEVİ</w:t>
      </w:r>
      <w:r w:rsidRPr="00EA544F">
        <w:rPr>
          <w:b/>
        </w:rPr>
        <w:t xml:space="preserve">          </w:t>
      </w:r>
      <w:r>
        <w:rPr>
          <w:b/>
        </w:rPr>
        <w:tab/>
      </w:r>
      <w:r w:rsidRPr="00EA544F">
        <w:rPr>
          <w:b/>
        </w:rPr>
        <w:t xml:space="preserve">                </w:t>
      </w:r>
      <w:r>
        <w:rPr>
          <w:b/>
        </w:rPr>
        <w:tab/>
      </w:r>
      <w:r>
        <w:rPr>
          <w:b/>
        </w:rPr>
        <w:tab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580"/>
        <w:gridCol w:w="1609"/>
        <w:gridCol w:w="1740"/>
        <w:gridCol w:w="1783"/>
        <w:gridCol w:w="2576"/>
      </w:tblGrid>
      <w:tr w:rsidR="007B7BD4" w:rsidTr="00D26C4E">
        <w:tc>
          <w:tcPr>
            <w:tcW w:w="1580" w:type="dxa"/>
          </w:tcPr>
          <w:p w:rsidR="007B7BD4" w:rsidRDefault="007B7BD4" w:rsidP="00D26C4E">
            <w:pPr>
              <w:jc w:val="center"/>
            </w:pPr>
            <w:r>
              <w:t>İÇERİK</w:t>
            </w:r>
          </w:p>
          <w:p w:rsidR="007B7BD4" w:rsidRDefault="007B7BD4" w:rsidP="00D26C4E">
            <w:pPr>
              <w:jc w:val="center"/>
            </w:pPr>
          </w:p>
        </w:tc>
        <w:tc>
          <w:tcPr>
            <w:tcW w:w="1609" w:type="dxa"/>
          </w:tcPr>
          <w:p w:rsidR="007B7BD4" w:rsidRDefault="007B7BD4" w:rsidP="00D26C4E">
            <w:pPr>
              <w:jc w:val="center"/>
            </w:pPr>
            <w:r>
              <w:t>SINIF DÜZEYİ</w:t>
            </w:r>
          </w:p>
        </w:tc>
        <w:tc>
          <w:tcPr>
            <w:tcW w:w="1740" w:type="dxa"/>
          </w:tcPr>
          <w:p w:rsidR="007B7BD4" w:rsidRDefault="007B7BD4" w:rsidP="00D26C4E">
            <w:pPr>
              <w:jc w:val="center"/>
            </w:pPr>
            <w:r>
              <w:t>BEKLENEN BECERİLER</w:t>
            </w:r>
          </w:p>
        </w:tc>
        <w:tc>
          <w:tcPr>
            <w:tcW w:w="1783" w:type="dxa"/>
          </w:tcPr>
          <w:p w:rsidR="007B7BD4" w:rsidRDefault="007B7BD4" w:rsidP="00D26C4E">
            <w:pPr>
              <w:jc w:val="center"/>
            </w:pPr>
            <w:r>
              <w:t>HAZIRLAMA SÜRESİ</w:t>
            </w:r>
          </w:p>
        </w:tc>
        <w:tc>
          <w:tcPr>
            <w:tcW w:w="2576" w:type="dxa"/>
          </w:tcPr>
          <w:p w:rsidR="007B7BD4" w:rsidRDefault="007B7BD4" w:rsidP="00D26C4E">
            <w:pPr>
              <w:jc w:val="center"/>
            </w:pPr>
            <w:r>
              <w:t>DEĞERLENDİRMEDE KULLANILACAK ARAÇLAR</w:t>
            </w:r>
          </w:p>
        </w:tc>
      </w:tr>
      <w:tr w:rsidR="007B7BD4" w:rsidTr="00D26C4E">
        <w:tc>
          <w:tcPr>
            <w:tcW w:w="1580" w:type="dxa"/>
          </w:tcPr>
          <w:p w:rsidR="007B7BD4" w:rsidRPr="003F02E1" w:rsidRDefault="007B7BD4" w:rsidP="00D26C4E"/>
          <w:p w:rsidR="007B7BD4" w:rsidRPr="008877E6" w:rsidRDefault="007B7BD4" w:rsidP="003B0604">
            <w:r w:rsidRPr="008877E6">
              <w:rPr>
                <w:sz w:val="22"/>
                <w:szCs w:val="22"/>
              </w:rPr>
              <w:t>Atatürk’ün spora verdiği önemi araştırmak</w:t>
            </w:r>
          </w:p>
        </w:tc>
        <w:tc>
          <w:tcPr>
            <w:tcW w:w="1609" w:type="dxa"/>
          </w:tcPr>
          <w:p w:rsidR="007B7BD4" w:rsidRPr="003F02E1" w:rsidRDefault="007B7BD4" w:rsidP="00D26C4E"/>
          <w:p w:rsidR="007B7BD4" w:rsidRPr="003F02E1" w:rsidRDefault="007B7BD4" w:rsidP="003B0604">
            <w:pPr>
              <w:jc w:val="center"/>
            </w:pPr>
            <w:r>
              <w:t>2</w:t>
            </w:r>
          </w:p>
        </w:tc>
        <w:tc>
          <w:tcPr>
            <w:tcW w:w="1740" w:type="dxa"/>
          </w:tcPr>
          <w:p w:rsidR="007B7BD4" w:rsidRPr="003F02E1" w:rsidRDefault="007B7BD4" w:rsidP="00510B79">
            <w:r w:rsidRPr="008877E6">
              <w:rPr>
                <w:sz w:val="22"/>
                <w:szCs w:val="22"/>
              </w:rPr>
              <w:t>Atatürk’ün spora verdiği önemi araştır</w:t>
            </w:r>
            <w:r>
              <w:rPr>
                <w:sz w:val="22"/>
                <w:szCs w:val="22"/>
              </w:rPr>
              <w:t>abilmek</w:t>
            </w:r>
          </w:p>
        </w:tc>
        <w:tc>
          <w:tcPr>
            <w:tcW w:w="1783" w:type="dxa"/>
          </w:tcPr>
          <w:p w:rsidR="007B7BD4" w:rsidRPr="003F02E1" w:rsidRDefault="007B7BD4" w:rsidP="00D26C4E"/>
          <w:p w:rsidR="007B7BD4" w:rsidRPr="003F02E1" w:rsidRDefault="007B7BD4" w:rsidP="00D26C4E">
            <w:r>
              <w:t xml:space="preserve">           3 </w:t>
            </w:r>
            <w:r w:rsidRPr="003F02E1">
              <w:t>ay</w:t>
            </w:r>
          </w:p>
          <w:p w:rsidR="007B7BD4" w:rsidRPr="003F02E1" w:rsidRDefault="007B7BD4" w:rsidP="00D26C4E"/>
        </w:tc>
        <w:tc>
          <w:tcPr>
            <w:tcW w:w="2576" w:type="dxa"/>
          </w:tcPr>
          <w:p w:rsidR="007B7BD4" w:rsidRPr="003F02E1" w:rsidRDefault="007B7BD4" w:rsidP="00D26C4E">
            <w:r>
              <w:t>Analitik dereceli puanlama anahtarı (RUBRİC)</w:t>
            </w:r>
          </w:p>
        </w:tc>
      </w:tr>
    </w:tbl>
    <w:p w:rsidR="007B7BD4" w:rsidRDefault="007B7BD4" w:rsidP="00D26C4E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212"/>
      </w:tblGrid>
      <w:tr w:rsidR="007B7BD4" w:rsidTr="00D26C4E">
        <w:tc>
          <w:tcPr>
            <w:tcW w:w="9212" w:type="dxa"/>
          </w:tcPr>
          <w:p w:rsidR="007B7BD4" w:rsidRDefault="007B7BD4" w:rsidP="00D26C4E">
            <w:r>
              <w:t>Sevgili öğrenciler,</w:t>
            </w:r>
          </w:p>
          <w:p w:rsidR="007B7BD4" w:rsidRPr="009616CF" w:rsidRDefault="007B7BD4" w:rsidP="00AE262D">
            <w:r>
              <w:t>Bu çalışmada sizden beklentim</w:t>
            </w:r>
            <w:r w:rsidRPr="008877E6">
              <w:rPr>
                <w:sz w:val="22"/>
                <w:szCs w:val="22"/>
              </w:rPr>
              <w:t xml:space="preserve"> Atatürk’ün spora verdiği önemi </w:t>
            </w:r>
            <w:r w:rsidRPr="009616CF">
              <w:t xml:space="preserve"> </w:t>
            </w:r>
            <w:r>
              <w:t>araştırmanızdır.</w:t>
            </w:r>
          </w:p>
          <w:p w:rsidR="007B7BD4" w:rsidRDefault="007B7BD4" w:rsidP="00D26C4E"/>
        </w:tc>
      </w:tr>
    </w:tbl>
    <w:p w:rsidR="007B7BD4" w:rsidRDefault="007B7BD4" w:rsidP="00D26C4E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212"/>
      </w:tblGrid>
      <w:tr w:rsidR="007B7BD4" w:rsidTr="00D26C4E">
        <w:tc>
          <w:tcPr>
            <w:tcW w:w="9212" w:type="dxa"/>
          </w:tcPr>
          <w:p w:rsidR="007B7BD4" w:rsidRPr="007873BB" w:rsidRDefault="007B7BD4" w:rsidP="00D26C4E">
            <w:pPr>
              <w:rPr>
                <w:b/>
                <w:u w:val="single"/>
              </w:rPr>
            </w:pPr>
            <w:r w:rsidRPr="007873BB">
              <w:rPr>
                <w:b/>
                <w:u w:val="single"/>
              </w:rPr>
              <w:t>YÖNERGE:</w:t>
            </w:r>
          </w:p>
          <w:p w:rsidR="007B7BD4" w:rsidRDefault="007B7BD4" w:rsidP="007873BB">
            <w:pPr>
              <w:pStyle w:val="BodyText"/>
              <w:ind w:left="360"/>
              <w:rPr>
                <w:b/>
                <w:sz w:val="28"/>
                <w:szCs w:val="28"/>
              </w:rPr>
            </w:pPr>
          </w:p>
          <w:p w:rsidR="007B7BD4" w:rsidRPr="007873BB" w:rsidRDefault="007B7BD4" w:rsidP="007873BB">
            <w:pPr>
              <w:pStyle w:val="BodyText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      </w:t>
            </w:r>
            <w:r w:rsidRPr="007873BB">
              <w:rPr>
                <w:b/>
                <w:szCs w:val="24"/>
              </w:rPr>
              <w:t>Birinci Aşama</w:t>
            </w:r>
          </w:p>
          <w:p w:rsidR="007B7BD4" w:rsidRPr="007873BB" w:rsidRDefault="007B7BD4" w:rsidP="007873BB">
            <w:pPr>
              <w:pStyle w:val="BodyText"/>
              <w:ind w:left="360"/>
              <w:rPr>
                <w:szCs w:val="24"/>
              </w:rPr>
            </w:pPr>
            <w:r w:rsidRPr="007873BB">
              <w:rPr>
                <w:szCs w:val="24"/>
              </w:rPr>
              <w:t>1.Yukarıdaki proje konularından birini seçiniz.</w:t>
            </w:r>
          </w:p>
          <w:p w:rsidR="007B7BD4" w:rsidRPr="007873BB" w:rsidRDefault="007B7BD4" w:rsidP="007873BB">
            <w:pPr>
              <w:pStyle w:val="BodyText"/>
              <w:ind w:left="360"/>
              <w:rPr>
                <w:szCs w:val="24"/>
              </w:rPr>
            </w:pPr>
            <w:r w:rsidRPr="007873BB">
              <w:rPr>
                <w:szCs w:val="24"/>
              </w:rPr>
              <w:t>2.Grup arkadaşlarınızı belirleyin.</w:t>
            </w:r>
          </w:p>
          <w:p w:rsidR="007B7BD4" w:rsidRPr="007873BB" w:rsidRDefault="007B7BD4" w:rsidP="007873BB">
            <w:pPr>
              <w:pStyle w:val="BodyText"/>
              <w:ind w:left="360"/>
              <w:rPr>
                <w:szCs w:val="24"/>
              </w:rPr>
            </w:pPr>
            <w:r w:rsidRPr="007873BB">
              <w:rPr>
                <w:szCs w:val="24"/>
              </w:rPr>
              <w:t>3.Grubunuzdaki arkadaşlarınızla görev paylaşımı yapınız.(Örneğin bir öğrenci rapor yazma, diğeri anlatma vb. işleri yapmak gibi.)</w:t>
            </w:r>
          </w:p>
          <w:p w:rsidR="007B7BD4" w:rsidRPr="007873BB" w:rsidRDefault="007B7BD4" w:rsidP="007873BB">
            <w:pPr>
              <w:pStyle w:val="BodyText"/>
              <w:ind w:left="360"/>
              <w:rPr>
                <w:b/>
                <w:szCs w:val="24"/>
              </w:rPr>
            </w:pPr>
            <w:r w:rsidRPr="007873BB">
              <w:rPr>
                <w:b/>
                <w:szCs w:val="24"/>
              </w:rPr>
              <w:t>İkinci Aşama</w:t>
            </w:r>
          </w:p>
          <w:p w:rsidR="007B7BD4" w:rsidRPr="007873BB" w:rsidRDefault="007B7BD4" w:rsidP="007873BB">
            <w:pPr>
              <w:pStyle w:val="BodyText"/>
              <w:ind w:left="360"/>
              <w:rPr>
                <w:szCs w:val="24"/>
              </w:rPr>
            </w:pPr>
            <w:r w:rsidRPr="007873BB">
              <w:rPr>
                <w:szCs w:val="24"/>
              </w:rPr>
              <w:t>1.Konuyla ilgili bilgi toplayınız.(internet, kütüphane vb.)</w:t>
            </w:r>
          </w:p>
          <w:p w:rsidR="007B7BD4" w:rsidRPr="007873BB" w:rsidRDefault="007B7BD4" w:rsidP="007873BB">
            <w:pPr>
              <w:pStyle w:val="BodyText"/>
              <w:ind w:left="360"/>
              <w:rPr>
                <w:szCs w:val="24"/>
              </w:rPr>
            </w:pPr>
            <w:r w:rsidRPr="007873BB">
              <w:rPr>
                <w:szCs w:val="24"/>
              </w:rPr>
              <w:t>2.Bulduğunuz bilgileri araştırma konunuza katkı sağlamak açısından arkadaşlarınızla tartışınız.</w:t>
            </w:r>
          </w:p>
          <w:p w:rsidR="007B7BD4" w:rsidRPr="007873BB" w:rsidRDefault="007B7BD4" w:rsidP="007873BB">
            <w:pPr>
              <w:pStyle w:val="BodyText"/>
              <w:ind w:left="360"/>
              <w:rPr>
                <w:szCs w:val="24"/>
              </w:rPr>
            </w:pPr>
            <w:r w:rsidRPr="007873BB">
              <w:rPr>
                <w:szCs w:val="24"/>
              </w:rPr>
              <w:t>3.Bu bilgilere uygun resimler, fotoğraflar seçebilirsiniz.</w:t>
            </w:r>
          </w:p>
          <w:p w:rsidR="007B7BD4" w:rsidRPr="007873BB" w:rsidRDefault="007B7BD4" w:rsidP="007873BB">
            <w:pPr>
              <w:pStyle w:val="BodyText"/>
              <w:ind w:left="360"/>
              <w:rPr>
                <w:szCs w:val="24"/>
              </w:rPr>
            </w:pPr>
            <w:r w:rsidRPr="007873BB">
              <w:rPr>
                <w:b/>
                <w:szCs w:val="24"/>
              </w:rPr>
              <w:t>Üçüncü Aşama</w:t>
            </w:r>
            <w:r w:rsidRPr="007873BB">
              <w:rPr>
                <w:szCs w:val="24"/>
              </w:rPr>
              <w:t xml:space="preserve"> </w:t>
            </w:r>
          </w:p>
          <w:p w:rsidR="007B7BD4" w:rsidRPr="007873BB" w:rsidRDefault="007B7BD4" w:rsidP="007873BB">
            <w:pPr>
              <w:pStyle w:val="BodyText"/>
              <w:ind w:left="360"/>
              <w:rPr>
                <w:szCs w:val="24"/>
              </w:rPr>
            </w:pPr>
            <w:r w:rsidRPr="007873BB">
              <w:rPr>
                <w:szCs w:val="24"/>
              </w:rPr>
              <w:t>1.Konuyla ilgili bulduğunuz resimleri metne uygun olacak şekilde yapıştırabilirsiniz.</w:t>
            </w:r>
          </w:p>
          <w:p w:rsidR="007B7BD4" w:rsidRPr="007873BB" w:rsidRDefault="007B7BD4" w:rsidP="007873BB">
            <w:pPr>
              <w:pStyle w:val="BodyText"/>
              <w:ind w:left="360"/>
              <w:rPr>
                <w:szCs w:val="24"/>
              </w:rPr>
            </w:pPr>
            <w:r w:rsidRPr="007873BB">
              <w:rPr>
                <w:szCs w:val="24"/>
              </w:rPr>
              <w:t xml:space="preserve">2.Bulduğunuz bilgileri, öğrendiğiniz noktalama işaretlerine ve imla kurallarına dikkat ederek bir bütün oluşturacak şekilde yazınız. </w:t>
            </w:r>
          </w:p>
          <w:p w:rsidR="007B7BD4" w:rsidRPr="007873BB" w:rsidRDefault="007B7BD4" w:rsidP="007873BB">
            <w:pPr>
              <w:pStyle w:val="BodyText"/>
              <w:ind w:left="360"/>
              <w:rPr>
                <w:szCs w:val="24"/>
              </w:rPr>
            </w:pPr>
            <w:r w:rsidRPr="007873BB">
              <w:rPr>
                <w:szCs w:val="24"/>
              </w:rPr>
              <w:t>3.Ulaştığınız bilgileri nereden ve kimden aldığınızı belirterek yazınız.</w:t>
            </w:r>
          </w:p>
          <w:p w:rsidR="007B7BD4" w:rsidRPr="007873BB" w:rsidRDefault="007B7BD4" w:rsidP="007873BB">
            <w:pPr>
              <w:pStyle w:val="BodyText"/>
              <w:ind w:left="360"/>
              <w:rPr>
                <w:b/>
                <w:szCs w:val="24"/>
              </w:rPr>
            </w:pPr>
            <w:r w:rsidRPr="007873BB">
              <w:rPr>
                <w:b/>
                <w:szCs w:val="24"/>
              </w:rPr>
              <w:t>Dördüncü Aşama</w:t>
            </w:r>
          </w:p>
          <w:p w:rsidR="007B7BD4" w:rsidRPr="007873BB" w:rsidRDefault="007B7BD4" w:rsidP="007873BB">
            <w:pPr>
              <w:pStyle w:val="BodyText"/>
              <w:ind w:left="360"/>
              <w:rPr>
                <w:szCs w:val="24"/>
              </w:rPr>
            </w:pPr>
            <w:r w:rsidRPr="007873BB">
              <w:rPr>
                <w:szCs w:val="24"/>
              </w:rPr>
              <w:t>1.Sunumu  ne kadar sürede yapacağınız, süreyi etkili bir şekilde nasıl kullanacağınız konusunda benden yardım alabilirsiniz.</w:t>
            </w:r>
          </w:p>
          <w:p w:rsidR="007B7BD4" w:rsidRPr="007873BB" w:rsidRDefault="007B7BD4" w:rsidP="007873BB">
            <w:pPr>
              <w:pStyle w:val="BodyText"/>
              <w:ind w:left="360"/>
              <w:rPr>
                <w:szCs w:val="24"/>
              </w:rPr>
            </w:pPr>
            <w:r w:rsidRPr="007873BB">
              <w:rPr>
                <w:szCs w:val="24"/>
              </w:rPr>
              <w:t>2.Sunumunuz sırasında resimleri, araç-gereçlerinizi kullanabilirsiniz.</w:t>
            </w:r>
          </w:p>
          <w:p w:rsidR="007B7BD4" w:rsidRPr="007873BB" w:rsidRDefault="007B7BD4" w:rsidP="007873BB">
            <w:pPr>
              <w:pStyle w:val="BodyText"/>
              <w:ind w:left="360"/>
              <w:rPr>
                <w:szCs w:val="24"/>
              </w:rPr>
            </w:pPr>
            <w:r w:rsidRPr="007873BB">
              <w:rPr>
                <w:szCs w:val="24"/>
              </w:rPr>
              <w:t>3.Araştırmanızla ilgili arkadaşlarınızın sorularını cevaplayınız.</w:t>
            </w:r>
          </w:p>
          <w:p w:rsidR="007B7BD4" w:rsidRPr="007873BB" w:rsidRDefault="007B7BD4" w:rsidP="007873BB">
            <w:pPr>
              <w:pStyle w:val="BodyText"/>
              <w:ind w:left="360"/>
              <w:rPr>
                <w:szCs w:val="24"/>
              </w:rPr>
            </w:pPr>
            <w:r w:rsidRPr="007873BB">
              <w:rPr>
                <w:szCs w:val="24"/>
              </w:rPr>
              <w:t>4.Sizde arkadaşlarınıza konuyla ilgili sorular yöneltebilirsiniz.</w:t>
            </w:r>
          </w:p>
          <w:p w:rsidR="007B7BD4" w:rsidRPr="007873BB" w:rsidRDefault="007B7BD4" w:rsidP="007873BB">
            <w:pPr>
              <w:pStyle w:val="BodyText"/>
              <w:ind w:left="360"/>
              <w:rPr>
                <w:b/>
                <w:szCs w:val="24"/>
              </w:rPr>
            </w:pPr>
            <w:r w:rsidRPr="007873BB">
              <w:rPr>
                <w:b/>
                <w:szCs w:val="24"/>
              </w:rPr>
              <w:t>Not</w:t>
            </w:r>
          </w:p>
          <w:p w:rsidR="007B7BD4" w:rsidRPr="007873BB" w:rsidRDefault="007B7BD4" w:rsidP="007873BB">
            <w:pPr>
              <w:pStyle w:val="BodyText"/>
              <w:ind w:left="360"/>
              <w:rPr>
                <w:szCs w:val="24"/>
              </w:rPr>
            </w:pPr>
            <w:r w:rsidRPr="007873BB">
              <w:rPr>
                <w:szCs w:val="24"/>
              </w:rPr>
              <w:t>1.Projenin her aşamasında anlamadığın durumları benimle görüşebilirsin.</w:t>
            </w:r>
          </w:p>
          <w:p w:rsidR="007B7BD4" w:rsidRPr="007873BB" w:rsidRDefault="007B7BD4" w:rsidP="007873BB">
            <w:pPr>
              <w:pStyle w:val="BodyText"/>
              <w:rPr>
                <w:szCs w:val="24"/>
              </w:rPr>
            </w:pPr>
            <w:r w:rsidRPr="007873BB">
              <w:rPr>
                <w:szCs w:val="24"/>
              </w:rPr>
              <w:t xml:space="preserve">      2-Projeyi teslim tarihinden 3-5 gün önce öğretmene gösteriniz ve eksikliklerinizi gideriniz.</w:t>
            </w:r>
          </w:p>
          <w:p w:rsidR="007B7BD4" w:rsidRPr="007873BB" w:rsidRDefault="007B7BD4" w:rsidP="007873BB">
            <w:pPr>
              <w:pStyle w:val="BodyText"/>
              <w:ind w:left="360"/>
              <w:rPr>
                <w:szCs w:val="24"/>
              </w:rPr>
            </w:pPr>
            <w:r w:rsidRPr="007873BB">
              <w:rPr>
                <w:szCs w:val="24"/>
              </w:rPr>
              <w:t>3-Projeniz grup bilinciyle hareket etmenize, özenli yapmanıza, amaca uygun yapmanıza, zamanında teslim etmenize  göre değerlendirilecektir,</w:t>
            </w:r>
            <w:r>
              <w:rPr>
                <w:szCs w:val="24"/>
              </w:rPr>
              <w:t xml:space="preserve"> </w:t>
            </w:r>
            <w:r w:rsidRPr="007873BB">
              <w:rPr>
                <w:szCs w:val="24"/>
              </w:rPr>
              <w:t>unutmayın.</w:t>
            </w:r>
          </w:p>
          <w:p w:rsidR="007B7BD4" w:rsidRPr="007873BB" w:rsidRDefault="007B7BD4" w:rsidP="007873BB">
            <w:pPr>
              <w:pStyle w:val="BodyText"/>
              <w:ind w:left="360"/>
              <w:rPr>
                <w:szCs w:val="24"/>
              </w:rPr>
            </w:pPr>
            <w:r w:rsidRPr="007873BB">
              <w:rPr>
                <w:szCs w:val="24"/>
              </w:rPr>
              <w:t>4-Projenizi teslim tarihinde sunup, bana teslim ediniz.</w:t>
            </w:r>
          </w:p>
          <w:p w:rsidR="007B7BD4" w:rsidRPr="00913B79" w:rsidRDefault="007B7BD4" w:rsidP="00913B79">
            <w:pPr>
              <w:pStyle w:val="BodyText"/>
              <w:rPr>
                <w:rFonts w:ascii="Magneto" w:hAnsi="Magneto"/>
                <w:szCs w:val="24"/>
              </w:rPr>
            </w:pPr>
            <w:r>
              <w:rPr>
                <w:szCs w:val="24"/>
              </w:rPr>
              <w:t xml:space="preserve">     5- </w:t>
            </w:r>
            <w:r w:rsidRPr="007873BB">
              <w:rPr>
                <w:szCs w:val="24"/>
              </w:rPr>
              <w:t xml:space="preserve">Çalışmanız puanlama anahtarına göre derecelendirileceğinden puanlama anahtarını inceleyiniz. </w:t>
            </w:r>
          </w:p>
          <w:p w:rsidR="007B7BD4" w:rsidRDefault="007B7BD4" w:rsidP="00D26C4E"/>
        </w:tc>
      </w:tr>
    </w:tbl>
    <w:p w:rsidR="007B7BD4" w:rsidRDefault="007B7BD4" w:rsidP="00D26C4E"/>
    <w:p w:rsidR="007B7BD4" w:rsidRDefault="007B7BD4" w:rsidP="00645FD6">
      <w:pPr>
        <w:tabs>
          <w:tab w:val="left" w:pos="1260"/>
        </w:tabs>
        <w:jc w:val="both"/>
        <w:rPr>
          <w:b/>
        </w:rPr>
      </w:pPr>
      <w:r>
        <w:rPr>
          <w:b/>
        </w:rPr>
        <w:t xml:space="preserve">DEĞERLENDİRME </w:t>
      </w:r>
    </w:p>
    <w:p w:rsidR="007B7BD4" w:rsidRDefault="007B7BD4" w:rsidP="00645FD6">
      <w:pPr>
        <w:tabs>
          <w:tab w:val="left" w:pos="1260"/>
        </w:tabs>
        <w:jc w:val="both"/>
        <w:rPr>
          <w:b/>
        </w:rPr>
      </w:pPr>
    </w:p>
    <w:p w:rsidR="007B7BD4" w:rsidRPr="008B6AC1" w:rsidRDefault="007B7BD4" w:rsidP="00645FD6">
      <w:pPr>
        <w:tabs>
          <w:tab w:val="left" w:pos="1260"/>
        </w:tabs>
        <w:jc w:val="both"/>
      </w:pPr>
      <w:r w:rsidRPr="008B6AC1">
        <w:t>Açıklama</w:t>
      </w:r>
      <w:r w:rsidRPr="008B6AC1">
        <w:tab/>
        <w:t>: Aşağıdaki dereceli puanlama anahtarı, hazırladığınız çalışmayı değerlendirmek için hazırlanmıştır. Bu anahtar, aynı zamanda projenizi hazırlarken hangi ölçütlere dikkat edeceğiniz konusunda size bilgi vermektedir. Bu anahtar üzerine herhangi bir işaretleme yapmayınız.</w:t>
      </w:r>
    </w:p>
    <w:p w:rsidR="007B7BD4" w:rsidRPr="008B6AC1" w:rsidRDefault="007B7BD4" w:rsidP="00D26C4E">
      <w:pPr>
        <w:spacing w:line="360" w:lineRule="auto"/>
        <w:ind w:left="360"/>
        <w:rPr>
          <w:b/>
        </w:rPr>
      </w:pPr>
    </w:p>
    <w:p w:rsidR="007B7BD4" w:rsidRDefault="007B7BD4"/>
    <w:p w:rsidR="007B7BD4" w:rsidRPr="004F4665" w:rsidRDefault="007B7BD4" w:rsidP="00704857">
      <w:pPr>
        <w:rPr>
          <w:rFonts w:ascii="Arial" w:hAnsi="Arial" w:cs="Arial"/>
          <w:b/>
        </w:rPr>
      </w:pPr>
      <w:r>
        <w:t xml:space="preserve">                            </w:t>
      </w:r>
      <w:r>
        <w:rPr>
          <w:rFonts w:ascii="Arial" w:hAnsi="Arial" w:cs="Arial"/>
          <w:b/>
        </w:rPr>
        <w:t xml:space="preserve">Grup </w:t>
      </w:r>
      <w:r w:rsidRPr="004F4665">
        <w:rPr>
          <w:rFonts w:ascii="Arial" w:hAnsi="Arial" w:cs="Arial"/>
          <w:b/>
        </w:rPr>
        <w:t xml:space="preserve">Öz Değerlendirme Formu </w:t>
      </w:r>
    </w:p>
    <w:p w:rsidR="007B7BD4" w:rsidRPr="004F4665" w:rsidRDefault="007B7BD4" w:rsidP="00671581">
      <w:pPr>
        <w:jc w:val="center"/>
        <w:rPr>
          <w:rFonts w:ascii="Arial" w:hAnsi="Arial" w:cs="Arial"/>
          <w:b/>
        </w:rPr>
      </w:pPr>
    </w:p>
    <w:p w:rsidR="007B7BD4" w:rsidRPr="004F4665" w:rsidRDefault="007B7BD4" w:rsidP="00671581">
      <w:pPr>
        <w:ind w:firstLine="708"/>
        <w:jc w:val="both"/>
        <w:rPr>
          <w:rFonts w:ascii="Arial" w:hAnsi="Arial" w:cs="Arial"/>
        </w:rPr>
      </w:pPr>
      <w:r w:rsidRPr="004F4665">
        <w:rPr>
          <w:rFonts w:ascii="Arial" w:hAnsi="Arial" w:cs="Arial"/>
        </w:rPr>
        <w:t xml:space="preserve">Bu form kendinizi değerlendirebilmeniz amacıyla hazırlanmıştır. Çalışmalarınızı en doğru yansıtan seçeneğe (X) işareti koyunuz. Daha sonraki üç soruda ise (9, 10 ve 11), cevaplarınızı boş bırakılan yerlere yazınız. </w:t>
      </w:r>
    </w:p>
    <w:p w:rsidR="007B7BD4" w:rsidRPr="004F4665" w:rsidRDefault="007B7BD4" w:rsidP="00671581">
      <w:pPr>
        <w:jc w:val="both"/>
        <w:rPr>
          <w:rFonts w:ascii="Arial" w:hAnsi="Arial" w:cs="Arial"/>
        </w:rPr>
      </w:pPr>
    </w:p>
    <w:p w:rsidR="007B7BD4" w:rsidRPr="004F4665" w:rsidRDefault="007B7BD4" w:rsidP="00671581">
      <w:pPr>
        <w:jc w:val="both"/>
        <w:rPr>
          <w:rFonts w:ascii="Arial" w:hAnsi="Arial" w:cs="Arial"/>
        </w:rPr>
      </w:pPr>
      <w:r w:rsidRPr="004F4665">
        <w:rPr>
          <w:rFonts w:ascii="Arial" w:hAnsi="Arial" w:cs="Arial"/>
        </w:rPr>
        <w:t>Öğrencinin;</w:t>
      </w:r>
    </w:p>
    <w:p w:rsidR="007B7BD4" w:rsidRPr="004F4665" w:rsidRDefault="007B7BD4" w:rsidP="00671581">
      <w:pPr>
        <w:jc w:val="both"/>
        <w:rPr>
          <w:rFonts w:ascii="Arial" w:hAnsi="Arial" w:cs="Arial"/>
        </w:rPr>
      </w:pPr>
      <w:r w:rsidRPr="004F4665">
        <w:rPr>
          <w:rFonts w:ascii="Arial" w:hAnsi="Arial" w:cs="Arial"/>
        </w:rPr>
        <w:t>Adı ve Soyadı:</w:t>
      </w:r>
    </w:p>
    <w:p w:rsidR="007B7BD4" w:rsidRPr="004F4665" w:rsidRDefault="007B7BD4" w:rsidP="00671581">
      <w:pPr>
        <w:jc w:val="both"/>
        <w:rPr>
          <w:rFonts w:ascii="Arial" w:hAnsi="Arial" w:cs="Arial"/>
        </w:rPr>
      </w:pPr>
      <w:r w:rsidRPr="004F4665">
        <w:rPr>
          <w:rFonts w:ascii="Arial" w:hAnsi="Arial" w:cs="Arial"/>
        </w:rPr>
        <w:t>Sınıfı:</w:t>
      </w:r>
    </w:p>
    <w:p w:rsidR="007B7BD4" w:rsidRPr="004F4665" w:rsidRDefault="007B7BD4" w:rsidP="00671581">
      <w:pPr>
        <w:jc w:val="both"/>
        <w:rPr>
          <w:rFonts w:ascii="Arial" w:hAnsi="Arial" w:cs="Arial"/>
        </w:rPr>
      </w:pPr>
      <w:r w:rsidRPr="004F4665">
        <w:rPr>
          <w:rFonts w:ascii="Arial" w:hAnsi="Arial" w:cs="Arial"/>
        </w:rPr>
        <w:t>No:</w:t>
      </w:r>
    </w:p>
    <w:p w:rsidR="007B7BD4" w:rsidRPr="004F4665" w:rsidRDefault="007B7BD4" w:rsidP="00671581">
      <w:pPr>
        <w:jc w:val="both"/>
        <w:rPr>
          <w:rFonts w:ascii="Arial" w:hAnsi="Arial" w:cs="Arial"/>
        </w:rPr>
      </w:pPr>
    </w:p>
    <w:tbl>
      <w:tblPr>
        <w:tblW w:w="96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78"/>
        <w:gridCol w:w="1458"/>
        <w:gridCol w:w="1101"/>
        <w:gridCol w:w="1512"/>
      </w:tblGrid>
      <w:tr w:rsidR="007B7BD4" w:rsidRPr="004F4665" w:rsidTr="0049740D">
        <w:trPr>
          <w:cantSplit/>
          <w:trHeight w:val="294"/>
        </w:trPr>
        <w:tc>
          <w:tcPr>
            <w:tcW w:w="5578" w:type="dxa"/>
            <w:vMerge w:val="restart"/>
          </w:tcPr>
          <w:p w:rsidR="007B7BD4" w:rsidRPr="004F4665" w:rsidRDefault="007B7BD4" w:rsidP="0049740D">
            <w:pPr>
              <w:jc w:val="both"/>
              <w:rPr>
                <w:rFonts w:ascii="Arial" w:hAnsi="Arial" w:cs="Arial"/>
              </w:rPr>
            </w:pPr>
          </w:p>
          <w:p w:rsidR="007B7BD4" w:rsidRPr="004F4665" w:rsidRDefault="007B7BD4" w:rsidP="0049740D">
            <w:pPr>
              <w:jc w:val="center"/>
              <w:rPr>
                <w:rFonts w:ascii="Arial" w:hAnsi="Arial" w:cs="Arial"/>
                <w:b/>
              </w:rPr>
            </w:pPr>
            <w:r w:rsidRPr="004F4665">
              <w:rPr>
                <w:rFonts w:ascii="Arial" w:hAnsi="Arial" w:cs="Arial"/>
                <w:b/>
              </w:rPr>
              <w:t>Öğrencilerin Değerlendireceği Davranışlar</w:t>
            </w:r>
          </w:p>
        </w:tc>
        <w:tc>
          <w:tcPr>
            <w:tcW w:w="4071" w:type="dxa"/>
            <w:gridSpan w:val="3"/>
            <w:vAlign w:val="center"/>
          </w:tcPr>
          <w:p w:rsidR="007B7BD4" w:rsidRPr="004F4665" w:rsidRDefault="007B7BD4" w:rsidP="0049740D">
            <w:pPr>
              <w:jc w:val="center"/>
              <w:rPr>
                <w:rFonts w:ascii="Arial" w:hAnsi="Arial" w:cs="Arial"/>
                <w:b/>
              </w:rPr>
            </w:pPr>
            <w:r w:rsidRPr="004F4665">
              <w:rPr>
                <w:rFonts w:ascii="Arial" w:hAnsi="Arial" w:cs="Arial"/>
                <w:b/>
              </w:rPr>
              <w:t>Dereceler</w:t>
            </w:r>
          </w:p>
        </w:tc>
      </w:tr>
      <w:tr w:rsidR="007B7BD4" w:rsidRPr="004F4665" w:rsidTr="0049740D">
        <w:trPr>
          <w:cantSplit/>
          <w:trHeight w:val="308"/>
        </w:trPr>
        <w:tc>
          <w:tcPr>
            <w:tcW w:w="5578" w:type="dxa"/>
            <w:vMerge/>
          </w:tcPr>
          <w:p w:rsidR="007B7BD4" w:rsidRPr="004F4665" w:rsidRDefault="007B7BD4" w:rsidP="0049740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58" w:type="dxa"/>
            <w:vAlign w:val="center"/>
          </w:tcPr>
          <w:p w:rsidR="007B7BD4" w:rsidRPr="004F4665" w:rsidRDefault="007B7BD4" w:rsidP="0049740D">
            <w:pPr>
              <w:ind w:left="-76" w:right="-60"/>
              <w:jc w:val="center"/>
              <w:rPr>
                <w:rFonts w:ascii="Arial" w:hAnsi="Arial" w:cs="Arial"/>
                <w:b/>
              </w:rPr>
            </w:pPr>
            <w:r w:rsidRPr="004F4665">
              <w:rPr>
                <w:rFonts w:ascii="Arial" w:hAnsi="Arial" w:cs="Arial"/>
                <w:b/>
              </w:rPr>
              <w:t>Her zaman</w:t>
            </w:r>
          </w:p>
        </w:tc>
        <w:tc>
          <w:tcPr>
            <w:tcW w:w="1101" w:type="dxa"/>
            <w:vAlign w:val="center"/>
          </w:tcPr>
          <w:p w:rsidR="007B7BD4" w:rsidRPr="004F4665" w:rsidRDefault="007B7BD4" w:rsidP="0049740D">
            <w:pPr>
              <w:ind w:left="-76" w:right="-60"/>
              <w:jc w:val="center"/>
              <w:rPr>
                <w:rFonts w:ascii="Arial" w:hAnsi="Arial" w:cs="Arial"/>
                <w:b/>
              </w:rPr>
            </w:pPr>
            <w:r w:rsidRPr="004F4665">
              <w:rPr>
                <w:rFonts w:ascii="Arial" w:hAnsi="Arial" w:cs="Arial"/>
                <w:b/>
              </w:rPr>
              <w:t>Bazen</w:t>
            </w:r>
          </w:p>
        </w:tc>
        <w:tc>
          <w:tcPr>
            <w:tcW w:w="1512" w:type="dxa"/>
            <w:vAlign w:val="center"/>
          </w:tcPr>
          <w:p w:rsidR="007B7BD4" w:rsidRPr="004F4665" w:rsidRDefault="007B7BD4" w:rsidP="0049740D">
            <w:pPr>
              <w:ind w:left="-76" w:right="-60"/>
              <w:jc w:val="center"/>
              <w:rPr>
                <w:rFonts w:ascii="Arial" w:hAnsi="Arial" w:cs="Arial"/>
                <w:b/>
              </w:rPr>
            </w:pPr>
            <w:r w:rsidRPr="004F4665">
              <w:rPr>
                <w:rFonts w:ascii="Arial" w:hAnsi="Arial" w:cs="Arial"/>
                <w:b/>
              </w:rPr>
              <w:t>Hiçbir zaman</w:t>
            </w:r>
          </w:p>
        </w:tc>
      </w:tr>
      <w:tr w:rsidR="007B7BD4" w:rsidRPr="004F4665" w:rsidTr="0049740D">
        <w:trPr>
          <w:trHeight w:val="294"/>
        </w:trPr>
        <w:tc>
          <w:tcPr>
            <w:tcW w:w="5578" w:type="dxa"/>
            <w:vAlign w:val="center"/>
          </w:tcPr>
          <w:p w:rsidR="007B7BD4" w:rsidRPr="004F4665" w:rsidRDefault="007B7BD4" w:rsidP="0049740D">
            <w:pPr>
              <w:rPr>
                <w:rFonts w:ascii="Arial" w:hAnsi="Arial" w:cs="Arial"/>
              </w:rPr>
            </w:pPr>
            <w:r w:rsidRPr="004F4665">
              <w:rPr>
                <w:rFonts w:ascii="Arial" w:hAnsi="Arial" w:cs="Arial"/>
              </w:rPr>
              <w:t>1. Başkalarının anlattıklarını ve önerilerini dinledim.</w:t>
            </w:r>
          </w:p>
        </w:tc>
        <w:tc>
          <w:tcPr>
            <w:tcW w:w="1458" w:type="dxa"/>
            <w:vAlign w:val="center"/>
          </w:tcPr>
          <w:p w:rsidR="007B7BD4" w:rsidRPr="004F4665" w:rsidRDefault="007B7BD4" w:rsidP="0049740D">
            <w:pPr>
              <w:rPr>
                <w:rFonts w:ascii="Arial" w:hAnsi="Arial" w:cs="Arial"/>
              </w:rPr>
            </w:pPr>
          </w:p>
        </w:tc>
        <w:tc>
          <w:tcPr>
            <w:tcW w:w="1101" w:type="dxa"/>
            <w:vAlign w:val="center"/>
          </w:tcPr>
          <w:p w:rsidR="007B7BD4" w:rsidRPr="004F4665" w:rsidRDefault="007B7BD4" w:rsidP="0049740D">
            <w:pPr>
              <w:rPr>
                <w:rFonts w:ascii="Arial" w:hAnsi="Arial" w:cs="Arial"/>
              </w:rPr>
            </w:pPr>
          </w:p>
        </w:tc>
        <w:tc>
          <w:tcPr>
            <w:tcW w:w="1512" w:type="dxa"/>
            <w:vAlign w:val="center"/>
          </w:tcPr>
          <w:p w:rsidR="007B7BD4" w:rsidRPr="004F4665" w:rsidRDefault="007B7BD4" w:rsidP="0049740D">
            <w:pPr>
              <w:rPr>
                <w:rFonts w:ascii="Arial" w:hAnsi="Arial" w:cs="Arial"/>
              </w:rPr>
            </w:pPr>
          </w:p>
        </w:tc>
      </w:tr>
      <w:tr w:rsidR="007B7BD4" w:rsidRPr="004F4665" w:rsidTr="0049740D">
        <w:trPr>
          <w:trHeight w:val="294"/>
        </w:trPr>
        <w:tc>
          <w:tcPr>
            <w:tcW w:w="5578" w:type="dxa"/>
            <w:vAlign w:val="center"/>
          </w:tcPr>
          <w:p w:rsidR="007B7BD4" w:rsidRPr="004F4665" w:rsidRDefault="007B7BD4" w:rsidP="0049740D">
            <w:pPr>
              <w:rPr>
                <w:rFonts w:ascii="Arial" w:hAnsi="Arial" w:cs="Arial"/>
              </w:rPr>
            </w:pPr>
            <w:r w:rsidRPr="004F4665">
              <w:rPr>
                <w:rFonts w:ascii="Arial" w:hAnsi="Arial" w:cs="Arial"/>
              </w:rPr>
              <w:t>2. Yönergeyi izledim.</w:t>
            </w:r>
          </w:p>
        </w:tc>
        <w:tc>
          <w:tcPr>
            <w:tcW w:w="1458" w:type="dxa"/>
            <w:vAlign w:val="center"/>
          </w:tcPr>
          <w:p w:rsidR="007B7BD4" w:rsidRPr="004F4665" w:rsidRDefault="007B7BD4" w:rsidP="0049740D">
            <w:pPr>
              <w:rPr>
                <w:rFonts w:ascii="Arial" w:hAnsi="Arial" w:cs="Arial"/>
              </w:rPr>
            </w:pPr>
          </w:p>
        </w:tc>
        <w:tc>
          <w:tcPr>
            <w:tcW w:w="1101" w:type="dxa"/>
            <w:vAlign w:val="center"/>
          </w:tcPr>
          <w:p w:rsidR="007B7BD4" w:rsidRPr="004F4665" w:rsidRDefault="007B7BD4" w:rsidP="0049740D">
            <w:pPr>
              <w:rPr>
                <w:rFonts w:ascii="Arial" w:hAnsi="Arial" w:cs="Arial"/>
              </w:rPr>
            </w:pPr>
          </w:p>
        </w:tc>
        <w:tc>
          <w:tcPr>
            <w:tcW w:w="1512" w:type="dxa"/>
            <w:vAlign w:val="center"/>
          </w:tcPr>
          <w:p w:rsidR="007B7BD4" w:rsidRPr="004F4665" w:rsidRDefault="007B7BD4" w:rsidP="0049740D">
            <w:pPr>
              <w:rPr>
                <w:rFonts w:ascii="Arial" w:hAnsi="Arial" w:cs="Arial"/>
              </w:rPr>
            </w:pPr>
          </w:p>
        </w:tc>
      </w:tr>
      <w:tr w:rsidR="007B7BD4" w:rsidRPr="004F4665" w:rsidTr="0049740D">
        <w:trPr>
          <w:trHeight w:val="294"/>
        </w:trPr>
        <w:tc>
          <w:tcPr>
            <w:tcW w:w="5578" w:type="dxa"/>
            <w:vAlign w:val="center"/>
          </w:tcPr>
          <w:p w:rsidR="007B7BD4" w:rsidRPr="004F4665" w:rsidRDefault="007B7BD4" w:rsidP="0049740D">
            <w:pPr>
              <w:rPr>
                <w:rFonts w:ascii="Arial" w:hAnsi="Arial" w:cs="Arial"/>
              </w:rPr>
            </w:pPr>
            <w:r w:rsidRPr="004F4665">
              <w:rPr>
                <w:rFonts w:ascii="Arial" w:hAnsi="Arial" w:cs="Arial"/>
              </w:rPr>
              <w:t>3. Arkadaşlarımı incitmeden teşvik ettim.</w:t>
            </w:r>
          </w:p>
        </w:tc>
        <w:tc>
          <w:tcPr>
            <w:tcW w:w="1458" w:type="dxa"/>
            <w:vAlign w:val="center"/>
          </w:tcPr>
          <w:p w:rsidR="007B7BD4" w:rsidRPr="004F4665" w:rsidRDefault="007B7BD4" w:rsidP="0049740D">
            <w:pPr>
              <w:rPr>
                <w:rFonts w:ascii="Arial" w:hAnsi="Arial" w:cs="Arial"/>
              </w:rPr>
            </w:pPr>
          </w:p>
        </w:tc>
        <w:tc>
          <w:tcPr>
            <w:tcW w:w="1101" w:type="dxa"/>
            <w:vAlign w:val="center"/>
          </w:tcPr>
          <w:p w:rsidR="007B7BD4" w:rsidRPr="004F4665" w:rsidRDefault="007B7BD4" w:rsidP="0049740D">
            <w:pPr>
              <w:rPr>
                <w:rFonts w:ascii="Arial" w:hAnsi="Arial" w:cs="Arial"/>
              </w:rPr>
            </w:pPr>
          </w:p>
        </w:tc>
        <w:tc>
          <w:tcPr>
            <w:tcW w:w="1512" w:type="dxa"/>
            <w:vAlign w:val="center"/>
          </w:tcPr>
          <w:p w:rsidR="007B7BD4" w:rsidRPr="004F4665" w:rsidRDefault="007B7BD4" w:rsidP="0049740D">
            <w:pPr>
              <w:rPr>
                <w:rFonts w:ascii="Arial" w:hAnsi="Arial" w:cs="Arial"/>
              </w:rPr>
            </w:pPr>
          </w:p>
        </w:tc>
      </w:tr>
      <w:tr w:rsidR="007B7BD4" w:rsidRPr="004F4665" w:rsidTr="0049740D">
        <w:trPr>
          <w:trHeight w:val="294"/>
        </w:trPr>
        <w:tc>
          <w:tcPr>
            <w:tcW w:w="5578" w:type="dxa"/>
            <w:vAlign w:val="center"/>
          </w:tcPr>
          <w:p w:rsidR="007B7BD4" w:rsidRPr="004F4665" w:rsidRDefault="007B7BD4" w:rsidP="0049740D">
            <w:pPr>
              <w:rPr>
                <w:rFonts w:ascii="Arial" w:hAnsi="Arial" w:cs="Arial"/>
              </w:rPr>
            </w:pPr>
            <w:r w:rsidRPr="004F4665">
              <w:rPr>
                <w:rFonts w:ascii="Arial" w:hAnsi="Arial" w:cs="Arial"/>
              </w:rPr>
              <w:t>4. Ödevlerimi tamamladım.</w:t>
            </w:r>
          </w:p>
        </w:tc>
        <w:tc>
          <w:tcPr>
            <w:tcW w:w="1458" w:type="dxa"/>
            <w:vAlign w:val="center"/>
          </w:tcPr>
          <w:p w:rsidR="007B7BD4" w:rsidRPr="004F4665" w:rsidRDefault="007B7BD4" w:rsidP="0049740D">
            <w:pPr>
              <w:rPr>
                <w:rFonts w:ascii="Arial" w:hAnsi="Arial" w:cs="Arial"/>
              </w:rPr>
            </w:pPr>
          </w:p>
        </w:tc>
        <w:tc>
          <w:tcPr>
            <w:tcW w:w="1101" w:type="dxa"/>
            <w:vAlign w:val="center"/>
          </w:tcPr>
          <w:p w:rsidR="007B7BD4" w:rsidRPr="004F4665" w:rsidRDefault="007B7BD4" w:rsidP="0049740D">
            <w:pPr>
              <w:rPr>
                <w:rFonts w:ascii="Arial" w:hAnsi="Arial" w:cs="Arial"/>
              </w:rPr>
            </w:pPr>
          </w:p>
        </w:tc>
        <w:tc>
          <w:tcPr>
            <w:tcW w:w="1512" w:type="dxa"/>
            <w:vAlign w:val="center"/>
          </w:tcPr>
          <w:p w:rsidR="007B7BD4" w:rsidRPr="004F4665" w:rsidRDefault="007B7BD4" w:rsidP="0049740D">
            <w:pPr>
              <w:rPr>
                <w:rFonts w:ascii="Arial" w:hAnsi="Arial" w:cs="Arial"/>
              </w:rPr>
            </w:pPr>
          </w:p>
        </w:tc>
      </w:tr>
      <w:tr w:rsidR="007B7BD4" w:rsidRPr="004F4665" w:rsidTr="0049740D">
        <w:trPr>
          <w:trHeight w:val="294"/>
        </w:trPr>
        <w:tc>
          <w:tcPr>
            <w:tcW w:w="5578" w:type="dxa"/>
            <w:vAlign w:val="center"/>
          </w:tcPr>
          <w:p w:rsidR="007B7BD4" w:rsidRPr="004F4665" w:rsidRDefault="007B7BD4" w:rsidP="0049740D">
            <w:pPr>
              <w:rPr>
                <w:rFonts w:ascii="Arial" w:hAnsi="Arial" w:cs="Arial"/>
              </w:rPr>
            </w:pPr>
            <w:r w:rsidRPr="004F4665">
              <w:rPr>
                <w:rFonts w:ascii="Arial" w:hAnsi="Arial" w:cs="Arial"/>
              </w:rPr>
              <w:t>5. Anlamadığım yerlerde sorular sordum.</w:t>
            </w:r>
          </w:p>
        </w:tc>
        <w:tc>
          <w:tcPr>
            <w:tcW w:w="1458" w:type="dxa"/>
            <w:vAlign w:val="center"/>
          </w:tcPr>
          <w:p w:rsidR="007B7BD4" w:rsidRPr="004F4665" w:rsidRDefault="007B7BD4" w:rsidP="0049740D">
            <w:pPr>
              <w:rPr>
                <w:rFonts w:ascii="Arial" w:hAnsi="Arial" w:cs="Arial"/>
              </w:rPr>
            </w:pPr>
          </w:p>
        </w:tc>
        <w:tc>
          <w:tcPr>
            <w:tcW w:w="1101" w:type="dxa"/>
            <w:vAlign w:val="center"/>
          </w:tcPr>
          <w:p w:rsidR="007B7BD4" w:rsidRPr="004F4665" w:rsidRDefault="007B7BD4" w:rsidP="0049740D">
            <w:pPr>
              <w:rPr>
                <w:rFonts w:ascii="Arial" w:hAnsi="Arial" w:cs="Arial"/>
              </w:rPr>
            </w:pPr>
          </w:p>
        </w:tc>
        <w:tc>
          <w:tcPr>
            <w:tcW w:w="1512" w:type="dxa"/>
            <w:vAlign w:val="center"/>
          </w:tcPr>
          <w:p w:rsidR="007B7BD4" w:rsidRPr="004F4665" w:rsidRDefault="007B7BD4" w:rsidP="0049740D">
            <w:pPr>
              <w:rPr>
                <w:rFonts w:ascii="Arial" w:hAnsi="Arial" w:cs="Arial"/>
              </w:rPr>
            </w:pPr>
          </w:p>
        </w:tc>
      </w:tr>
      <w:tr w:rsidR="007B7BD4" w:rsidRPr="004F4665" w:rsidTr="0049740D">
        <w:trPr>
          <w:trHeight w:val="294"/>
        </w:trPr>
        <w:tc>
          <w:tcPr>
            <w:tcW w:w="5578" w:type="dxa"/>
            <w:vAlign w:val="center"/>
          </w:tcPr>
          <w:p w:rsidR="007B7BD4" w:rsidRPr="004F4665" w:rsidRDefault="007B7BD4" w:rsidP="0049740D">
            <w:pPr>
              <w:rPr>
                <w:rFonts w:ascii="Arial" w:hAnsi="Arial" w:cs="Arial"/>
              </w:rPr>
            </w:pPr>
            <w:r w:rsidRPr="004F4665">
              <w:rPr>
                <w:rFonts w:ascii="Arial" w:hAnsi="Arial" w:cs="Arial"/>
              </w:rPr>
              <w:t>6. Grup arkadaşlarıma çalışmalarında destek oldum.</w:t>
            </w:r>
          </w:p>
        </w:tc>
        <w:tc>
          <w:tcPr>
            <w:tcW w:w="1458" w:type="dxa"/>
            <w:vAlign w:val="center"/>
          </w:tcPr>
          <w:p w:rsidR="007B7BD4" w:rsidRPr="004F4665" w:rsidRDefault="007B7BD4" w:rsidP="0049740D">
            <w:pPr>
              <w:rPr>
                <w:rFonts w:ascii="Arial" w:hAnsi="Arial" w:cs="Arial"/>
              </w:rPr>
            </w:pPr>
          </w:p>
        </w:tc>
        <w:tc>
          <w:tcPr>
            <w:tcW w:w="1101" w:type="dxa"/>
            <w:vAlign w:val="center"/>
          </w:tcPr>
          <w:p w:rsidR="007B7BD4" w:rsidRPr="004F4665" w:rsidRDefault="007B7BD4" w:rsidP="0049740D">
            <w:pPr>
              <w:rPr>
                <w:rFonts w:ascii="Arial" w:hAnsi="Arial" w:cs="Arial"/>
              </w:rPr>
            </w:pPr>
          </w:p>
        </w:tc>
        <w:tc>
          <w:tcPr>
            <w:tcW w:w="1512" w:type="dxa"/>
            <w:vAlign w:val="center"/>
          </w:tcPr>
          <w:p w:rsidR="007B7BD4" w:rsidRPr="004F4665" w:rsidRDefault="007B7BD4" w:rsidP="0049740D">
            <w:pPr>
              <w:rPr>
                <w:rFonts w:ascii="Arial" w:hAnsi="Arial" w:cs="Arial"/>
              </w:rPr>
            </w:pPr>
          </w:p>
        </w:tc>
      </w:tr>
      <w:tr w:rsidR="007B7BD4" w:rsidRPr="004F4665" w:rsidTr="0049740D">
        <w:trPr>
          <w:trHeight w:val="218"/>
        </w:trPr>
        <w:tc>
          <w:tcPr>
            <w:tcW w:w="5578" w:type="dxa"/>
            <w:vAlign w:val="center"/>
          </w:tcPr>
          <w:p w:rsidR="007B7BD4" w:rsidRPr="004F4665" w:rsidRDefault="007B7BD4" w:rsidP="0049740D">
            <w:pPr>
              <w:rPr>
                <w:rFonts w:ascii="Arial" w:hAnsi="Arial" w:cs="Arial"/>
              </w:rPr>
            </w:pPr>
            <w:r w:rsidRPr="004F4665">
              <w:rPr>
                <w:rFonts w:ascii="Arial" w:hAnsi="Arial" w:cs="Arial"/>
              </w:rPr>
              <w:t>7. Çalışmalarım sırasında zamanımı akıllıca kullandım.</w:t>
            </w:r>
          </w:p>
        </w:tc>
        <w:tc>
          <w:tcPr>
            <w:tcW w:w="1458" w:type="dxa"/>
            <w:vAlign w:val="center"/>
          </w:tcPr>
          <w:p w:rsidR="007B7BD4" w:rsidRPr="004F4665" w:rsidRDefault="007B7BD4" w:rsidP="0049740D">
            <w:pPr>
              <w:rPr>
                <w:rFonts w:ascii="Arial" w:hAnsi="Arial" w:cs="Arial"/>
              </w:rPr>
            </w:pPr>
          </w:p>
        </w:tc>
        <w:tc>
          <w:tcPr>
            <w:tcW w:w="1101" w:type="dxa"/>
            <w:vAlign w:val="center"/>
          </w:tcPr>
          <w:p w:rsidR="007B7BD4" w:rsidRPr="004F4665" w:rsidRDefault="007B7BD4" w:rsidP="0049740D">
            <w:pPr>
              <w:rPr>
                <w:rFonts w:ascii="Arial" w:hAnsi="Arial" w:cs="Arial"/>
              </w:rPr>
            </w:pPr>
          </w:p>
        </w:tc>
        <w:tc>
          <w:tcPr>
            <w:tcW w:w="1512" w:type="dxa"/>
            <w:vAlign w:val="center"/>
          </w:tcPr>
          <w:p w:rsidR="007B7BD4" w:rsidRPr="004F4665" w:rsidRDefault="007B7BD4" w:rsidP="0049740D">
            <w:pPr>
              <w:rPr>
                <w:rFonts w:ascii="Arial" w:hAnsi="Arial" w:cs="Arial"/>
              </w:rPr>
            </w:pPr>
          </w:p>
        </w:tc>
      </w:tr>
      <w:tr w:rsidR="007B7BD4" w:rsidRPr="004F4665" w:rsidTr="0049740D">
        <w:trPr>
          <w:trHeight w:val="298"/>
        </w:trPr>
        <w:tc>
          <w:tcPr>
            <w:tcW w:w="5578" w:type="dxa"/>
            <w:vAlign w:val="center"/>
          </w:tcPr>
          <w:p w:rsidR="007B7BD4" w:rsidRPr="004F4665" w:rsidRDefault="007B7BD4" w:rsidP="0049740D">
            <w:pPr>
              <w:rPr>
                <w:rFonts w:ascii="Arial" w:hAnsi="Arial" w:cs="Arial"/>
              </w:rPr>
            </w:pPr>
            <w:r w:rsidRPr="004F4665">
              <w:rPr>
                <w:rFonts w:ascii="Arial" w:hAnsi="Arial" w:cs="Arial"/>
              </w:rPr>
              <w:t>8. Çalışmalarım sırasında değişik materyaller kullandım.</w:t>
            </w:r>
          </w:p>
        </w:tc>
        <w:tc>
          <w:tcPr>
            <w:tcW w:w="1458" w:type="dxa"/>
            <w:vAlign w:val="center"/>
          </w:tcPr>
          <w:p w:rsidR="007B7BD4" w:rsidRPr="004F4665" w:rsidRDefault="007B7BD4" w:rsidP="0049740D">
            <w:pPr>
              <w:rPr>
                <w:rFonts w:ascii="Arial" w:hAnsi="Arial" w:cs="Arial"/>
              </w:rPr>
            </w:pPr>
          </w:p>
        </w:tc>
        <w:tc>
          <w:tcPr>
            <w:tcW w:w="1101" w:type="dxa"/>
            <w:vAlign w:val="center"/>
          </w:tcPr>
          <w:p w:rsidR="007B7BD4" w:rsidRPr="004F4665" w:rsidRDefault="007B7BD4" w:rsidP="0049740D">
            <w:pPr>
              <w:rPr>
                <w:rFonts w:ascii="Arial" w:hAnsi="Arial" w:cs="Arial"/>
              </w:rPr>
            </w:pPr>
          </w:p>
        </w:tc>
        <w:tc>
          <w:tcPr>
            <w:tcW w:w="1512" w:type="dxa"/>
            <w:vAlign w:val="center"/>
          </w:tcPr>
          <w:p w:rsidR="007B7BD4" w:rsidRPr="004F4665" w:rsidRDefault="007B7BD4" w:rsidP="0049740D">
            <w:pPr>
              <w:rPr>
                <w:rFonts w:ascii="Arial" w:hAnsi="Arial" w:cs="Arial"/>
              </w:rPr>
            </w:pPr>
          </w:p>
        </w:tc>
      </w:tr>
    </w:tbl>
    <w:p w:rsidR="007B7BD4" w:rsidRPr="004F4665" w:rsidRDefault="007B7BD4" w:rsidP="00671581">
      <w:pPr>
        <w:jc w:val="both"/>
        <w:rPr>
          <w:rFonts w:ascii="Arial" w:hAnsi="Arial" w:cs="Arial"/>
        </w:rPr>
      </w:pPr>
    </w:p>
    <w:p w:rsidR="007B7BD4" w:rsidRPr="004F4665" w:rsidRDefault="007B7BD4" w:rsidP="00671581">
      <w:pPr>
        <w:jc w:val="both"/>
        <w:rPr>
          <w:rFonts w:ascii="Arial" w:hAnsi="Arial" w:cs="Arial"/>
        </w:rPr>
      </w:pPr>
    </w:p>
    <w:p w:rsidR="007B7BD4" w:rsidRPr="004F4665" w:rsidRDefault="007B7BD4" w:rsidP="00671581">
      <w:pPr>
        <w:jc w:val="both"/>
        <w:rPr>
          <w:rFonts w:ascii="Arial" w:hAnsi="Arial" w:cs="Arial"/>
        </w:rPr>
      </w:pPr>
      <w:r w:rsidRPr="004F4665">
        <w:rPr>
          <w:rFonts w:ascii="Arial" w:hAnsi="Arial" w:cs="Arial"/>
        </w:rPr>
        <w:t xml:space="preserve">9. Bu etkinlikten neler öğrendim? </w:t>
      </w:r>
    </w:p>
    <w:p w:rsidR="007B7BD4" w:rsidRPr="004F4665" w:rsidRDefault="007B7BD4" w:rsidP="00671581">
      <w:pPr>
        <w:jc w:val="both"/>
        <w:rPr>
          <w:rFonts w:ascii="Arial" w:hAnsi="Arial" w:cs="Arial"/>
        </w:rPr>
      </w:pPr>
      <w:r w:rsidRPr="004F4665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</w:t>
      </w:r>
    </w:p>
    <w:p w:rsidR="007B7BD4" w:rsidRPr="004F4665" w:rsidRDefault="007B7BD4" w:rsidP="00671581">
      <w:pPr>
        <w:jc w:val="both"/>
        <w:rPr>
          <w:rFonts w:ascii="Arial" w:hAnsi="Arial" w:cs="Arial"/>
        </w:rPr>
      </w:pPr>
    </w:p>
    <w:p w:rsidR="007B7BD4" w:rsidRPr="004F4665" w:rsidRDefault="007B7BD4" w:rsidP="00671581">
      <w:pPr>
        <w:jc w:val="both"/>
        <w:rPr>
          <w:rFonts w:ascii="Arial" w:hAnsi="Arial" w:cs="Arial"/>
        </w:rPr>
      </w:pPr>
      <w:r w:rsidRPr="004F4665">
        <w:rPr>
          <w:rFonts w:ascii="Arial" w:hAnsi="Arial" w:cs="Arial"/>
        </w:rPr>
        <w:t xml:space="preserve">10. Bu etkinlik sırasında grubumdaki arkadaşlarıma nasıl yardım ettim?  </w:t>
      </w:r>
    </w:p>
    <w:p w:rsidR="007B7BD4" w:rsidRPr="004F4665" w:rsidRDefault="007B7BD4" w:rsidP="00671581">
      <w:pPr>
        <w:jc w:val="both"/>
        <w:rPr>
          <w:rFonts w:ascii="Arial" w:hAnsi="Arial" w:cs="Arial"/>
        </w:rPr>
      </w:pPr>
      <w:r w:rsidRPr="004F4665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7B7BD4" w:rsidRPr="004F4665" w:rsidRDefault="007B7BD4" w:rsidP="00671581">
      <w:pPr>
        <w:jc w:val="both"/>
        <w:rPr>
          <w:rFonts w:ascii="Arial" w:hAnsi="Arial" w:cs="Arial"/>
        </w:rPr>
      </w:pPr>
    </w:p>
    <w:p w:rsidR="007B7BD4" w:rsidRPr="004F4665" w:rsidRDefault="007B7BD4" w:rsidP="00671581">
      <w:pPr>
        <w:jc w:val="both"/>
        <w:rPr>
          <w:rFonts w:ascii="Arial" w:hAnsi="Arial" w:cs="Arial"/>
        </w:rPr>
      </w:pPr>
      <w:r w:rsidRPr="004F4665">
        <w:rPr>
          <w:rFonts w:ascii="Arial" w:hAnsi="Arial" w:cs="Arial"/>
        </w:rPr>
        <w:t xml:space="preserve">11. Bu etkinlik sırasında en iyi yaptığım şeyler nelerdir? </w:t>
      </w:r>
    </w:p>
    <w:p w:rsidR="007B7BD4" w:rsidRPr="004F4665" w:rsidRDefault="007B7BD4" w:rsidP="00671581">
      <w:pPr>
        <w:rPr>
          <w:rFonts w:ascii="Arial" w:hAnsi="Arial" w:cs="Arial"/>
        </w:rPr>
      </w:pPr>
      <w:r w:rsidRPr="004F4665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7B7BD4" w:rsidRPr="004F4665" w:rsidRDefault="007B7BD4" w:rsidP="00671581">
      <w:pPr>
        <w:jc w:val="center"/>
        <w:rPr>
          <w:rFonts w:ascii="Arial" w:hAnsi="Arial" w:cs="Arial"/>
        </w:rPr>
      </w:pPr>
    </w:p>
    <w:p w:rsidR="007B7BD4" w:rsidRPr="004F4665" w:rsidRDefault="007B7BD4" w:rsidP="00671581">
      <w:pPr>
        <w:jc w:val="center"/>
        <w:rPr>
          <w:rFonts w:ascii="Arial" w:hAnsi="Arial" w:cs="Arial"/>
        </w:rPr>
      </w:pPr>
    </w:p>
    <w:p w:rsidR="007B7BD4" w:rsidRDefault="007B7BD4" w:rsidP="00A56F33">
      <w:pPr>
        <w:jc w:val="center"/>
        <w:rPr>
          <w:b/>
        </w:rPr>
      </w:pPr>
    </w:p>
    <w:p w:rsidR="007B7BD4" w:rsidRDefault="007B7BD4" w:rsidP="00A56F33">
      <w:pPr>
        <w:jc w:val="center"/>
        <w:rPr>
          <w:b/>
        </w:rPr>
      </w:pPr>
    </w:p>
    <w:p w:rsidR="007B7BD4" w:rsidRDefault="007B7BD4" w:rsidP="00A56F33">
      <w:pPr>
        <w:jc w:val="center"/>
        <w:rPr>
          <w:b/>
        </w:rPr>
      </w:pPr>
    </w:p>
    <w:p w:rsidR="007B7BD4" w:rsidRDefault="007B7BD4" w:rsidP="00A56F33">
      <w:pPr>
        <w:jc w:val="center"/>
        <w:rPr>
          <w:b/>
        </w:rPr>
      </w:pPr>
    </w:p>
    <w:p w:rsidR="007B7BD4" w:rsidRDefault="007B7BD4" w:rsidP="00A56F33">
      <w:pPr>
        <w:jc w:val="center"/>
        <w:rPr>
          <w:b/>
        </w:rPr>
      </w:pPr>
    </w:p>
    <w:p w:rsidR="007B7BD4" w:rsidRDefault="007B7BD4" w:rsidP="00A56F33">
      <w:pPr>
        <w:jc w:val="center"/>
        <w:rPr>
          <w:b/>
        </w:rPr>
      </w:pPr>
    </w:p>
    <w:p w:rsidR="007B7BD4" w:rsidRDefault="007B7BD4" w:rsidP="00A56F33">
      <w:pPr>
        <w:jc w:val="center"/>
        <w:rPr>
          <w:b/>
        </w:rPr>
      </w:pPr>
    </w:p>
    <w:p w:rsidR="007B7BD4" w:rsidRDefault="007B7BD4" w:rsidP="00A56F33">
      <w:pPr>
        <w:jc w:val="center"/>
        <w:rPr>
          <w:b/>
        </w:rPr>
      </w:pPr>
    </w:p>
    <w:p w:rsidR="007B7BD4" w:rsidRDefault="007B7BD4" w:rsidP="00A56F33">
      <w:pPr>
        <w:jc w:val="center"/>
        <w:rPr>
          <w:b/>
        </w:rPr>
      </w:pPr>
    </w:p>
    <w:p w:rsidR="007B7BD4" w:rsidRDefault="007B7BD4" w:rsidP="00A56F33">
      <w:pPr>
        <w:jc w:val="center"/>
        <w:rPr>
          <w:b/>
        </w:rPr>
      </w:pPr>
    </w:p>
    <w:p w:rsidR="007B7BD4" w:rsidRDefault="007B7BD4" w:rsidP="00A56F33">
      <w:pPr>
        <w:jc w:val="center"/>
        <w:rPr>
          <w:b/>
        </w:rPr>
      </w:pPr>
    </w:p>
    <w:p w:rsidR="007B7BD4" w:rsidRDefault="007B7BD4" w:rsidP="00A56F33">
      <w:pPr>
        <w:jc w:val="center"/>
        <w:rPr>
          <w:b/>
        </w:rPr>
      </w:pPr>
    </w:p>
    <w:p w:rsidR="007B7BD4" w:rsidRDefault="007B7BD4" w:rsidP="00A56F33">
      <w:pPr>
        <w:jc w:val="center"/>
        <w:rPr>
          <w:b/>
        </w:rPr>
      </w:pPr>
    </w:p>
    <w:p w:rsidR="007B7BD4" w:rsidRDefault="007B7BD4" w:rsidP="00A56F33">
      <w:pPr>
        <w:jc w:val="center"/>
        <w:rPr>
          <w:b/>
        </w:rPr>
      </w:pPr>
    </w:p>
    <w:p w:rsidR="007B7BD4" w:rsidRDefault="007B7BD4" w:rsidP="00A56F33">
      <w:pPr>
        <w:jc w:val="center"/>
        <w:rPr>
          <w:b/>
        </w:rPr>
      </w:pPr>
    </w:p>
    <w:p w:rsidR="007B7BD4" w:rsidRDefault="007B7BD4" w:rsidP="00A56F33">
      <w:pPr>
        <w:jc w:val="center"/>
        <w:rPr>
          <w:b/>
        </w:rPr>
      </w:pPr>
    </w:p>
    <w:p w:rsidR="007B7BD4" w:rsidRDefault="007B7BD4" w:rsidP="00A56F33">
      <w:pPr>
        <w:jc w:val="center"/>
        <w:rPr>
          <w:b/>
        </w:rPr>
      </w:pPr>
    </w:p>
    <w:p w:rsidR="007B7BD4" w:rsidRDefault="007B7BD4" w:rsidP="00A56F33">
      <w:pPr>
        <w:jc w:val="center"/>
        <w:rPr>
          <w:b/>
        </w:rPr>
      </w:pPr>
      <w:r>
        <w:rPr>
          <w:b/>
        </w:rPr>
        <w:t xml:space="preserve">ÖĞRETMEN GRUP DEĞERLENDİRME FORMU </w:t>
      </w:r>
    </w:p>
    <w:p w:rsidR="007B7BD4" w:rsidRDefault="007B7BD4" w:rsidP="00A56F33">
      <w:pPr>
        <w:jc w:val="both"/>
        <w:rPr>
          <w:b/>
        </w:rPr>
      </w:pPr>
      <w:r>
        <w:rPr>
          <w:b/>
        </w:rPr>
        <w:t xml:space="preserve">Grubun Adı: </w:t>
      </w:r>
    </w:p>
    <w:p w:rsidR="007B7BD4" w:rsidRDefault="007B7BD4" w:rsidP="00A56F33">
      <w:pPr>
        <w:rPr>
          <w:b/>
          <w:bCs/>
        </w:rPr>
      </w:pPr>
      <w:r>
        <w:rPr>
          <w:b/>
          <w:bCs/>
        </w:rPr>
        <w:t xml:space="preserve">Sınıfı:  2-D </w:t>
      </w:r>
      <w:r>
        <w:rPr>
          <w:b/>
          <w:bCs/>
        </w:rPr>
        <w:tab/>
        <w:t xml:space="preserve"> </w:t>
      </w:r>
    </w:p>
    <w:p w:rsidR="007B7BD4" w:rsidRDefault="007B7BD4" w:rsidP="00A56F33">
      <w:pPr>
        <w:jc w:val="both"/>
      </w:pPr>
      <w:r>
        <w:rPr>
          <w:b/>
        </w:rPr>
        <w:t>Yönerge:</w:t>
      </w:r>
      <w:r>
        <w:t xml:space="preserve"> Aşağıdaki her bir ölçütü grubun hangi düzeyde yeterli olduğunu göz önüne alarak değerlendiriniz.</w:t>
      </w:r>
    </w:p>
    <w:p w:rsidR="007B7BD4" w:rsidRDefault="007B7BD4" w:rsidP="00A56F33">
      <w:pPr>
        <w:jc w:val="both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89"/>
        <w:gridCol w:w="1271"/>
        <w:gridCol w:w="977"/>
        <w:gridCol w:w="843"/>
        <w:gridCol w:w="1074"/>
        <w:gridCol w:w="1334"/>
      </w:tblGrid>
      <w:tr w:rsidR="007B7BD4" w:rsidTr="0049740D">
        <w:trPr>
          <w:cantSplit/>
          <w:jc w:val="center"/>
        </w:trPr>
        <w:tc>
          <w:tcPr>
            <w:tcW w:w="2040" w:type="pct"/>
            <w:vMerge w:val="restart"/>
          </w:tcPr>
          <w:p w:rsidR="007B7BD4" w:rsidRDefault="007B7BD4" w:rsidP="0049740D">
            <w:pPr>
              <w:jc w:val="center"/>
            </w:pPr>
          </w:p>
          <w:p w:rsidR="007B7BD4" w:rsidRDefault="007B7BD4" w:rsidP="0049740D">
            <w:pPr>
              <w:jc w:val="center"/>
              <w:rPr>
                <w:b/>
              </w:rPr>
            </w:pPr>
            <w:r>
              <w:rPr>
                <w:b/>
              </w:rPr>
              <w:t>BECERİLER</w:t>
            </w:r>
          </w:p>
        </w:tc>
        <w:tc>
          <w:tcPr>
            <w:tcW w:w="2960" w:type="pct"/>
            <w:gridSpan w:val="5"/>
          </w:tcPr>
          <w:p w:rsidR="007B7BD4" w:rsidRDefault="007B7BD4" w:rsidP="0049740D">
            <w:pPr>
              <w:jc w:val="center"/>
              <w:rPr>
                <w:b/>
              </w:rPr>
            </w:pPr>
            <w:r>
              <w:rPr>
                <w:b/>
              </w:rPr>
              <w:t>DERECELER</w:t>
            </w:r>
          </w:p>
        </w:tc>
      </w:tr>
      <w:tr w:rsidR="007B7BD4" w:rsidTr="0049740D">
        <w:trPr>
          <w:cantSplit/>
          <w:jc w:val="center"/>
        </w:trPr>
        <w:tc>
          <w:tcPr>
            <w:tcW w:w="2040" w:type="pct"/>
            <w:vMerge/>
          </w:tcPr>
          <w:p w:rsidR="007B7BD4" w:rsidRDefault="007B7BD4" w:rsidP="0049740D">
            <w:pPr>
              <w:jc w:val="both"/>
            </w:pPr>
          </w:p>
        </w:tc>
        <w:tc>
          <w:tcPr>
            <w:tcW w:w="684" w:type="pct"/>
          </w:tcPr>
          <w:p w:rsidR="007B7BD4" w:rsidRDefault="007B7BD4" w:rsidP="0049740D">
            <w:pPr>
              <w:jc w:val="center"/>
              <w:rPr>
                <w:b/>
              </w:rPr>
            </w:pPr>
            <w:r>
              <w:rPr>
                <w:b/>
              </w:rPr>
              <w:t>(5)</w:t>
            </w:r>
          </w:p>
          <w:p w:rsidR="007B7BD4" w:rsidRDefault="007B7BD4" w:rsidP="0049740D">
            <w:pPr>
              <w:jc w:val="center"/>
              <w:rPr>
                <w:b/>
              </w:rPr>
            </w:pPr>
            <w:r>
              <w:rPr>
                <w:b/>
              </w:rPr>
              <w:t>Her zaman</w:t>
            </w:r>
          </w:p>
        </w:tc>
        <w:tc>
          <w:tcPr>
            <w:tcW w:w="526" w:type="pct"/>
          </w:tcPr>
          <w:p w:rsidR="007B7BD4" w:rsidRDefault="007B7BD4" w:rsidP="0049740D">
            <w:pPr>
              <w:ind w:right="-4608"/>
              <w:rPr>
                <w:b/>
              </w:rPr>
            </w:pPr>
            <w:r>
              <w:rPr>
                <w:b/>
              </w:rPr>
              <w:t xml:space="preserve">    (4)</w:t>
            </w:r>
          </w:p>
          <w:p w:rsidR="007B7BD4" w:rsidRDefault="007B7BD4" w:rsidP="0049740D">
            <w:pPr>
              <w:ind w:right="-4608"/>
              <w:rPr>
                <w:b/>
              </w:rPr>
            </w:pPr>
            <w:r>
              <w:rPr>
                <w:b/>
              </w:rPr>
              <w:t>Sıklıkla</w:t>
            </w:r>
          </w:p>
        </w:tc>
        <w:tc>
          <w:tcPr>
            <w:tcW w:w="454" w:type="pct"/>
          </w:tcPr>
          <w:p w:rsidR="007B7BD4" w:rsidRDefault="007B7BD4" w:rsidP="0049740D">
            <w:pPr>
              <w:jc w:val="center"/>
              <w:rPr>
                <w:b/>
              </w:rPr>
            </w:pPr>
            <w:r>
              <w:rPr>
                <w:b/>
              </w:rPr>
              <w:t>(3)</w:t>
            </w:r>
          </w:p>
          <w:p w:rsidR="007B7BD4" w:rsidRDefault="007B7BD4" w:rsidP="0049740D">
            <w:pPr>
              <w:rPr>
                <w:b/>
              </w:rPr>
            </w:pPr>
            <w:r>
              <w:rPr>
                <w:b/>
              </w:rPr>
              <w:t>Bazen</w:t>
            </w:r>
          </w:p>
        </w:tc>
        <w:tc>
          <w:tcPr>
            <w:tcW w:w="578" w:type="pct"/>
          </w:tcPr>
          <w:p w:rsidR="007B7BD4" w:rsidRDefault="007B7BD4" w:rsidP="0049740D">
            <w:pPr>
              <w:ind w:right="-68"/>
              <w:jc w:val="center"/>
              <w:rPr>
                <w:b/>
              </w:rPr>
            </w:pPr>
            <w:r>
              <w:rPr>
                <w:b/>
              </w:rPr>
              <w:t>(2) Nadiren</w:t>
            </w:r>
          </w:p>
        </w:tc>
        <w:tc>
          <w:tcPr>
            <w:tcW w:w="719" w:type="pct"/>
          </w:tcPr>
          <w:p w:rsidR="007B7BD4" w:rsidRDefault="007B7BD4" w:rsidP="0049740D">
            <w:pPr>
              <w:jc w:val="center"/>
              <w:rPr>
                <w:b/>
              </w:rPr>
            </w:pPr>
            <w:r>
              <w:rPr>
                <w:b/>
              </w:rPr>
              <w:t>(1)</w:t>
            </w:r>
          </w:p>
          <w:p w:rsidR="007B7BD4" w:rsidRDefault="007B7BD4" w:rsidP="0049740D">
            <w:pPr>
              <w:jc w:val="center"/>
              <w:rPr>
                <w:b/>
              </w:rPr>
            </w:pPr>
            <w:r>
              <w:rPr>
                <w:b/>
              </w:rPr>
              <w:t>Hiçbir zaman</w:t>
            </w:r>
          </w:p>
        </w:tc>
      </w:tr>
      <w:tr w:rsidR="007B7BD4" w:rsidTr="0049740D">
        <w:trPr>
          <w:jc w:val="center"/>
        </w:trPr>
        <w:tc>
          <w:tcPr>
            <w:tcW w:w="2040" w:type="pct"/>
            <w:vAlign w:val="center"/>
          </w:tcPr>
          <w:p w:rsidR="007B7BD4" w:rsidRDefault="007B7BD4" w:rsidP="0049740D">
            <w:r>
              <w:t>Grup üyeleri birbirleriyle yardımlaşır.</w:t>
            </w:r>
          </w:p>
        </w:tc>
        <w:tc>
          <w:tcPr>
            <w:tcW w:w="684" w:type="pct"/>
            <w:vAlign w:val="center"/>
          </w:tcPr>
          <w:p w:rsidR="007B7BD4" w:rsidRDefault="007B7BD4" w:rsidP="0049740D"/>
        </w:tc>
        <w:tc>
          <w:tcPr>
            <w:tcW w:w="526" w:type="pct"/>
            <w:vAlign w:val="center"/>
          </w:tcPr>
          <w:p w:rsidR="007B7BD4" w:rsidRDefault="007B7BD4" w:rsidP="0049740D"/>
        </w:tc>
        <w:tc>
          <w:tcPr>
            <w:tcW w:w="454" w:type="pct"/>
            <w:vAlign w:val="center"/>
          </w:tcPr>
          <w:p w:rsidR="007B7BD4" w:rsidRDefault="007B7BD4" w:rsidP="0049740D"/>
        </w:tc>
        <w:tc>
          <w:tcPr>
            <w:tcW w:w="578" w:type="pct"/>
            <w:vAlign w:val="center"/>
          </w:tcPr>
          <w:p w:rsidR="007B7BD4" w:rsidRDefault="007B7BD4" w:rsidP="0049740D"/>
        </w:tc>
        <w:tc>
          <w:tcPr>
            <w:tcW w:w="719" w:type="pct"/>
            <w:vAlign w:val="center"/>
          </w:tcPr>
          <w:p w:rsidR="007B7BD4" w:rsidRDefault="007B7BD4" w:rsidP="0049740D"/>
        </w:tc>
      </w:tr>
      <w:tr w:rsidR="007B7BD4" w:rsidTr="0049740D">
        <w:trPr>
          <w:jc w:val="center"/>
        </w:trPr>
        <w:tc>
          <w:tcPr>
            <w:tcW w:w="2040" w:type="pct"/>
            <w:vAlign w:val="center"/>
          </w:tcPr>
          <w:p w:rsidR="007B7BD4" w:rsidRDefault="007B7BD4" w:rsidP="0049740D">
            <w:r>
              <w:t>Grup üyeleri birbirlerinin düşüncelerini dinler.</w:t>
            </w:r>
          </w:p>
        </w:tc>
        <w:tc>
          <w:tcPr>
            <w:tcW w:w="684" w:type="pct"/>
            <w:vAlign w:val="center"/>
          </w:tcPr>
          <w:p w:rsidR="007B7BD4" w:rsidRDefault="007B7BD4" w:rsidP="0049740D"/>
        </w:tc>
        <w:tc>
          <w:tcPr>
            <w:tcW w:w="526" w:type="pct"/>
            <w:vAlign w:val="center"/>
          </w:tcPr>
          <w:p w:rsidR="007B7BD4" w:rsidRDefault="007B7BD4" w:rsidP="0049740D"/>
        </w:tc>
        <w:tc>
          <w:tcPr>
            <w:tcW w:w="454" w:type="pct"/>
            <w:vAlign w:val="center"/>
          </w:tcPr>
          <w:p w:rsidR="007B7BD4" w:rsidRDefault="007B7BD4" w:rsidP="0049740D"/>
        </w:tc>
        <w:tc>
          <w:tcPr>
            <w:tcW w:w="578" w:type="pct"/>
            <w:vAlign w:val="center"/>
          </w:tcPr>
          <w:p w:rsidR="007B7BD4" w:rsidRDefault="007B7BD4" w:rsidP="0049740D"/>
        </w:tc>
        <w:tc>
          <w:tcPr>
            <w:tcW w:w="719" w:type="pct"/>
            <w:vAlign w:val="center"/>
          </w:tcPr>
          <w:p w:rsidR="007B7BD4" w:rsidRDefault="007B7BD4" w:rsidP="0049740D"/>
        </w:tc>
      </w:tr>
      <w:tr w:rsidR="007B7BD4" w:rsidTr="0049740D">
        <w:trPr>
          <w:jc w:val="center"/>
        </w:trPr>
        <w:tc>
          <w:tcPr>
            <w:tcW w:w="2040" w:type="pct"/>
            <w:vAlign w:val="center"/>
          </w:tcPr>
          <w:p w:rsidR="007B7BD4" w:rsidRDefault="007B7BD4" w:rsidP="0049740D">
            <w:r>
              <w:t>Grup üyelerinin her biri çalışmalarda rol alır.</w:t>
            </w:r>
          </w:p>
        </w:tc>
        <w:tc>
          <w:tcPr>
            <w:tcW w:w="684" w:type="pct"/>
            <w:vAlign w:val="center"/>
          </w:tcPr>
          <w:p w:rsidR="007B7BD4" w:rsidRDefault="007B7BD4" w:rsidP="0049740D"/>
        </w:tc>
        <w:tc>
          <w:tcPr>
            <w:tcW w:w="526" w:type="pct"/>
            <w:vAlign w:val="center"/>
          </w:tcPr>
          <w:p w:rsidR="007B7BD4" w:rsidRDefault="007B7BD4" w:rsidP="0049740D"/>
        </w:tc>
        <w:tc>
          <w:tcPr>
            <w:tcW w:w="454" w:type="pct"/>
            <w:vAlign w:val="center"/>
          </w:tcPr>
          <w:p w:rsidR="007B7BD4" w:rsidRDefault="007B7BD4" w:rsidP="0049740D"/>
        </w:tc>
        <w:tc>
          <w:tcPr>
            <w:tcW w:w="578" w:type="pct"/>
            <w:vAlign w:val="center"/>
          </w:tcPr>
          <w:p w:rsidR="007B7BD4" w:rsidRDefault="007B7BD4" w:rsidP="0049740D"/>
        </w:tc>
        <w:tc>
          <w:tcPr>
            <w:tcW w:w="719" w:type="pct"/>
            <w:vAlign w:val="center"/>
          </w:tcPr>
          <w:p w:rsidR="007B7BD4" w:rsidRDefault="007B7BD4" w:rsidP="0049740D"/>
        </w:tc>
      </w:tr>
      <w:tr w:rsidR="007B7BD4" w:rsidTr="0049740D">
        <w:trPr>
          <w:jc w:val="center"/>
        </w:trPr>
        <w:tc>
          <w:tcPr>
            <w:tcW w:w="2040" w:type="pct"/>
            <w:vAlign w:val="center"/>
          </w:tcPr>
          <w:p w:rsidR="007B7BD4" w:rsidRDefault="007B7BD4" w:rsidP="0049740D">
            <w:r>
              <w:t xml:space="preserve">Grup üyeleri birbirlerinin düşüncelerine ve çabalarına saygı gösterir. </w:t>
            </w:r>
          </w:p>
        </w:tc>
        <w:tc>
          <w:tcPr>
            <w:tcW w:w="684" w:type="pct"/>
            <w:vAlign w:val="center"/>
          </w:tcPr>
          <w:p w:rsidR="007B7BD4" w:rsidRDefault="007B7BD4" w:rsidP="0049740D"/>
        </w:tc>
        <w:tc>
          <w:tcPr>
            <w:tcW w:w="526" w:type="pct"/>
            <w:vAlign w:val="center"/>
          </w:tcPr>
          <w:p w:rsidR="007B7BD4" w:rsidRDefault="007B7BD4" w:rsidP="0049740D"/>
        </w:tc>
        <w:tc>
          <w:tcPr>
            <w:tcW w:w="454" w:type="pct"/>
            <w:vAlign w:val="center"/>
          </w:tcPr>
          <w:p w:rsidR="007B7BD4" w:rsidRDefault="007B7BD4" w:rsidP="0049740D"/>
        </w:tc>
        <w:tc>
          <w:tcPr>
            <w:tcW w:w="578" w:type="pct"/>
            <w:vAlign w:val="center"/>
          </w:tcPr>
          <w:p w:rsidR="007B7BD4" w:rsidRDefault="007B7BD4" w:rsidP="0049740D"/>
        </w:tc>
        <w:tc>
          <w:tcPr>
            <w:tcW w:w="719" w:type="pct"/>
            <w:vAlign w:val="center"/>
          </w:tcPr>
          <w:p w:rsidR="007B7BD4" w:rsidRDefault="007B7BD4" w:rsidP="0049740D"/>
        </w:tc>
      </w:tr>
      <w:tr w:rsidR="007B7BD4" w:rsidTr="0049740D">
        <w:trPr>
          <w:jc w:val="center"/>
        </w:trPr>
        <w:tc>
          <w:tcPr>
            <w:tcW w:w="2040" w:type="pct"/>
            <w:vAlign w:val="center"/>
          </w:tcPr>
          <w:p w:rsidR="007B7BD4" w:rsidRDefault="007B7BD4" w:rsidP="0049740D">
            <w:r>
              <w:t>Grubun her üyesi birbirleriyle etkileşim içerisinde tartışır.</w:t>
            </w:r>
          </w:p>
        </w:tc>
        <w:tc>
          <w:tcPr>
            <w:tcW w:w="684" w:type="pct"/>
            <w:vAlign w:val="center"/>
          </w:tcPr>
          <w:p w:rsidR="007B7BD4" w:rsidRDefault="007B7BD4" w:rsidP="0049740D"/>
        </w:tc>
        <w:tc>
          <w:tcPr>
            <w:tcW w:w="526" w:type="pct"/>
            <w:vAlign w:val="center"/>
          </w:tcPr>
          <w:p w:rsidR="007B7BD4" w:rsidRDefault="007B7BD4" w:rsidP="0049740D"/>
        </w:tc>
        <w:tc>
          <w:tcPr>
            <w:tcW w:w="454" w:type="pct"/>
            <w:vAlign w:val="center"/>
          </w:tcPr>
          <w:p w:rsidR="007B7BD4" w:rsidRDefault="007B7BD4" w:rsidP="0049740D"/>
        </w:tc>
        <w:tc>
          <w:tcPr>
            <w:tcW w:w="578" w:type="pct"/>
            <w:vAlign w:val="center"/>
          </w:tcPr>
          <w:p w:rsidR="007B7BD4" w:rsidRDefault="007B7BD4" w:rsidP="0049740D"/>
        </w:tc>
        <w:tc>
          <w:tcPr>
            <w:tcW w:w="719" w:type="pct"/>
            <w:vAlign w:val="center"/>
          </w:tcPr>
          <w:p w:rsidR="007B7BD4" w:rsidRDefault="007B7BD4" w:rsidP="0049740D"/>
        </w:tc>
      </w:tr>
      <w:tr w:rsidR="007B7BD4" w:rsidTr="0049740D">
        <w:trPr>
          <w:jc w:val="center"/>
        </w:trPr>
        <w:tc>
          <w:tcPr>
            <w:tcW w:w="2040" w:type="pct"/>
            <w:vAlign w:val="center"/>
          </w:tcPr>
          <w:p w:rsidR="007B7BD4" w:rsidRDefault="007B7BD4" w:rsidP="0049740D">
            <w:r>
              <w:t>Grup üyeleri ulaştıkları sonucu birbirlerine iletir.</w:t>
            </w:r>
          </w:p>
        </w:tc>
        <w:tc>
          <w:tcPr>
            <w:tcW w:w="684" w:type="pct"/>
            <w:vAlign w:val="center"/>
          </w:tcPr>
          <w:p w:rsidR="007B7BD4" w:rsidRDefault="007B7BD4" w:rsidP="0049740D"/>
        </w:tc>
        <w:tc>
          <w:tcPr>
            <w:tcW w:w="526" w:type="pct"/>
            <w:vAlign w:val="center"/>
          </w:tcPr>
          <w:p w:rsidR="007B7BD4" w:rsidRDefault="007B7BD4" w:rsidP="0049740D"/>
        </w:tc>
        <w:tc>
          <w:tcPr>
            <w:tcW w:w="454" w:type="pct"/>
            <w:vAlign w:val="center"/>
          </w:tcPr>
          <w:p w:rsidR="007B7BD4" w:rsidRDefault="007B7BD4" w:rsidP="0049740D"/>
        </w:tc>
        <w:tc>
          <w:tcPr>
            <w:tcW w:w="578" w:type="pct"/>
            <w:vAlign w:val="center"/>
          </w:tcPr>
          <w:p w:rsidR="007B7BD4" w:rsidRDefault="007B7BD4" w:rsidP="0049740D"/>
        </w:tc>
        <w:tc>
          <w:tcPr>
            <w:tcW w:w="719" w:type="pct"/>
            <w:vAlign w:val="center"/>
          </w:tcPr>
          <w:p w:rsidR="007B7BD4" w:rsidRDefault="007B7BD4" w:rsidP="0049740D"/>
        </w:tc>
      </w:tr>
      <w:tr w:rsidR="007B7BD4" w:rsidTr="0049740D">
        <w:trPr>
          <w:jc w:val="center"/>
        </w:trPr>
        <w:tc>
          <w:tcPr>
            <w:tcW w:w="2040" w:type="pct"/>
            <w:vAlign w:val="center"/>
          </w:tcPr>
          <w:p w:rsidR="007B7BD4" w:rsidRDefault="007B7BD4" w:rsidP="0049740D">
            <w:r>
              <w:t>Grup üyeleri bireysel sorumluluklarını yerine getirir.</w:t>
            </w:r>
          </w:p>
        </w:tc>
        <w:tc>
          <w:tcPr>
            <w:tcW w:w="684" w:type="pct"/>
            <w:vAlign w:val="center"/>
          </w:tcPr>
          <w:p w:rsidR="007B7BD4" w:rsidRDefault="007B7BD4" w:rsidP="0049740D"/>
        </w:tc>
        <w:tc>
          <w:tcPr>
            <w:tcW w:w="526" w:type="pct"/>
            <w:vAlign w:val="center"/>
          </w:tcPr>
          <w:p w:rsidR="007B7BD4" w:rsidRDefault="007B7BD4" w:rsidP="0049740D"/>
        </w:tc>
        <w:tc>
          <w:tcPr>
            <w:tcW w:w="454" w:type="pct"/>
            <w:vAlign w:val="center"/>
          </w:tcPr>
          <w:p w:rsidR="007B7BD4" w:rsidRDefault="007B7BD4" w:rsidP="0049740D"/>
        </w:tc>
        <w:tc>
          <w:tcPr>
            <w:tcW w:w="578" w:type="pct"/>
            <w:vAlign w:val="center"/>
          </w:tcPr>
          <w:p w:rsidR="007B7BD4" w:rsidRDefault="007B7BD4" w:rsidP="0049740D"/>
        </w:tc>
        <w:tc>
          <w:tcPr>
            <w:tcW w:w="719" w:type="pct"/>
            <w:vAlign w:val="center"/>
          </w:tcPr>
          <w:p w:rsidR="007B7BD4" w:rsidRDefault="007B7BD4" w:rsidP="0049740D"/>
        </w:tc>
      </w:tr>
      <w:tr w:rsidR="007B7BD4" w:rsidTr="0049740D">
        <w:trPr>
          <w:jc w:val="center"/>
        </w:trPr>
        <w:tc>
          <w:tcPr>
            <w:tcW w:w="2040" w:type="pct"/>
            <w:vAlign w:val="center"/>
          </w:tcPr>
          <w:p w:rsidR="007B7BD4" w:rsidRDefault="007B7BD4" w:rsidP="0049740D">
            <w:r>
              <w:t>Grup üyeleri bilgilerini diğerleriyle tartışır.</w:t>
            </w:r>
          </w:p>
        </w:tc>
        <w:tc>
          <w:tcPr>
            <w:tcW w:w="684" w:type="pct"/>
            <w:vAlign w:val="center"/>
          </w:tcPr>
          <w:p w:rsidR="007B7BD4" w:rsidRDefault="007B7BD4" w:rsidP="0049740D"/>
        </w:tc>
        <w:tc>
          <w:tcPr>
            <w:tcW w:w="526" w:type="pct"/>
            <w:vAlign w:val="center"/>
          </w:tcPr>
          <w:p w:rsidR="007B7BD4" w:rsidRDefault="007B7BD4" w:rsidP="0049740D"/>
        </w:tc>
        <w:tc>
          <w:tcPr>
            <w:tcW w:w="454" w:type="pct"/>
            <w:vAlign w:val="center"/>
          </w:tcPr>
          <w:p w:rsidR="007B7BD4" w:rsidRDefault="007B7BD4" w:rsidP="0049740D"/>
        </w:tc>
        <w:tc>
          <w:tcPr>
            <w:tcW w:w="578" w:type="pct"/>
            <w:vAlign w:val="center"/>
          </w:tcPr>
          <w:p w:rsidR="007B7BD4" w:rsidRDefault="007B7BD4" w:rsidP="0049740D"/>
        </w:tc>
        <w:tc>
          <w:tcPr>
            <w:tcW w:w="719" w:type="pct"/>
            <w:vAlign w:val="center"/>
          </w:tcPr>
          <w:p w:rsidR="007B7BD4" w:rsidRDefault="007B7BD4" w:rsidP="0049740D"/>
        </w:tc>
      </w:tr>
      <w:tr w:rsidR="007B7BD4" w:rsidTr="0049740D">
        <w:trPr>
          <w:jc w:val="center"/>
        </w:trPr>
        <w:tc>
          <w:tcPr>
            <w:tcW w:w="2040" w:type="pct"/>
            <w:vAlign w:val="center"/>
          </w:tcPr>
          <w:p w:rsidR="007B7BD4" w:rsidRDefault="007B7BD4" w:rsidP="0049740D">
            <w:r>
              <w:t>Grup üyeleri birbirlerine güvenir.</w:t>
            </w:r>
          </w:p>
        </w:tc>
        <w:tc>
          <w:tcPr>
            <w:tcW w:w="684" w:type="pct"/>
            <w:vAlign w:val="center"/>
          </w:tcPr>
          <w:p w:rsidR="007B7BD4" w:rsidRDefault="007B7BD4" w:rsidP="0049740D"/>
        </w:tc>
        <w:tc>
          <w:tcPr>
            <w:tcW w:w="526" w:type="pct"/>
            <w:vAlign w:val="center"/>
          </w:tcPr>
          <w:p w:rsidR="007B7BD4" w:rsidRDefault="007B7BD4" w:rsidP="0049740D"/>
        </w:tc>
        <w:tc>
          <w:tcPr>
            <w:tcW w:w="454" w:type="pct"/>
            <w:vAlign w:val="center"/>
          </w:tcPr>
          <w:p w:rsidR="007B7BD4" w:rsidRDefault="007B7BD4" w:rsidP="0049740D"/>
        </w:tc>
        <w:tc>
          <w:tcPr>
            <w:tcW w:w="578" w:type="pct"/>
            <w:vAlign w:val="center"/>
          </w:tcPr>
          <w:p w:rsidR="007B7BD4" w:rsidRDefault="007B7BD4" w:rsidP="0049740D"/>
        </w:tc>
        <w:tc>
          <w:tcPr>
            <w:tcW w:w="719" w:type="pct"/>
            <w:vAlign w:val="center"/>
          </w:tcPr>
          <w:p w:rsidR="007B7BD4" w:rsidRDefault="007B7BD4" w:rsidP="0049740D"/>
        </w:tc>
      </w:tr>
      <w:tr w:rsidR="007B7BD4" w:rsidTr="0049740D">
        <w:trPr>
          <w:jc w:val="center"/>
        </w:trPr>
        <w:tc>
          <w:tcPr>
            <w:tcW w:w="2040" w:type="pct"/>
            <w:vAlign w:val="center"/>
          </w:tcPr>
          <w:p w:rsidR="007B7BD4" w:rsidRDefault="007B7BD4" w:rsidP="0049740D">
            <w:r>
              <w:t>Grup üyeleri birbirlerini cesaretlendirir.</w:t>
            </w:r>
          </w:p>
        </w:tc>
        <w:tc>
          <w:tcPr>
            <w:tcW w:w="684" w:type="pct"/>
            <w:vAlign w:val="center"/>
          </w:tcPr>
          <w:p w:rsidR="007B7BD4" w:rsidRDefault="007B7BD4" w:rsidP="0049740D"/>
        </w:tc>
        <w:tc>
          <w:tcPr>
            <w:tcW w:w="526" w:type="pct"/>
            <w:vAlign w:val="center"/>
          </w:tcPr>
          <w:p w:rsidR="007B7BD4" w:rsidRDefault="007B7BD4" w:rsidP="0049740D"/>
        </w:tc>
        <w:tc>
          <w:tcPr>
            <w:tcW w:w="454" w:type="pct"/>
            <w:vAlign w:val="center"/>
          </w:tcPr>
          <w:p w:rsidR="007B7BD4" w:rsidRDefault="007B7BD4" w:rsidP="0049740D"/>
        </w:tc>
        <w:tc>
          <w:tcPr>
            <w:tcW w:w="578" w:type="pct"/>
            <w:vAlign w:val="center"/>
          </w:tcPr>
          <w:p w:rsidR="007B7BD4" w:rsidRDefault="007B7BD4" w:rsidP="0049740D"/>
        </w:tc>
        <w:tc>
          <w:tcPr>
            <w:tcW w:w="719" w:type="pct"/>
            <w:vAlign w:val="center"/>
          </w:tcPr>
          <w:p w:rsidR="007B7BD4" w:rsidRDefault="007B7BD4" w:rsidP="0049740D"/>
        </w:tc>
      </w:tr>
      <w:tr w:rsidR="007B7BD4" w:rsidTr="0049740D">
        <w:trPr>
          <w:jc w:val="center"/>
        </w:trPr>
        <w:tc>
          <w:tcPr>
            <w:tcW w:w="2040" w:type="pct"/>
            <w:vAlign w:val="center"/>
          </w:tcPr>
          <w:p w:rsidR="007B7BD4" w:rsidRDefault="007B7BD4" w:rsidP="0049740D">
            <w:r>
              <w:t>Grup üyeleri söz hakkının adil bir biçimde paylaşılmasına özen gösterir.</w:t>
            </w:r>
          </w:p>
        </w:tc>
        <w:tc>
          <w:tcPr>
            <w:tcW w:w="684" w:type="pct"/>
            <w:vAlign w:val="center"/>
          </w:tcPr>
          <w:p w:rsidR="007B7BD4" w:rsidRDefault="007B7BD4" w:rsidP="0049740D"/>
        </w:tc>
        <w:tc>
          <w:tcPr>
            <w:tcW w:w="526" w:type="pct"/>
            <w:vAlign w:val="center"/>
          </w:tcPr>
          <w:p w:rsidR="007B7BD4" w:rsidRDefault="007B7BD4" w:rsidP="0049740D"/>
        </w:tc>
        <w:tc>
          <w:tcPr>
            <w:tcW w:w="454" w:type="pct"/>
            <w:vAlign w:val="center"/>
          </w:tcPr>
          <w:p w:rsidR="007B7BD4" w:rsidRDefault="007B7BD4" w:rsidP="0049740D"/>
        </w:tc>
        <w:tc>
          <w:tcPr>
            <w:tcW w:w="578" w:type="pct"/>
            <w:vAlign w:val="center"/>
          </w:tcPr>
          <w:p w:rsidR="007B7BD4" w:rsidRDefault="007B7BD4" w:rsidP="0049740D"/>
        </w:tc>
        <w:tc>
          <w:tcPr>
            <w:tcW w:w="719" w:type="pct"/>
            <w:vAlign w:val="center"/>
          </w:tcPr>
          <w:p w:rsidR="007B7BD4" w:rsidRDefault="007B7BD4" w:rsidP="0049740D"/>
        </w:tc>
      </w:tr>
      <w:tr w:rsidR="007B7BD4" w:rsidTr="0049740D">
        <w:trPr>
          <w:jc w:val="center"/>
        </w:trPr>
        <w:tc>
          <w:tcPr>
            <w:tcW w:w="2040" w:type="pct"/>
            <w:vAlign w:val="center"/>
          </w:tcPr>
          <w:p w:rsidR="007B7BD4" w:rsidRDefault="007B7BD4" w:rsidP="0049740D">
            <w:r>
              <w:t xml:space="preserve">Grupta birbiriyle çatışan görüşler olduğunda, gruptakiler bunları tartışmaya açarlar. </w:t>
            </w:r>
          </w:p>
        </w:tc>
        <w:tc>
          <w:tcPr>
            <w:tcW w:w="684" w:type="pct"/>
            <w:vAlign w:val="center"/>
          </w:tcPr>
          <w:p w:rsidR="007B7BD4" w:rsidRDefault="007B7BD4" w:rsidP="0049740D"/>
        </w:tc>
        <w:tc>
          <w:tcPr>
            <w:tcW w:w="526" w:type="pct"/>
            <w:vAlign w:val="center"/>
          </w:tcPr>
          <w:p w:rsidR="007B7BD4" w:rsidRDefault="007B7BD4" w:rsidP="0049740D"/>
        </w:tc>
        <w:tc>
          <w:tcPr>
            <w:tcW w:w="454" w:type="pct"/>
            <w:vAlign w:val="center"/>
          </w:tcPr>
          <w:p w:rsidR="007B7BD4" w:rsidRDefault="007B7BD4" w:rsidP="0049740D"/>
        </w:tc>
        <w:tc>
          <w:tcPr>
            <w:tcW w:w="578" w:type="pct"/>
            <w:vAlign w:val="center"/>
          </w:tcPr>
          <w:p w:rsidR="007B7BD4" w:rsidRDefault="007B7BD4" w:rsidP="0049740D"/>
        </w:tc>
        <w:tc>
          <w:tcPr>
            <w:tcW w:w="719" w:type="pct"/>
            <w:vAlign w:val="center"/>
          </w:tcPr>
          <w:p w:rsidR="007B7BD4" w:rsidRDefault="007B7BD4" w:rsidP="0049740D"/>
        </w:tc>
      </w:tr>
      <w:tr w:rsidR="007B7BD4" w:rsidTr="0049740D">
        <w:trPr>
          <w:jc w:val="center"/>
        </w:trPr>
        <w:tc>
          <w:tcPr>
            <w:tcW w:w="2040" w:type="pct"/>
            <w:vAlign w:val="center"/>
          </w:tcPr>
          <w:p w:rsidR="007B7BD4" w:rsidRDefault="007B7BD4" w:rsidP="0049740D">
            <w:r>
              <w:t>Çalıştıkları konuda, grup üyeleri ortak bir görüş oluşturur.</w:t>
            </w:r>
          </w:p>
        </w:tc>
        <w:tc>
          <w:tcPr>
            <w:tcW w:w="684" w:type="pct"/>
            <w:vAlign w:val="center"/>
          </w:tcPr>
          <w:p w:rsidR="007B7BD4" w:rsidRDefault="007B7BD4" w:rsidP="0049740D"/>
        </w:tc>
        <w:tc>
          <w:tcPr>
            <w:tcW w:w="526" w:type="pct"/>
            <w:vAlign w:val="center"/>
          </w:tcPr>
          <w:p w:rsidR="007B7BD4" w:rsidRDefault="007B7BD4" w:rsidP="0049740D"/>
        </w:tc>
        <w:tc>
          <w:tcPr>
            <w:tcW w:w="454" w:type="pct"/>
            <w:vAlign w:val="center"/>
          </w:tcPr>
          <w:p w:rsidR="007B7BD4" w:rsidRDefault="007B7BD4" w:rsidP="0049740D"/>
        </w:tc>
        <w:tc>
          <w:tcPr>
            <w:tcW w:w="578" w:type="pct"/>
            <w:vAlign w:val="center"/>
          </w:tcPr>
          <w:p w:rsidR="007B7BD4" w:rsidRDefault="007B7BD4" w:rsidP="0049740D"/>
        </w:tc>
        <w:tc>
          <w:tcPr>
            <w:tcW w:w="719" w:type="pct"/>
            <w:vAlign w:val="center"/>
          </w:tcPr>
          <w:p w:rsidR="007B7BD4" w:rsidRDefault="007B7BD4" w:rsidP="0049740D"/>
        </w:tc>
      </w:tr>
      <w:tr w:rsidR="007B7BD4" w:rsidTr="0049740D">
        <w:trPr>
          <w:jc w:val="center"/>
        </w:trPr>
        <w:tc>
          <w:tcPr>
            <w:tcW w:w="2040" w:type="pct"/>
            <w:vAlign w:val="center"/>
          </w:tcPr>
          <w:p w:rsidR="007B7BD4" w:rsidRDefault="007B7BD4" w:rsidP="0049740D">
            <w:r>
              <w:t>Grup üyeleri birlikte çalışmaktan hoşlanır.</w:t>
            </w:r>
          </w:p>
        </w:tc>
        <w:tc>
          <w:tcPr>
            <w:tcW w:w="684" w:type="pct"/>
            <w:vAlign w:val="center"/>
          </w:tcPr>
          <w:p w:rsidR="007B7BD4" w:rsidRDefault="007B7BD4" w:rsidP="0049740D"/>
        </w:tc>
        <w:tc>
          <w:tcPr>
            <w:tcW w:w="526" w:type="pct"/>
            <w:vAlign w:val="center"/>
          </w:tcPr>
          <w:p w:rsidR="007B7BD4" w:rsidRDefault="007B7BD4" w:rsidP="0049740D"/>
        </w:tc>
        <w:tc>
          <w:tcPr>
            <w:tcW w:w="454" w:type="pct"/>
            <w:vAlign w:val="center"/>
          </w:tcPr>
          <w:p w:rsidR="007B7BD4" w:rsidRDefault="007B7BD4" w:rsidP="0049740D"/>
        </w:tc>
        <w:tc>
          <w:tcPr>
            <w:tcW w:w="578" w:type="pct"/>
            <w:vAlign w:val="center"/>
          </w:tcPr>
          <w:p w:rsidR="007B7BD4" w:rsidRDefault="007B7BD4" w:rsidP="0049740D"/>
        </w:tc>
        <w:tc>
          <w:tcPr>
            <w:tcW w:w="719" w:type="pct"/>
            <w:vAlign w:val="center"/>
          </w:tcPr>
          <w:p w:rsidR="007B7BD4" w:rsidRDefault="007B7BD4" w:rsidP="0049740D"/>
        </w:tc>
      </w:tr>
      <w:tr w:rsidR="007B7BD4" w:rsidTr="0049740D">
        <w:trPr>
          <w:trHeight w:val="456"/>
          <w:jc w:val="center"/>
        </w:trPr>
        <w:tc>
          <w:tcPr>
            <w:tcW w:w="2040" w:type="pct"/>
            <w:vAlign w:val="center"/>
          </w:tcPr>
          <w:p w:rsidR="007B7BD4" w:rsidRDefault="007B7BD4" w:rsidP="0049740D">
            <w:r>
              <w:t>TOPLAM</w:t>
            </w:r>
          </w:p>
        </w:tc>
        <w:tc>
          <w:tcPr>
            <w:tcW w:w="684" w:type="pct"/>
            <w:vAlign w:val="center"/>
          </w:tcPr>
          <w:p w:rsidR="007B7BD4" w:rsidRDefault="007B7BD4" w:rsidP="0049740D"/>
        </w:tc>
        <w:tc>
          <w:tcPr>
            <w:tcW w:w="526" w:type="pct"/>
            <w:vAlign w:val="center"/>
          </w:tcPr>
          <w:p w:rsidR="007B7BD4" w:rsidRDefault="007B7BD4" w:rsidP="0049740D"/>
        </w:tc>
        <w:tc>
          <w:tcPr>
            <w:tcW w:w="454" w:type="pct"/>
            <w:vAlign w:val="center"/>
          </w:tcPr>
          <w:p w:rsidR="007B7BD4" w:rsidRDefault="007B7BD4" w:rsidP="0049740D"/>
        </w:tc>
        <w:tc>
          <w:tcPr>
            <w:tcW w:w="578" w:type="pct"/>
            <w:vAlign w:val="center"/>
          </w:tcPr>
          <w:p w:rsidR="007B7BD4" w:rsidRDefault="007B7BD4" w:rsidP="0049740D"/>
        </w:tc>
        <w:tc>
          <w:tcPr>
            <w:tcW w:w="719" w:type="pct"/>
            <w:vAlign w:val="center"/>
          </w:tcPr>
          <w:p w:rsidR="007B7BD4" w:rsidRDefault="007B7BD4" w:rsidP="0049740D"/>
        </w:tc>
      </w:tr>
    </w:tbl>
    <w:p w:rsidR="007B7BD4" w:rsidRDefault="007B7BD4" w:rsidP="00A56F33">
      <w:pPr>
        <w:jc w:val="center"/>
        <w:rPr>
          <w:b/>
        </w:rPr>
      </w:pPr>
    </w:p>
    <w:p w:rsidR="007B7BD4" w:rsidRDefault="007B7BD4" w:rsidP="00671581">
      <w:pPr>
        <w:jc w:val="both"/>
      </w:pPr>
      <w:r w:rsidRPr="004F4665">
        <w:rPr>
          <w:rFonts w:ascii="Arial" w:hAnsi="Arial" w:cs="Arial"/>
          <w:b/>
        </w:rPr>
        <w:br w:type="page"/>
      </w:r>
    </w:p>
    <w:p w:rsidR="007B7BD4" w:rsidRDefault="007B7BD4" w:rsidP="00CC6DCE">
      <w:pPr>
        <w:jc w:val="both"/>
      </w:pPr>
    </w:p>
    <w:p w:rsidR="007B7BD4" w:rsidRDefault="007B7BD4" w:rsidP="00CC6DCE">
      <w:pPr>
        <w:jc w:val="both"/>
        <w:rPr>
          <w:b/>
        </w:rPr>
      </w:pPr>
    </w:p>
    <w:p w:rsidR="007B7BD4" w:rsidRDefault="007B7BD4" w:rsidP="00CC6DCE">
      <w:pPr>
        <w:ind w:left="708" w:firstLine="708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(EK-5)</w:t>
      </w:r>
    </w:p>
    <w:p w:rsidR="007B7BD4" w:rsidRDefault="007B7BD4" w:rsidP="00CC6DCE">
      <w:pPr>
        <w:ind w:left="708" w:firstLine="708"/>
        <w:jc w:val="center"/>
        <w:rPr>
          <w:b/>
        </w:rPr>
      </w:pPr>
      <w:r>
        <w:rPr>
          <w:b/>
        </w:rPr>
        <w:t xml:space="preserve">     GÖRSEL SANATLAR DERSİ   </w:t>
      </w:r>
      <w:r w:rsidRPr="00E466C1">
        <w:rPr>
          <w:b/>
        </w:rPr>
        <w:t>PERFORMANS GÖREVİ</w:t>
      </w:r>
      <w:r>
        <w:rPr>
          <w:b/>
        </w:rPr>
        <w:t xml:space="preserve"> TASLAĞI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</w:t>
      </w:r>
    </w:p>
    <w:p w:rsidR="007B7BD4" w:rsidRPr="00E466C1" w:rsidRDefault="007B7BD4" w:rsidP="00CC6DCE">
      <w:pPr>
        <w:ind w:left="708" w:firstLine="708"/>
        <w:jc w:val="both"/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580"/>
        <w:gridCol w:w="1609"/>
        <w:gridCol w:w="1740"/>
        <w:gridCol w:w="1783"/>
        <w:gridCol w:w="2576"/>
      </w:tblGrid>
      <w:tr w:rsidR="007B7BD4" w:rsidTr="0049740D">
        <w:tc>
          <w:tcPr>
            <w:tcW w:w="1580" w:type="dxa"/>
          </w:tcPr>
          <w:p w:rsidR="007B7BD4" w:rsidRDefault="007B7BD4" w:rsidP="0049740D">
            <w:pPr>
              <w:jc w:val="center"/>
            </w:pPr>
            <w:r>
              <w:t>İÇERİK</w:t>
            </w:r>
          </w:p>
          <w:p w:rsidR="007B7BD4" w:rsidRDefault="007B7BD4" w:rsidP="0049740D">
            <w:pPr>
              <w:jc w:val="center"/>
            </w:pPr>
          </w:p>
        </w:tc>
        <w:tc>
          <w:tcPr>
            <w:tcW w:w="1609" w:type="dxa"/>
          </w:tcPr>
          <w:p w:rsidR="007B7BD4" w:rsidRDefault="007B7BD4" w:rsidP="0049740D">
            <w:pPr>
              <w:jc w:val="center"/>
            </w:pPr>
            <w:r>
              <w:t>SINIF DÜZEYİ</w:t>
            </w:r>
          </w:p>
        </w:tc>
        <w:tc>
          <w:tcPr>
            <w:tcW w:w="1740" w:type="dxa"/>
          </w:tcPr>
          <w:p w:rsidR="007B7BD4" w:rsidRDefault="007B7BD4" w:rsidP="0049740D">
            <w:pPr>
              <w:jc w:val="center"/>
            </w:pPr>
            <w:r>
              <w:t>BEKLENEN BECERİLER</w:t>
            </w:r>
          </w:p>
        </w:tc>
        <w:tc>
          <w:tcPr>
            <w:tcW w:w="1783" w:type="dxa"/>
          </w:tcPr>
          <w:p w:rsidR="007B7BD4" w:rsidRDefault="007B7BD4" w:rsidP="0049740D">
            <w:pPr>
              <w:jc w:val="center"/>
            </w:pPr>
            <w:r>
              <w:t>HAZIRLAMA SÜRESİ</w:t>
            </w:r>
          </w:p>
        </w:tc>
        <w:tc>
          <w:tcPr>
            <w:tcW w:w="2576" w:type="dxa"/>
          </w:tcPr>
          <w:p w:rsidR="007B7BD4" w:rsidRDefault="007B7BD4" w:rsidP="0049740D">
            <w:pPr>
              <w:jc w:val="center"/>
            </w:pPr>
            <w:r>
              <w:t>DEĞERLENDİRMEDE KULLANILACAK ARAÇLAR</w:t>
            </w:r>
          </w:p>
        </w:tc>
      </w:tr>
      <w:tr w:rsidR="007B7BD4" w:rsidTr="0049740D">
        <w:tc>
          <w:tcPr>
            <w:tcW w:w="1580" w:type="dxa"/>
          </w:tcPr>
          <w:p w:rsidR="007B7BD4" w:rsidRPr="003F02E1" w:rsidRDefault="007B7BD4" w:rsidP="0049740D">
            <w:r>
              <w:t>Artık maddeleri kullanarak resim yapma</w:t>
            </w:r>
          </w:p>
          <w:p w:rsidR="007B7BD4" w:rsidRPr="003F02E1" w:rsidRDefault="007B7BD4" w:rsidP="0049740D"/>
          <w:p w:rsidR="007B7BD4" w:rsidRPr="003F02E1" w:rsidRDefault="007B7BD4" w:rsidP="0049740D"/>
          <w:p w:rsidR="007B7BD4" w:rsidRPr="003F02E1" w:rsidRDefault="007B7BD4" w:rsidP="0049740D"/>
        </w:tc>
        <w:tc>
          <w:tcPr>
            <w:tcW w:w="1609" w:type="dxa"/>
          </w:tcPr>
          <w:p w:rsidR="007B7BD4" w:rsidRPr="003F02E1" w:rsidRDefault="007B7BD4" w:rsidP="0049740D"/>
          <w:p w:rsidR="007B7BD4" w:rsidRPr="003F02E1" w:rsidRDefault="007B7BD4" w:rsidP="0049740D">
            <w:r>
              <w:t>2</w:t>
            </w:r>
          </w:p>
        </w:tc>
        <w:tc>
          <w:tcPr>
            <w:tcW w:w="1740" w:type="dxa"/>
          </w:tcPr>
          <w:p w:rsidR="007B7BD4" w:rsidRPr="003F02E1" w:rsidRDefault="007B7BD4" w:rsidP="0049740D">
            <w:r>
              <w:t>Artık malzemelerle yaratıcı çalışmalar yapabilmek</w:t>
            </w:r>
          </w:p>
        </w:tc>
        <w:tc>
          <w:tcPr>
            <w:tcW w:w="1783" w:type="dxa"/>
          </w:tcPr>
          <w:p w:rsidR="007B7BD4" w:rsidRPr="003F02E1" w:rsidRDefault="007B7BD4" w:rsidP="0049740D"/>
          <w:p w:rsidR="007B7BD4" w:rsidRPr="003F02E1" w:rsidRDefault="007B7BD4" w:rsidP="0049740D">
            <w:r>
              <w:t xml:space="preserve">12  </w:t>
            </w:r>
            <w:r w:rsidRPr="003F02E1">
              <w:t>hafta</w:t>
            </w:r>
          </w:p>
          <w:p w:rsidR="007B7BD4" w:rsidRPr="003F02E1" w:rsidRDefault="007B7BD4" w:rsidP="0049740D"/>
        </w:tc>
        <w:tc>
          <w:tcPr>
            <w:tcW w:w="2576" w:type="dxa"/>
          </w:tcPr>
          <w:p w:rsidR="007B7BD4" w:rsidRPr="003F02E1" w:rsidRDefault="007B7BD4" w:rsidP="00AB6CFF">
            <w:r>
              <w:t>Analitik dereceli puanlama anahtarı (RUBRİC)</w:t>
            </w:r>
          </w:p>
        </w:tc>
      </w:tr>
    </w:tbl>
    <w:p w:rsidR="007B7BD4" w:rsidRDefault="007B7BD4" w:rsidP="00CC6DCE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212"/>
      </w:tblGrid>
      <w:tr w:rsidR="007B7BD4" w:rsidTr="0049740D">
        <w:tc>
          <w:tcPr>
            <w:tcW w:w="9212" w:type="dxa"/>
          </w:tcPr>
          <w:p w:rsidR="007B7BD4" w:rsidRDefault="007B7BD4" w:rsidP="0049740D">
            <w:r>
              <w:t>Sevgili öğrenciler,</w:t>
            </w:r>
          </w:p>
          <w:p w:rsidR="007B7BD4" w:rsidRDefault="007B7BD4" w:rsidP="00331E48">
            <w:r w:rsidRPr="00275968">
              <w:t>Bu çalışmada sizden beklentim, yaratıcı olup değişik artık malzemelerle hayal gücünü ortaya koyup bir resim yapıp ,  bizlere sunmanızdır.</w:t>
            </w:r>
            <w:r>
              <w:t xml:space="preserve"> </w:t>
            </w:r>
          </w:p>
        </w:tc>
      </w:tr>
    </w:tbl>
    <w:p w:rsidR="007B7BD4" w:rsidRDefault="007B7BD4" w:rsidP="00CC6DCE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212"/>
      </w:tblGrid>
      <w:tr w:rsidR="007B7BD4" w:rsidTr="0049740D">
        <w:tc>
          <w:tcPr>
            <w:tcW w:w="9212" w:type="dxa"/>
          </w:tcPr>
          <w:p w:rsidR="007B7BD4" w:rsidRDefault="007B7BD4" w:rsidP="0049740D">
            <w:r>
              <w:t>YÖNERGE:</w:t>
            </w:r>
          </w:p>
          <w:p w:rsidR="007B7BD4" w:rsidRPr="00275968" w:rsidRDefault="007B7BD4" w:rsidP="0036645F">
            <w:pPr>
              <w:rPr>
                <w:b/>
              </w:rPr>
            </w:pPr>
            <w:r w:rsidRPr="00275968">
              <w:rPr>
                <w:b/>
              </w:rPr>
              <w:t>Çalışmanızı yaparken aşağıdaki noktalara dikkat ediniz.</w:t>
            </w:r>
          </w:p>
          <w:p w:rsidR="007B7BD4" w:rsidRPr="00275968" w:rsidRDefault="007B7BD4" w:rsidP="0036645F">
            <w:pPr>
              <w:rPr>
                <w:b/>
              </w:rPr>
            </w:pPr>
          </w:p>
          <w:p w:rsidR="007B7BD4" w:rsidRPr="00275968" w:rsidRDefault="007B7BD4" w:rsidP="0036645F">
            <w:pPr>
              <w:numPr>
                <w:ilvl w:val="0"/>
                <w:numId w:val="1"/>
              </w:numPr>
            </w:pPr>
            <w:r w:rsidRPr="00275968">
              <w:t>Resim kağıdının kenarlarına süslemelerle bir çerçeve oluştur.</w:t>
            </w:r>
          </w:p>
          <w:p w:rsidR="007B7BD4" w:rsidRPr="00275968" w:rsidRDefault="007B7BD4" w:rsidP="0036645F">
            <w:pPr>
              <w:ind w:left="720"/>
            </w:pPr>
          </w:p>
          <w:p w:rsidR="007B7BD4" w:rsidRPr="00275968" w:rsidRDefault="007B7BD4" w:rsidP="0036645F">
            <w:pPr>
              <w:numPr>
                <w:ilvl w:val="0"/>
                <w:numId w:val="1"/>
              </w:numPr>
            </w:pPr>
            <w:r w:rsidRPr="00275968">
              <w:t>Seçtiğin malzemelerle istediğin konuda bir resim tasarla. Ev, ağaç, çocuk, uçurtma,</w:t>
            </w:r>
            <w:r>
              <w:t xml:space="preserve"> </w:t>
            </w:r>
            <w:r w:rsidRPr="00275968">
              <w:t>güneş, yıldız, bulut, göl gibi istediğin nesneyi istediğin malzemeyi kullanarak düzgün biçimde oluştur.</w:t>
            </w:r>
          </w:p>
          <w:p w:rsidR="007B7BD4" w:rsidRPr="00275968" w:rsidRDefault="007B7BD4" w:rsidP="0036645F"/>
          <w:p w:rsidR="007B7BD4" w:rsidRPr="00275968" w:rsidRDefault="007B7BD4" w:rsidP="0036645F">
            <w:r w:rsidRPr="00275968">
              <w:t xml:space="preserve">       3. Kullandığın malzemeyi düzgün biçimde yapıştırmaya dikkat et. Oluşturduğun nesneler kağıdınla orantılı boyda olmalı. Büyük kağıda, büyük nesneler yapmalısın.</w:t>
            </w:r>
          </w:p>
          <w:p w:rsidR="007B7BD4" w:rsidRPr="00275968" w:rsidRDefault="007B7BD4" w:rsidP="0036645F"/>
          <w:p w:rsidR="007B7BD4" w:rsidRPr="00275968" w:rsidRDefault="007B7BD4" w:rsidP="0036645F">
            <w:pPr>
              <w:numPr>
                <w:ilvl w:val="0"/>
                <w:numId w:val="2"/>
              </w:numPr>
            </w:pPr>
            <w:r w:rsidRPr="00275968">
              <w:t>Zemini mutlaka açık sarı, açık yeşil veya açık mavi tonlarında boyamalısın. Resminin alt kısmı karton olarak gözükmemeli. Mutlaka boya.</w:t>
            </w:r>
          </w:p>
          <w:p w:rsidR="007B7BD4" w:rsidRPr="00275968" w:rsidRDefault="007B7BD4" w:rsidP="0036645F">
            <w:pPr>
              <w:ind w:left="720"/>
            </w:pPr>
          </w:p>
          <w:p w:rsidR="007B7BD4" w:rsidRPr="004A7F77" w:rsidRDefault="007B7BD4" w:rsidP="0036645F">
            <w:r w:rsidRPr="00275968">
              <w:t xml:space="preserve">      5. Oluşturduğun nesnelerden uzakta olanlar (örneğin dağ, güneş) önde olan nesnelerden daha küçük olmalı. Önde olan nesneler her zaman daha büyük görünür.(Perspektif) </w:t>
            </w:r>
          </w:p>
          <w:p w:rsidR="007B7BD4" w:rsidRDefault="007B7BD4" w:rsidP="0036645F">
            <w:pPr>
              <w:rPr>
                <w:b/>
              </w:rPr>
            </w:pPr>
          </w:p>
          <w:p w:rsidR="007B7BD4" w:rsidRDefault="007B7BD4" w:rsidP="0036645F">
            <w:pPr>
              <w:rPr>
                <w:b/>
              </w:rPr>
            </w:pPr>
            <w:r w:rsidRPr="00275968">
              <w:rPr>
                <w:b/>
              </w:rPr>
              <w:t>DEĞERLENDİRME:</w:t>
            </w:r>
          </w:p>
          <w:p w:rsidR="007B7BD4" w:rsidRPr="00275968" w:rsidRDefault="007B7BD4" w:rsidP="0036645F">
            <w:pPr>
              <w:rPr>
                <w:b/>
              </w:rPr>
            </w:pPr>
          </w:p>
          <w:p w:rsidR="007B7BD4" w:rsidRPr="00275968" w:rsidRDefault="007B7BD4" w:rsidP="0036645F">
            <w:r w:rsidRPr="00275968">
              <w:t>Hazırladığınız çalışma;</w:t>
            </w:r>
          </w:p>
          <w:p w:rsidR="007B7BD4" w:rsidRPr="00275968" w:rsidRDefault="007B7BD4" w:rsidP="0036645F"/>
          <w:p w:rsidR="007B7BD4" w:rsidRDefault="007B7BD4" w:rsidP="0036645F">
            <w:r w:rsidRPr="00275968">
              <w:t>Renk uyumuna, perspektif (resimdeki orantı)  özen gösterimine, özgün şekillerine, kirletmeden temiz bir şekilde yapıştırma ve boyamana, çerçeve süslemeni düzgün yapmana, ve süresi içinde teslim etmene göre değerlendirilecektir.</w:t>
            </w:r>
          </w:p>
          <w:p w:rsidR="007B7BD4" w:rsidRPr="00075985" w:rsidRDefault="007B7BD4" w:rsidP="0036645F">
            <w:pPr>
              <w:rPr>
                <w:color w:val="BFBFBF"/>
              </w:rPr>
            </w:pPr>
          </w:p>
          <w:p w:rsidR="007B7BD4" w:rsidRDefault="007B7BD4" w:rsidP="0049740D">
            <w:r>
              <w:t xml:space="preserve">Çalışmanız puanlama anahtarına göre derecelendirileceğinden puanlama anahtarını inceleyiniz. </w:t>
            </w:r>
          </w:p>
          <w:p w:rsidR="007B7BD4" w:rsidRDefault="007B7BD4" w:rsidP="0049740D"/>
          <w:p w:rsidR="007B7BD4" w:rsidRDefault="007B7BD4" w:rsidP="0049740D">
            <w:r>
              <w:t xml:space="preserve">Çalışmanızı zamanında tamamlayarak kontrollerini yapınız. </w:t>
            </w:r>
          </w:p>
          <w:p w:rsidR="007B7BD4" w:rsidRDefault="007B7BD4" w:rsidP="0049740D"/>
        </w:tc>
      </w:tr>
    </w:tbl>
    <w:p w:rsidR="007B7BD4" w:rsidRDefault="007B7BD4" w:rsidP="00CC6DCE"/>
    <w:p w:rsidR="007B7BD4" w:rsidRDefault="007B7BD4" w:rsidP="00BE356B">
      <w:pPr>
        <w:jc w:val="center"/>
        <w:rPr>
          <w:b/>
          <w:sz w:val="20"/>
          <w:szCs w:val="20"/>
        </w:rPr>
      </w:pPr>
    </w:p>
    <w:p w:rsidR="007B7BD4" w:rsidRDefault="007B7BD4" w:rsidP="00BE356B">
      <w:pPr>
        <w:jc w:val="center"/>
        <w:rPr>
          <w:b/>
          <w:sz w:val="20"/>
          <w:szCs w:val="20"/>
        </w:rPr>
      </w:pPr>
    </w:p>
    <w:p w:rsidR="007B7BD4" w:rsidRDefault="007B7BD4" w:rsidP="00BE356B">
      <w:pPr>
        <w:jc w:val="center"/>
        <w:rPr>
          <w:b/>
          <w:sz w:val="20"/>
          <w:szCs w:val="20"/>
        </w:rPr>
      </w:pPr>
    </w:p>
    <w:p w:rsidR="007B7BD4" w:rsidRDefault="007B7BD4" w:rsidP="00BE356B">
      <w:pPr>
        <w:jc w:val="center"/>
        <w:rPr>
          <w:b/>
          <w:sz w:val="20"/>
          <w:szCs w:val="20"/>
        </w:rPr>
      </w:pPr>
    </w:p>
    <w:p w:rsidR="007B7BD4" w:rsidRDefault="007B7BD4" w:rsidP="00BE356B">
      <w:pPr>
        <w:jc w:val="center"/>
        <w:rPr>
          <w:b/>
          <w:sz w:val="20"/>
          <w:szCs w:val="20"/>
        </w:rPr>
      </w:pPr>
    </w:p>
    <w:p w:rsidR="007B7BD4" w:rsidRDefault="007B7BD4" w:rsidP="00BE356B">
      <w:pPr>
        <w:jc w:val="center"/>
        <w:rPr>
          <w:b/>
          <w:sz w:val="20"/>
          <w:szCs w:val="20"/>
        </w:rPr>
      </w:pPr>
    </w:p>
    <w:p w:rsidR="007B7BD4" w:rsidRPr="00FA41B7" w:rsidRDefault="007B7BD4" w:rsidP="00FA41B7">
      <w:pPr>
        <w:jc w:val="center"/>
        <w:rPr>
          <w:b/>
        </w:rPr>
      </w:pPr>
      <w:r w:rsidRPr="00FA41B7">
        <w:rPr>
          <w:b/>
        </w:rPr>
        <w:t>ANALİTİK DERECELİ PUANLAMA ANAHTARI</w:t>
      </w:r>
    </w:p>
    <w:p w:rsidR="007B7BD4" w:rsidRPr="00FA41B7" w:rsidRDefault="007B7BD4" w:rsidP="00FA41B7">
      <w:pPr>
        <w:tabs>
          <w:tab w:val="left" w:pos="1260"/>
        </w:tabs>
        <w:ind w:firstLine="720"/>
        <w:jc w:val="center"/>
        <w:rPr>
          <w:rFonts w:ascii="Arial Narrow" w:hAnsi="Arial Narrow" w:cs="Arial"/>
          <w:b/>
        </w:rPr>
      </w:pPr>
    </w:p>
    <w:p w:rsidR="007B7BD4" w:rsidRPr="006536BA" w:rsidRDefault="007B7BD4" w:rsidP="0015022C">
      <w:pPr>
        <w:tabs>
          <w:tab w:val="left" w:pos="1260"/>
        </w:tabs>
        <w:ind w:firstLine="720"/>
        <w:jc w:val="both"/>
        <w:rPr>
          <w:rFonts w:ascii="Arial Narrow" w:hAnsi="Arial Narrow" w:cs="Arial"/>
          <w:sz w:val="22"/>
          <w:szCs w:val="22"/>
        </w:rPr>
      </w:pPr>
      <w:r w:rsidRPr="006536BA">
        <w:rPr>
          <w:rFonts w:ascii="Arial Narrow" w:hAnsi="Arial Narrow" w:cs="Arial"/>
          <w:sz w:val="22"/>
          <w:szCs w:val="22"/>
        </w:rPr>
        <w:t xml:space="preserve">Açıklama: Aşağıdaki dereceli puanlama anahtarı, hazırladığınız çalışmayı </w:t>
      </w:r>
    </w:p>
    <w:p w:rsidR="007B7BD4" w:rsidRPr="006536BA" w:rsidRDefault="007B7BD4" w:rsidP="0015022C">
      <w:pPr>
        <w:tabs>
          <w:tab w:val="left" w:pos="1260"/>
        </w:tabs>
        <w:jc w:val="both"/>
        <w:rPr>
          <w:rFonts w:ascii="Arial Narrow" w:hAnsi="Arial Narrow" w:cs="Arial"/>
          <w:sz w:val="22"/>
          <w:szCs w:val="22"/>
        </w:rPr>
      </w:pPr>
      <w:r w:rsidRPr="006536BA">
        <w:rPr>
          <w:rFonts w:ascii="Arial Narrow" w:hAnsi="Arial Narrow" w:cs="Arial"/>
          <w:sz w:val="22"/>
          <w:szCs w:val="22"/>
        </w:rPr>
        <w:t xml:space="preserve">değerlendirmek için hazırlanmıştır. Bu anahtar, aynı zamanda çalışmanızda hangi ölçütlere </w:t>
      </w:r>
    </w:p>
    <w:p w:rsidR="007B7BD4" w:rsidRPr="006536BA" w:rsidRDefault="007B7BD4" w:rsidP="0015022C">
      <w:pPr>
        <w:tabs>
          <w:tab w:val="left" w:pos="1260"/>
        </w:tabs>
        <w:jc w:val="both"/>
        <w:rPr>
          <w:rFonts w:ascii="Arial Narrow" w:hAnsi="Arial Narrow" w:cs="Arial"/>
          <w:sz w:val="22"/>
          <w:szCs w:val="22"/>
        </w:rPr>
      </w:pPr>
      <w:r w:rsidRPr="006536BA">
        <w:rPr>
          <w:rFonts w:ascii="Arial Narrow" w:hAnsi="Arial Narrow" w:cs="Arial"/>
          <w:sz w:val="22"/>
          <w:szCs w:val="22"/>
        </w:rPr>
        <w:t xml:space="preserve">dikkat edeceğiniz konusunda size bilgi vermektedir. </w:t>
      </w:r>
    </w:p>
    <w:p w:rsidR="007B7BD4" w:rsidRDefault="007B7BD4" w:rsidP="00BE356B">
      <w:pPr>
        <w:jc w:val="center"/>
        <w:rPr>
          <w:b/>
          <w:sz w:val="20"/>
          <w:szCs w:val="20"/>
        </w:rPr>
      </w:pPr>
    </w:p>
    <w:p w:rsidR="007B7BD4" w:rsidRPr="004A7F77" w:rsidRDefault="007B7BD4" w:rsidP="00BE356B">
      <w:pPr>
        <w:jc w:val="center"/>
        <w:rPr>
          <w:b/>
          <w:sz w:val="20"/>
          <w:szCs w:val="20"/>
        </w:rPr>
      </w:pPr>
    </w:p>
    <w:tbl>
      <w:tblPr>
        <w:tblW w:w="8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20"/>
        <w:gridCol w:w="1390"/>
        <w:gridCol w:w="647"/>
        <w:gridCol w:w="770"/>
        <w:gridCol w:w="1646"/>
        <w:gridCol w:w="838"/>
      </w:tblGrid>
      <w:tr w:rsidR="007B7BD4" w:rsidTr="007E5EAF">
        <w:tc>
          <w:tcPr>
            <w:tcW w:w="3620" w:type="dxa"/>
          </w:tcPr>
          <w:p w:rsidR="007B7BD4" w:rsidRPr="004A7F77" w:rsidRDefault="007B7BD4" w:rsidP="0049740D">
            <w:pPr>
              <w:jc w:val="both"/>
              <w:rPr>
                <w:b/>
                <w:sz w:val="20"/>
                <w:szCs w:val="20"/>
              </w:rPr>
            </w:pPr>
            <w:r w:rsidRPr="004A7F77">
              <w:rPr>
                <w:sz w:val="20"/>
                <w:szCs w:val="20"/>
              </w:rPr>
              <w:t xml:space="preserve"> </w:t>
            </w:r>
            <w:r w:rsidRPr="004A7F77">
              <w:rPr>
                <w:b/>
                <w:sz w:val="20"/>
                <w:szCs w:val="20"/>
              </w:rPr>
              <w:t>Değerlendirme ölçütleri</w:t>
            </w:r>
          </w:p>
        </w:tc>
        <w:tc>
          <w:tcPr>
            <w:tcW w:w="1390" w:type="dxa"/>
          </w:tcPr>
          <w:p w:rsidR="007B7BD4" w:rsidRDefault="007B7BD4" w:rsidP="007E5EAF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Mükemmel</w:t>
            </w:r>
          </w:p>
          <w:p w:rsidR="007B7BD4" w:rsidRPr="004A7F77" w:rsidRDefault="007B7BD4" w:rsidP="007E5EAF">
            <w:pPr>
              <w:jc w:val="both"/>
              <w:rPr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</w:rPr>
              <w:t xml:space="preserve"> 5</w:t>
            </w:r>
          </w:p>
        </w:tc>
        <w:tc>
          <w:tcPr>
            <w:tcW w:w="647" w:type="dxa"/>
          </w:tcPr>
          <w:p w:rsidR="007B7BD4" w:rsidRDefault="007B7BD4" w:rsidP="007E5EAF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İyi</w:t>
            </w:r>
          </w:p>
          <w:p w:rsidR="007B7BD4" w:rsidRPr="004A7F77" w:rsidRDefault="007B7BD4" w:rsidP="007E5EAF">
            <w:pPr>
              <w:jc w:val="both"/>
              <w:rPr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</w:rPr>
              <w:t>4</w:t>
            </w:r>
          </w:p>
        </w:tc>
        <w:tc>
          <w:tcPr>
            <w:tcW w:w="770" w:type="dxa"/>
          </w:tcPr>
          <w:p w:rsidR="007B7BD4" w:rsidRDefault="007B7BD4" w:rsidP="007E5EAF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Orta</w:t>
            </w:r>
          </w:p>
          <w:p w:rsidR="007B7BD4" w:rsidRPr="004A7F77" w:rsidRDefault="007B7BD4" w:rsidP="007E5EAF">
            <w:pPr>
              <w:jc w:val="both"/>
              <w:rPr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</w:rPr>
              <w:t>3</w:t>
            </w:r>
          </w:p>
        </w:tc>
        <w:tc>
          <w:tcPr>
            <w:tcW w:w="1646" w:type="dxa"/>
          </w:tcPr>
          <w:p w:rsidR="007B7BD4" w:rsidRDefault="007B7BD4" w:rsidP="007E5EAF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Geliştirilmeli</w:t>
            </w:r>
          </w:p>
          <w:p w:rsidR="007B7BD4" w:rsidRPr="004A7F77" w:rsidRDefault="007B7BD4" w:rsidP="007E5EAF">
            <w:pPr>
              <w:jc w:val="both"/>
              <w:rPr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</w:rPr>
              <w:t>2</w:t>
            </w:r>
          </w:p>
        </w:tc>
        <w:tc>
          <w:tcPr>
            <w:tcW w:w="838" w:type="dxa"/>
          </w:tcPr>
          <w:p w:rsidR="007B7BD4" w:rsidRDefault="007B7BD4" w:rsidP="007E5EAF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Zayıf</w:t>
            </w:r>
          </w:p>
          <w:p w:rsidR="007B7BD4" w:rsidRPr="004A7F77" w:rsidRDefault="007B7BD4" w:rsidP="007E5EAF">
            <w:pPr>
              <w:jc w:val="both"/>
              <w:rPr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</w:rPr>
              <w:t>1</w:t>
            </w:r>
          </w:p>
        </w:tc>
      </w:tr>
      <w:tr w:rsidR="007B7BD4" w:rsidTr="007E5EAF">
        <w:tc>
          <w:tcPr>
            <w:tcW w:w="3620" w:type="dxa"/>
          </w:tcPr>
          <w:p w:rsidR="007B7BD4" w:rsidRPr="004A7F77" w:rsidRDefault="007B7BD4" w:rsidP="0049740D">
            <w:pPr>
              <w:rPr>
                <w:sz w:val="20"/>
                <w:szCs w:val="20"/>
              </w:rPr>
            </w:pPr>
            <w:r w:rsidRPr="004A7F77">
              <w:rPr>
                <w:sz w:val="20"/>
                <w:szCs w:val="20"/>
              </w:rPr>
              <w:t>Etkili bir sunum yapmış.</w:t>
            </w:r>
          </w:p>
          <w:p w:rsidR="007B7BD4" w:rsidRPr="004A7F77" w:rsidRDefault="007B7BD4" w:rsidP="0049740D">
            <w:pPr>
              <w:rPr>
                <w:sz w:val="20"/>
                <w:szCs w:val="20"/>
              </w:rPr>
            </w:pPr>
          </w:p>
        </w:tc>
        <w:tc>
          <w:tcPr>
            <w:tcW w:w="1390" w:type="dxa"/>
          </w:tcPr>
          <w:p w:rsidR="007B7BD4" w:rsidRDefault="007B7BD4">
            <w:pPr>
              <w:rPr>
                <w:sz w:val="20"/>
                <w:szCs w:val="20"/>
              </w:rPr>
            </w:pPr>
          </w:p>
          <w:p w:rsidR="007B7BD4" w:rsidRPr="004A7F77" w:rsidRDefault="007B7BD4" w:rsidP="007E5EAF">
            <w:pPr>
              <w:rPr>
                <w:sz w:val="20"/>
                <w:szCs w:val="20"/>
              </w:rPr>
            </w:pPr>
          </w:p>
        </w:tc>
        <w:tc>
          <w:tcPr>
            <w:tcW w:w="647" w:type="dxa"/>
          </w:tcPr>
          <w:p w:rsidR="007B7BD4" w:rsidRDefault="007B7BD4">
            <w:pPr>
              <w:rPr>
                <w:sz w:val="20"/>
                <w:szCs w:val="20"/>
              </w:rPr>
            </w:pPr>
          </w:p>
          <w:p w:rsidR="007B7BD4" w:rsidRPr="004A7F77" w:rsidRDefault="007B7BD4" w:rsidP="007E5EAF">
            <w:pPr>
              <w:rPr>
                <w:sz w:val="20"/>
                <w:szCs w:val="20"/>
              </w:rPr>
            </w:pPr>
          </w:p>
        </w:tc>
        <w:tc>
          <w:tcPr>
            <w:tcW w:w="770" w:type="dxa"/>
          </w:tcPr>
          <w:p w:rsidR="007B7BD4" w:rsidRDefault="007B7BD4">
            <w:pPr>
              <w:rPr>
                <w:sz w:val="20"/>
                <w:szCs w:val="20"/>
              </w:rPr>
            </w:pPr>
          </w:p>
          <w:p w:rsidR="007B7BD4" w:rsidRPr="004A7F77" w:rsidRDefault="007B7BD4" w:rsidP="007E5EAF">
            <w:pPr>
              <w:rPr>
                <w:sz w:val="20"/>
                <w:szCs w:val="20"/>
              </w:rPr>
            </w:pPr>
          </w:p>
        </w:tc>
        <w:tc>
          <w:tcPr>
            <w:tcW w:w="1646" w:type="dxa"/>
          </w:tcPr>
          <w:p w:rsidR="007B7BD4" w:rsidRDefault="007B7BD4">
            <w:pPr>
              <w:rPr>
                <w:sz w:val="20"/>
                <w:szCs w:val="20"/>
              </w:rPr>
            </w:pPr>
          </w:p>
          <w:p w:rsidR="007B7BD4" w:rsidRPr="004A7F77" w:rsidRDefault="007B7BD4" w:rsidP="007E5EAF">
            <w:pPr>
              <w:rPr>
                <w:sz w:val="20"/>
                <w:szCs w:val="20"/>
              </w:rPr>
            </w:pPr>
          </w:p>
        </w:tc>
        <w:tc>
          <w:tcPr>
            <w:tcW w:w="838" w:type="dxa"/>
          </w:tcPr>
          <w:p w:rsidR="007B7BD4" w:rsidRDefault="007B7BD4">
            <w:pPr>
              <w:rPr>
                <w:sz w:val="20"/>
                <w:szCs w:val="20"/>
              </w:rPr>
            </w:pPr>
          </w:p>
          <w:p w:rsidR="007B7BD4" w:rsidRPr="004A7F77" w:rsidRDefault="007B7BD4" w:rsidP="007E5EAF">
            <w:pPr>
              <w:rPr>
                <w:sz w:val="20"/>
                <w:szCs w:val="20"/>
              </w:rPr>
            </w:pPr>
          </w:p>
        </w:tc>
      </w:tr>
      <w:tr w:rsidR="007B7BD4" w:rsidTr="007E5EAF">
        <w:tc>
          <w:tcPr>
            <w:tcW w:w="3620" w:type="dxa"/>
          </w:tcPr>
          <w:p w:rsidR="007B7BD4" w:rsidRPr="004A7F77" w:rsidRDefault="007B7BD4" w:rsidP="0049740D">
            <w:pPr>
              <w:rPr>
                <w:sz w:val="20"/>
                <w:szCs w:val="20"/>
              </w:rPr>
            </w:pPr>
            <w:r w:rsidRPr="004A7F77">
              <w:rPr>
                <w:sz w:val="20"/>
                <w:szCs w:val="20"/>
              </w:rPr>
              <w:t>Seçtiği çalışma konusu özgün figürler içeriyor.</w:t>
            </w:r>
          </w:p>
          <w:p w:rsidR="007B7BD4" w:rsidRPr="004A7F77" w:rsidRDefault="007B7BD4" w:rsidP="0049740D">
            <w:pPr>
              <w:rPr>
                <w:sz w:val="20"/>
                <w:szCs w:val="20"/>
              </w:rPr>
            </w:pPr>
          </w:p>
        </w:tc>
        <w:tc>
          <w:tcPr>
            <w:tcW w:w="1390" w:type="dxa"/>
          </w:tcPr>
          <w:p w:rsidR="007B7BD4" w:rsidRDefault="007B7BD4">
            <w:pPr>
              <w:rPr>
                <w:sz w:val="20"/>
                <w:szCs w:val="20"/>
              </w:rPr>
            </w:pPr>
          </w:p>
          <w:p w:rsidR="007B7BD4" w:rsidRPr="004A7F77" w:rsidRDefault="007B7BD4" w:rsidP="007E5EAF">
            <w:pPr>
              <w:rPr>
                <w:sz w:val="20"/>
                <w:szCs w:val="20"/>
              </w:rPr>
            </w:pPr>
          </w:p>
        </w:tc>
        <w:tc>
          <w:tcPr>
            <w:tcW w:w="647" w:type="dxa"/>
          </w:tcPr>
          <w:p w:rsidR="007B7BD4" w:rsidRDefault="007B7BD4">
            <w:pPr>
              <w:rPr>
                <w:sz w:val="20"/>
                <w:szCs w:val="20"/>
              </w:rPr>
            </w:pPr>
          </w:p>
          <w:p w:rsidR="007B7BD4" w:rsidRPr="004A7F77" w:rsidRDefault="007B7BD4" w:rsidP="007E5EAF">
            <w:pPr>
              <w:rPr>
                <w:sz w:val="20"/>
                <w:szCs w:val="20"/>
              </w:rPr>
            </w:pPr>
          </w:p>
        </w:tc>
        <w:tc>
          <w:tcPr>
            <w:tcW w:w="770" w:type="dxa"/>
          </w:tcPr>
          <w:p w:rsidR="007B7BD4" w:rsidRDefault="007B7BD4">
            <w:pPr>
              <w:rPr>
                <w:sz w:val="20"/>
                <w:szCs w:val="20"/>
              </w:rPr>
            </w:pPr>
          </w:p>
          <w:p w:rsidR="007B7BD4" w:rsidRPr="004A7F77" w:rsidRDefault="007B7BD4" w:rsidP="007E5EAF">
            <w:pPr>
              <w:rPr>
                <w:sz w:val="20"/>
                <w:szCs w:val="20"/>
              </w:rPr>
            </w:pPr>
          </w:p>
        </w:tc>
        <w:tc>
          <w:tcPr>
            <w:tcW w:w="1646" w:type="dxa"/>
          </w:tcPr>
          <w:p w:rsidR="007B7BD4" w:rsidRDefault="007B7BD4">
            <w:pPr>
              <w:rPr>
                <w:sz w:val="20"/>
                <w:szCs w:val="20"/>
              </w:rPr>
            </w:pPr>
          </w:p>
          <w:p w:rsidR="007B7BD4" w:rsidRPr="004A7F77" w:rsidRDefault="007B7BD4" w:rsidP="007E5EAF">
            <w:pPr>
              <w:rPr>
                <w:sz w:val="20"/>
                <w:szCs w:val="20"/>
              </w:rPr>
            </w:pPr>
          </w:p>
        </w:tc>
        <w:tc>
          <w:tcPr>
            <w:tcW w:w="838" w:type="dxa"/>
          </w:tcPr>
          <w:p w:rsidR="007B7BD4" w:rsidRDefault="007B7BD4">
            <w:pPr>
              <w:rPr>
                <w:sz w:val="20"/>
                <w:szCs w:val="20"/>
              </w:rPr>
            </w:pPr>
          </w:p>
          <w:p w:rsidR="007B7BD4" w:rsidRPr="004A7F77" w:rsidRDefault="007B7BD4" w:rsidP="007E5EAF">
            <w:pPr>
              <w:rPr>
                <w:sz w:val="20"/>
                <w:szCs w:val="20"/>
              </w:rPr>
            </w:pPr>
          </w:p>
        </w:tc>
      </w:tr>
      <w:tr w:rsidR="007B7BD4" w:rsidTr="007E5EAF">
        <w:tc>
          <w:tcPr>
            <w:tcW w:w="3620" w:type="dxa"/>
          </w:tcPr>
          <w:p w:rsidR="007B7BD4" w:rsidRPr="004A7F77" w:rsidRDefault="007B7BD4" w:rsidP="0049740D">
            <w:pPr>
              <w:rPr>
                <w:sz w:val="20"/>
                <w:szCs w:val="20"/>
              </w:rPr>
            </w:pPr>
            <w:r w:rsidRPr="004A7F77">
              <w:rPr>
                <w:sz w:val="20"/>
                <w:szCs w:val="20"/>
              </w:rPr>
              <w:t xml:space="preserve">Renkleri uyumlu kullanmış, perspektife özen göstermiş. </w:t>
            </w:r>
          </w:p>
          <w:p w:rsidR="007B7BD4" w:rsidRPr="004A7F77" w:rsidRDefault="007B7BD4" w:rsidP="0049740D">
            <w:pPr>
              <w:rPr>
                <w:sz w:val="20"/>
                <w:szCs w:val="20"/>
              </w:rPr>
            </w:pPr>
          </w:p>
        </w:tc>
        <w:tc>
          <w:tcPr>
            <w:tcW w:w="1390" w:type="dxa"/>
          </w:tcPr>
          <w:p w:rsidR="007B7BD4" w:rsidRDefault="007B7BD4">
            <w:pPr>
              <w:rPr>
                <w:sz w:val="20"/>
                <w:szCs w:val="20"/>
              </w:rPr>
            </w:pPr>
          </w:p>
          <w:p w:rsidR="007B7BD4" w:rsidRPr="004A7F77" w:rsidRDefault="007B7BD4" w:rsidP="007E5EAF">
            <w:pPr>
              <w:rPr>
                <w:sz w:val="20"/>
                <w:szCs w:val="20"/>
              </w:rPr>
            </w:pPr>
          </w:p>
        </w:tc>
        <w:tc>
          <w:tcPr>
            <w:tcW w:w="647" w:type="dxa"/>
          </w:tcPr>
          <w:p w:rsidR="007B7BD4" w:rsidRDefault="007B7BD4">
            <w:pPr>
              <w:rPr>
                <w:sz w:val="20"/>
                <w:szCs w:val="20"/>
              </w:rPr>
            </w:pPr>
          </w:p>
          <w:p w:rsidR="007B7BD4" w:rsidRPr="004A7F77" w:rsidRDefault="007B7BD4" w:rsidP="007E5EAF">
            <w:pPr>
              <w:rPr>
                <w:sz w:val="20"/>
                <w:szCs w:val="20"/>
              </w:rPr>
            </w:pPr>
          </w:p>
        </w:tc>
        <w:tc>
          <w:tcPr>
            <w:tcW w:w="770" w:type="dxa"/>
          </w:tcPr>
          <w:p w:rsidR="007B7BD4" w:rsidRDefault="007B7BD4">
            <w:pPr>
              <w:rPr>
                <w:sz w:val="20"/>
                <w:szCs w:val="20"/>
              </w:rPr>
            </w:pPr>
          </w:p>
          <w:p w:rsidR="007B7BD4" w:rsidRPr="004A7F77" w:rsidRDefault="007B7BD4" w:rsidP="007E5EAF">
            <w:pPr>
              <w:rPr>
                <w:sz w:val="20"/>
                <w:szCs w:val="20"/>
              </w:rPr>
            </w:pPr>
          </w:p>
        </w:tc>
        <w:tc>
          <w:tcPr>
            <w:tcW w:w="1646" w:type="dxa"/>
          </w:tcPr>
          <w:p w:rsidR="007B7BD4" w:rsidRDefault="007B7BD4">
            <w:pPr>
              <w:rPr>
                <w:sz w:val="20"/>
                <w:szCs w:val="20"/>
              </w:rPr>
            </w:pPr>
          </w:p>
          <w:p w:rsidR="007B7BD4" w:rsidRPr="004A7F77" w:rsidRDefault="007B7BD4" w:rsidP="007E5EAF">
            <w:pPr>
              <w:rPr>
                <w:sz w:val="20"/>
                <w:szCs w:val="20"/>
              </w:rPr>
            </w:pPr>
          </w:p>
        </w:tc>
        <w:tc>
          <w:tcPr>
            <w:tcW w:w="838" w:type="dxa"/>
          </w:tcPr>
          <w:p w:rsidR="007B7BD4" w:rsidRDefault="007B7BD4">
            <w:pPr>
              <w:rPr>
                <w:sz w:val="20"/>
                <w:szCs w:val="20"/>
              </w:rPr>
            </w:pPr>
          </w:p>
          <w:p w:rsidR="007B7BD4" w:rsidRPr="004A7F77" w:rsidRDefault="007B7BD4" w:rsidP="007E5EAF">
            <w:pPr>
              <w:rPr>
                <w:sz w:val="20"/>
                <w:szCs w:val="20"/>
              </w:rPr>
            </w:pPr>
          </w:p>
        </w:tc>
      </w:tr>
      <w:tr w:rsidR="007B7BD4" w:rsidTr="007E5EAF">
        <w:tc>
          <w:tcPr>
            <w:tcW w:w="3620" w:type="dxa"/>
          </w:tcPr>
          <w:p w:rsidR="007B7BD4" w:rsidRPr="004A7F77" w:rsidRDefault="007B7BD4" w:rsidP="0049740D">
            <w:pPr>
              <w:rPr>
                <w:sz w:val="20"/>
                <w:szCs w:val="20"/>
              </w:rPr>
            </w:pPr>
            <w:r w:rsidRPr="004A7F77">
              <w:rPr>
                <w:sz w:val="20"/>
                <w:szCs w:val="20"/>
              </w:rPr>
              <w:t>Değişik malzemelerle figürler oluşturmuş.</w:t>
            </w:r>
          </w:p>
          <w:p w:rsidR="007B7BD4" w:rsidRPr="004A7F77" w:rsidRDefault="007B7BD4" w:rsidP="0049740D">
            <w:pPr>
              <w:rPr>
                <w:sz w:val="20"/>
                <w:szCs w:val="20"/>
              </w:rPr>
            </w:pPr>
          </w:p>
        </w:tc>
        <w:tc>
          <w:tcPr>
            <w:tcW w:w="1390" w:type="dxa"/>
          </w:tcPr>
          <w:p w:rsidR="007B7BD4" w:rsidRDefault="007B7BD4">
            <w:pPr>
              <w:rPr>
                <w:sz w:val="20"/>
                <w:szCs w:val="20"/>
              </w:rPr>
            </w:pPr>
          </w:p>
          <w:p w:rsidR="007B7BD4" w:rsidRPr="004A7F77" w:rsidRDefault="007B7BD4" w:rsidP="007E5EAF">
            <w:pPr>
              <w:rPr>
                <w:sz w:val="20"/>
                <w:szCs w:val="20"/>
              </w:rPr>
            </w:pPr>
          </w:p>
        </w:tc>
        <w:tc>
          <w:tcPr>
            <w:tcW w:w="647" w:type="dxa"/>
          </w:tcPr>
          <w:p w:rsidR="007B7BD4" w:rsidRDefault="007B7BD4">
            <w:pPr>
              <w:rPr>
                <w:sz w:val="20"/>
                <w:szCs w:val="20"/>
              </w:rPr>
            </w:pPr>
          </w:p>
          <w:p w:rsidR="007B7BD4" w:rsidRPr="004A7F77" w:rsidRDefault="007B7BD4" w:rsidP="007E5EAF">
            <w:pPr>
              <w:rPr>
                <w:sz w:val="20"/>
                <w:szCs w:val="20"/>
              </w:rPr>
            </w:pPr>
          </w:p>
        </w:tc>
        <w:tc>
          <w:tcPr>
            <w:tcW w:w="770" w:type="dxa"/>
          </w:tcPr>
          <w:p w:rsidR="007B7BD4" w:rsidRDefault="007B7BD4">
            <w:pPr>
              <w:rPr>
                <w:sz w:val="20"/>
                <w:szCs w:val="20"/>
              </w:rPr>
            </w:pPr>
          </w:p>
          <w:p w:rsidR="007B7BD4" w:rsidRPr="004A7F77" w:rsidRDefault="007B7BD4" w:rsidP="007E5EAF">
            <w:pPr>
              <w:rPr>
                <w:sz w:val="20"/>
                <w:szCs w:val="20"/>
              </w:rPr>
            </w:pPr>
          </w:p>
        </w:tc>
        <w:tc>
          <w:tcPr>
            <w:tcW w:w="1646" w:type="dxa"/>
          </w:tcPr>
          <w:p w:rsidR="007B7BD4" w:rsidRDefault="007B7BD4">
            <w:pPr>
              <w:rPr>
                <w:sz w:val="20"/>
                <w:szCs w:val="20"/>
              </w:rPr>
            </w:pPr>
          </w:p>
          <w:p w:rsidR="007B7BD4" w:rsidRPr="004A7F77" w:rsidRDefault="007B7BD4" w:rsidP="007E5EAF">
            <w:pPr>
              <w:rPr>
                <w:sz w:val="20"/>
                <w:szCs w:val="20"/>
              </w:rPr>
            </w:pPr>
          </w:p>
        </w:tc>
        <w:tc>
          <w:tcPr>
            <w:tcW w:w="838" w:type="dxa"/>
          </w:tcPr>
          <w:p w:rsidR="007B7BD4" w:rsidRDefault="007B7BD4">
            <w:pPr>
              <w:rPr>
                <w:sz w:val="20"/>
                <w:szCs w:val="20"/>
              </w:rPr>
            </w:pPr>
          </w:p>
          <w:p w:rsidR="007B7BD4" w:rsidRPr="004A7F77" w:rsidRDefault="007B7BD4" w:rsidP="007E5EAF">
            <w:pPr>
              <w:rPr>
                <w:sz w:val="20"/>
                <w:szCs w:val="20"/>
              </w:rPr>
            </w:pPr>
          </w:p>
        </w:tc>
      </w:tr>
      <w:tr w:rsidR="007B7BD4" w:rsidTr="007E5EAF">
        <w:tc>
          <w:tcPr>
            <w:tcW w:w="3620" w:type="dxa"/>
          </w:tcPr>
          <w:p w:rsidR="007B7BD4" w:rsidRPr="004A7F77" w:rsidRDefault="007B7BD4" w:rsidP="0049740D">
            <w:pPr>
              <w:rPr>
                <w:sz w:val="20"/>
                <w:szCs w:val="20"/>
              </w:rPr>
            </w:pPr>
            <w:r w:rsidRPr="004A7F77">
              <w:rPr>
                <w:sz w:val="20"/>
                <w:szCs w:val="20"/>
              </w:rPr>
              <w:t>Malzemeleri kirletmeden yapıştırmış ve boyamış.</w:t>
            </w:r>
          </w:p>
          <w:p w:rsidR="007B7BD4" w:rsidRPr="004A7F77" w:rsidRDefault="007B7BD4" w:rsidP="0049740D">
            <w:pPr>
              <w:rPr>
                <w:sz w:val="20"/>
                <w:szCs w:val="20"/>
              </w:rPr>
            </w:pPr>
          </w:p>
        </w:tc>
        <w:tc>
          <w:tcPr>
            <w:tcW w:w="1390" w:type="dxa"/>
          </w:tcPr>
          <w:p w:rsidR="007B7BD4" w:rsidRDefault="007B7BD4">
            <w:pPr>
              <w:rPr>
                <w:sz w:val="20"/>
                <w:szCs w:val="20"/>
              </w:rPr>
            </w:pPr>
          </w:p>
          <w:p w:rsidR="007B7BD4" w:rsidRPr="004A7F77" w:rsidRDefault="007B7BD4" w:rsidP="007E5EAF">
            <w:pPr>
              <w:rPr>
                <w:sz w:val="20"/>
                <w:szCs w:val="20"/>
              </w:rPr>
            </w:pPr>
          </w:p>
        </w:tc>
        <w:tc>
          <w:tcPr>
            <w:tcW w:w="647" w:type="dxa"/>
          </w:tcPr>
          <w:p w:rsidR="007B7BD4" w:rsidRDefault="007B7BD4">
            <w:pPr>
              <w:rPr>
                <w:sz w:val="20"/>
                <w:szCs w:val="20"/>
              </w:rPr>
            </w:pPr>
          </w:p>
          <w:p w:rsidR="007B7BD4" w:rsidRPr="004A7F77" w:rsidRDefault="007B7BD4" w:rsidP="007E5EAF">
            <w:pPr>
              <w:rPr>
                <w:sz w:val="20"/>
                <w:szCs w:val="20"/>
              </w:rPr>
            </w:pPr>
          </w:p>
        </w:tc>
        <w:tc>
          <w:tcPr>
            <w:tcW w:w="770" w:type="dxa"/>
          </w:tcPr>
          <w:p w:rsidR="007B7BD4" w:rsidRDefault="007B7BD4">
            <w:pPr>
              <w:rPr>
                <w:sz w:val="20"/>
                <w:szCs w:val="20"/>
              </w:rPr>
            </w:pPr>
          </w:p>
          <w:p w:rsidR="007B7BD4" w:rsidRPr="004A7F77" w:rsidRDefault="007B7BD4" w:rsidP="007E5EAF">
            <w:pPr>
              <w:rPr>
                <w:sz w:val="20"/>
                <w:szCs w:val="20"/>
              </w:rPr>
            </w:pPr>
          </w:p>
        </w:tc>
        <w:tc>
          <w:tcPr>
            <w:tcW w:w="1646" w:type="dxa"/>
          </w:tcPr>
          <w:p w:rsidR="007B7BD4" w:rsidRDefault="007B7BD4">
            <w:pPr>
              <w:rPr>
                <w:sz w:val="20"/>
                <w:szCs w:val="20"/>
              </w:rPr>
            </w:pPr>
          </w:p>
          <w:p w:rsidR="007B7BD4" w:rsidRPr="004A7F77" w:rsidRDefault="007B7BD4" w:rsidP="007E5EAF">
            <w:pPr>
              <w:rPr>
                <w:sz w:val="20"/>
                <w:szCs w:val="20"/>
              </w:rPr>
            </w:pPr>
          </w:p>
        </w:tc>
        <w:tc>
          <w:tcPr>
            <w:tcW w:w="838" w:type="dxa"/>
          </w:tcPr>
          <w:p w:rsidR="007B7BD4" w:rsidRDefault="007B7BD4">
            <w:pPr>
              <w:rPr>
                <w:sz w:val="20"/>
                <w:szCs w:val="20"/>
              </w:rPr>
            </w:pPr>
          </w:p>
          <w:p w:rsidR="007B7BD4" w:rsidRPr="004A7F77" w:rsidRDefault="007B7BD4" w:rsidP="007E5EAF">
            <w:pPr>
              <w:rPr>
                <w:sz w:val="20"/>
                <w:szCs w:val="20"/>
              </w:rPr>
            </w:pPr>
          </w:p>
        </w:tc>
      </w:tr>
      <w:tr w:rsidR="007B7BD4" w:rsidTr="007E5EAF">
        <w:tc>
          <w:tcPr>
            <w:tcW w:w="3620" w:type="dxa"/>
          </w:tcPr>
          <w:p w:rsidR="007B7BD4" w:rsidRPr="004A7F77" w:rsidRDefault="007B7BD4" w:rsidP="0049740D">
            <w:pPr>
              <w:rPr>
                <w:sz w:val="20"/>
                <w:szCs w:val="20"/>
              </w:rPr>
            </w:pPr>
            <w:r w:rsidRPr="004A7F77">
              <w:rPr>
                <w:sz w:val="20"/>
                <w:szCs w:val="20"/>
              </w:rPr>
              <w:t>Yapıştırma zeminini orantılı kullanmış.</w:t>
            </w:r>
          </w:p>
          <w:p w:rsidR="007B7BD4" w:rsidRPr="004A7F77" w:rsidRDefault="007B7BD4" w:rsidP="0049740D">
            <w:pPr>
              <w:rPr>
                <w:sz w:val="20"/>
                <w:szCs w:val="20"/>
              </w:rPr>
            </w:pPr>
          </w:p>
        </w:tc>
        <w:tc>
          <w:tcPr>
            <w:tcW w:w="1390" w:type="dxa"/>
          </w:tcPr>
          <w:p w:rsidR="007B7BD4" w:rsidRDefault="007B7BD4">
            <w:pPr>
              <w:rPr>
                <w:sz w:val="20"/>
                <w:szCs w:val="20"/>
              </w:rPr>
            </w:pPr>
          </w:p>
          <w:p w:rsidR="007B7BD4" w:rsidRPr="004A7F77" w:rsidRDefault="007B7BD4" w:rsidP="007E5EAF">
            <w:pPr>
              <w:rPr>
                <w:sz w:val="20"/>
                <w:szCs w:val="20"/>
              </w:rPr>
            </w:pPr>
          </w:p>
        </w:tc>
        <w:tc>
          <w:tcPr>
            <w:tcW w:w="647" w:type="dxa"/>
          </w:tcPr>
          <w:p w:rsidR="007B7BD4" w:rsidRDefault="007B7BD4">
            <w:pPr>
              <w:rPr>
                <w:sz w:val="20"/>
                <w:szCs w:val="20"/>
              </w:rPr>
            </w:pPr>
          </w:p>
          <w:p w:rsidR="007B7BD4" w:rsidRPr="004A7F77" w:rsidRDefault="007B7BD4" w:rsidP="007E5EAF">
            <w:pPr>
              <w:rPr>
                <w:sz w:val="20"/>
                <w:szCs w:val="20"/>
              </w:rPr>
            </w:pPr>
          </w:p>
        </w:tc>
        <w:tc>
          <w:tcPr>
            <w:tcW w:w="770" w:type="dxa"/>
          </w:tcPr>
          <w:p w:rsidR="007B7BD4" w:rsidRDefault="007B7BD4">
            <w:pPr>
              <w:rPr>
                <w:sz w:val="20"/>
                <w:szCs w:val="20"/>
              </w:rPr>
            </w:pPr>
          </w:p>
          <w:p w:rsidR="007B7BD4" w:rsidRPr="004A7F77" w:rsidRDefault="007B7BD4" w:rsidP="007E5EAF">
            <w:pPr>
              <w:rPr>
                <w:sz w:val="20"/>
                <w:szCs w:val="20"/>
              </w:rPr>
            </w:pPr>
          </w:p>
        </w:tc>
        <w:tc>
          <w:tcPr>
            <w:tcW w:w="1646" w:type="dxa"/>
          </w:tcPr>
          <w:p w:rsidR="007B7BD4" w:rsidRDefault="007B7BD4">
            <w:pPr>
              <w:rPr>
                <w:sz w:val="20"/>
                <w:szCs w:val="20"/>
              </w:rPr>
            </w:pPr>
          </w:p>
          <w:p w:rsidR="007B7BD4" w:rsidRPr="004A7F77" w:rsidRDefault="007B7BD4" w:rsidP="007E5EAF">
            <w:pPr>
              <w:rPr>
                <w:sz w:val="20"/>
                <w:szCs w:val="20"/>
              </w:rPr>
            </w:pPr>
          </w:p>
        </w:tc>
        <w:tc>
          <w:tcPr>
            <w:tcW w:w="838" w:type="dxa"/>
          </w:tcPr>
          <w:p w:rsidR="007B7BD4" w:rsidRDefault="007B7BD4">
            <w:pPr>
              <w:rPr>
                <w:sz w:val="20"/>
                <w:szCs w:val="20"/>
              </w:rPr>
            </w:pPr>
          </w:p>
          <w:p w:rsidR="007B7BD4" w:rsidRPr="004A7F77" w:rsidRDefault="007B7BD4" w:rsidP="007E5EAF">
            <w:pPr>
              <w:rPr>
                <w:sz w:val="20"/>
                <w:szCs w:val="20"/>
              </w:rPr>
            </w:pPr>
          </w:p>
        </w:tc>
      </w:tr>
      <w:tr w:rsidR="007B7BD4" w:rsidTr="007E5EAF">
        <w:trPr>
          <w:trHeight w:val="300"/>
        </w:trPr>
        <w:tc>
          <w:tcPr>
            <w:tcW w:w="3620" w:type="dxa"/>
          </w:tcPr>
          <w:p w:rsidR="007B7BD4" w:rsidRPr="004A7F77" w:rsidRDefault="007B7BD4" w:rsidP="0049740D">
            <w:pPr>
              <w:rPr>
                <w:sz w:val="20"/>
                <w:szCs w:val="20"/>
              </w:rPr>
            </w:pPr>
            <w:r w:rsidRPr="004A7F77">
              <w:rPr>
                <w:sz w:val="20"/>
                <w:szCs w:val="20"/>
              </w:rPr>
              <w:t>Çerçeve süslemesini düzgün yapmış.</w:t>
            </w:r>
          </w:p>
          <w:p w:rsidR="007B7BD4" w:rsidRPr="004A7F77" w:rsidRDefault="007B7BD4" w:rsidP="0049740D">
            <w:pPr>
              <w:rPr>
                <w:sz w:val="20"/>
                <w:szCs w:val="20"/>
              </w:rPr>
            </w:pPr>
          </w:p>
        </w:tc>
        <w:tc>
          <w:tcPr>
            <w:tcW w:w="1390" w:type="dxa"/>
          </w:tcPr>
          <w:p w:rsidR="007B7BD4" w:rsidRDefault="007B7BD4">
            <w:pPr>
              <w:rPr>
                <w:sz w:val="20"/>
                <w:szCs w:val="20"/>
              </w:rPr>
            </w:pPr>
          </w:p>
          <w:p w:rsidR="007B7BD4" w:rsidRPr="004A7F77" w:rsidRDefault="007B7BD4" w:rsidP="007E5EAF">
            <w:pPr>
              <w:rPr>
                <w:sz w:val="20"/>
                <w:szCs w:val="20"/>
              </w:rPr>
            </w:pPr>
          </w:p>
        </w:tc>
        <w:tc>
          <w:tcPr>
            <w:tcW w:w="647" w:type="dxa"/>
          </w:tcPr>
          <w:p w:rsidR="007B7BD4" w:rsidRDefault="007B7BD4">
            <w:pPr>
              <w:rPr>
                <w:sz w:val="20"/>
                <w:szCs w:val="20"/>
              </w:rPr>
            </w:pPr>
          </w:p>
          <w:p w:rsidR="007B7BD4" w:rsidRPr="004A7F77" w:rsidRDefault="007B7BD4" w:rsidP="007E5EAF">
            <w:pPr>
              <w:rPr>
                <w:sz w:val="20"/>
                <w:szCs w:val="20"/>
              </w:rPr>
            </w:pPr>
          </w:p>
        </w:tc>
        <w:tc>
          <w:tcPr>
            <w:tcW w:w="770" w:type="dxa"/>
          </w:tcPr>
          <w:p w:rsidR="007B7BD4" w:rsidRDefault="007B7BD4">
            <w:pPr>
              <w:rPr>
                <w:sz w:val="20"/>
                <w:szCs w:val="20"/>
              </w:rPr>
            </w:pPr>
          </w:p>
          <w:p w:rsidR="007B7BD4" w:rsidRPr="004A7F77" w:rsidRDefault="007B7BD4" w:rsidP="007E5EAF">
            <w:pPr>
              <w:rPr>
                <w:sz w:val="20"/>
                <w:szCs w:val="20"/>
              </w:rPr>
            </w:pPr>
          </w:p>
        </w:tc>
        <w:tc>
          <w:tcPr>
            <w:tcW w:w="1646" w:type="dxa"/>
          </w:tcPr>
          <w:p w:rsidR="007B7BD4" w:rsidRDefault="007B7BD4">
            <w:pPr>
              <w:rPr>
                <w:sz w:val="20"/>
                <w:szCs w:val="20"/>
              </w:rPr>
            </w:pPr>
          </w:p>
          <w:p w:rsidR="007B7BD4" w:rsidRPr="004A7F77" w:rsidRDefault="007B7BD4" w:rsidP="007E5EAF">
            <w:pPr>
              <w:rPr>
                <w:sz w:val="20"/>
                <w:szCs w:val="20"/>
              </w:rPr>
            </w:pPr>
          </w:p>
        </w:tc>
        <w:tc>
          <w:tcPr>
            <w:tcW w:w="838" w:type="dxa"/>
          </w:tcPr>
          <w:p w:rsidR="007B7BD4" w:rsidRDefault="007B7BD4">
            <w:pPr>
              <w:rPr>
                <w:sz w:val="20"/>
                <w:szCs w:val="20"/>
              </w:rPr>
            </w:pPr>
          </w:p>
          <w:p w:rsidR="007B7BD4" w:rsidRPr="004A7F77" w:rsidRDefault="007B7BD4" w:rsidP="007E5EAF">
            <w:pPr>
              <w:rPr>
                <w:sz w:val="20"/>
                <w:szCs w:val="20"/>
              </w:rPr>
            </w:pPr>
          </w:p>
        </w:tc>
      </w:tr>
      <w:tr w:rsidR="007B7BD4" w:rsidTr="007E5EAF">
        <w:trPr>
          <w:trHeight w:val="480"/>
        </w:trPr>
        <w:tc>
          <w:tcPr>
            <w:tcW w:w="3620" w:type="dxa"/>
          </w:tcPr>
          <w:p w:rsidR="007B7BD4" w:rsidRPr="004A7F77" w:rsidRDefault="007B7BD4" w:rsidP="0049740D">
            <w:pPr>
              <w:rPr>
                <w:sz w:val="20"/>
                <w:szCs w:val="20"/>
              </w:rPr>
            </w:pPr>
            <w:r w:rsidRPr="004A7F77">
              <w:rPr>
                <w:sz w:val="20"/>
                <w:szCs w:val="20"/>
              </w:rPr>
              <w:t>Süresi içinde çalışmasını bitirmiş.</w:t>
            </w:r>
          </w:p>
          <w:p w:rsidR="007B7BD4" w:rsidRPr="004A7F77" w:rsidRDefault="007B7BD4" w:rsidP="0049740D">
            <w:pPr>
              <w:rPr>
                <w:sz w:val="20"/>
                <w:szCs w:val="20"/>
              </w:rPr>
            </w:pPr>
          </w:p>
        </w:tc>
        <w:tc>
          <w:tcPr>
            <w:tcW w:w="1390" w:type="dxa"/>
          </w:tcPr>
          <w:p w:rsidR="007B7BD4" w:rsidRDefault="007B7BD4">
            <w:pPr>
              <w:rPr>
                <w:sz w:val="20"/>
                <w:szCs w:val="20"/>
              </w:rPr>
            </w:pPr>
          </w:p>
          <w:p w:rsidR="007B7BD4" w:rsidRPr="004A7F77" w:rsidRDefault="007B7BD4" w:rsidP="007E5EAF">
            <w:pPr>
              <w:rPr>
                <w:sz w:val="20"/>
                <w:szCs w:val="20"/>
              </w:rPr>
            </w:pPr>
          </w:p>
        </w:tc>
        <w:tc>
          <w:tcPr>
            <w:tcW w:w="647" w:type="dxa"/>
          </w:tcPr>
          <w:p w:rsidR="007B7BD4" w:rsidRDefault="007B7BD4">
            <w:pPr>
              <w:rPr>
                <w:sz w:val="20"/>
                <w:szCs w:val="20"/>
              </w:rPr>
            </w:pPr>
          </w:p>
          <w:p w:rsidR="007B7BD4" w:rsidRPr="004A7F77" w:rsidRDefault="007B7BD4" w:rsidP="007E5EAF">
            <w:pPr>
              <w:rPr>
                <w:sz w:val="20"/>
                <w:szCs w:val="20"/>
              </w:rPr>
            </w:pPr>
          </w:p>
        </w:tc>
        <w:tc>
          <w:tcPr>
            <w:tcW w:w="770" w:type="dxa"/>
          </w:tcPr>
          <w:p w:rsidR="007B7BD4" w:rsidRDefault="007B7BD4">
            <w:pPr>
              <w:rPr>
                <w:sz w:val="20"/>
                <w:szCs w:val="20"/>
              </w:rPr>
            </w:pPr>
          </w:p>
          <w:p w:rsidR="007B7BD4" w:rsidRPr="004A7F77" w:rsidRDefault="007B7BD4" w:rsidP="007E5EAF">
            <w:pPr>
              <w:rPr>
                <w:sz w:val="20"/>
                <w:szCs w:val="20"/>
              </w:rPr>
            </w:pPr>
          </w:p>
        </w:tc>
        <w:tc>
          <w:tcPr>
            <w:tcW w:w="1646" w:type="dxa"/>
          </w:tcPr>
          <w:p w:rsidR="007B7BD4" w:rsidRDefault="007B7BD4">
            <w:pPr>
              <w:rPr>
                <w:sz w:val="20"/>
                <w:szCs w:val="20"/>
              </w:rPr>
            </w:pPr>
          </w:p>
          <w:p w:rsidR="007B7BD4" w:rsidRPr="004A7F77" w:rsidRDefault="007B7BD4" w:rsidP="007E5EAF">
            <w:pPr>
              <w:rPr>
                <w:sz w:val="20"/>
                <w:szCs w:val="20"/>
              </w:rPr>
            </w:pPr>
          </w:p>
        </w:tc>
        <w:tc>
          <w:tcPr>
            <w:tcW w:w="838" w:type="dxa"/>
          </w:tcPr>
          <w:p w:rsidR="007B7BD4" w:rsidRDefault="007B7BD4">
            <w:pPr>
              <w:rPr>
                <w:sz w:val="20"/>
                <w:szCs w:val="20"/>
              </w:rPr>
            </w:pPr>
          </w:p>
          <w:p w:rsidR="007B7BD4" w:rsidRPr="004A7F77" w:rsidRDefault="007B7BD4" w:rsidP="007E5EAF">
            <w:pPr>
              <w:rPr>
                <w:sz w:val="20"/>
                <w:szCs w:val="20"/>
              </w:rPr>
            </w:pPr>
          </w:p>
        </w:tc>
      </w:tr>
      <w:tr w:rsidR="007B7BD4" w:rsidRPr="004A7F77" w:rsidTr="007E5EAF">
        <w:trPr>
          <w:trHeight w:val="480"/>
        </w:trPr>
        <w:tc>
          <w:tcPr>
            <w:tcW w:w="3620" w:type="dxa"/>
          </w:tcPr>
          <w:p w:rsidR="007B7BD4" w:rsidRPr="002168AD" w:rsidRDefault="007B7BD4" w:rsidP="0049740D">
            <w:pPr>
              <w:rPr>
                <w:b/>
                <w:sz w:val="20"/>
                <w:szCs w:val="20"/>
              </w:rPr>
            </w:pPr>
            <w:r w:rsidRPr="002168AD">
              <w:rPr>
                <w:b/>
                <w:sz w:val="20"/>
                <w:szCs w:val="20"/>
              </w:rPr>
              <w:t>TOPLAM PUAN</w:t>
            </w:r>
          </w:p>
          <w:p w:rsidR="007B7BD4" w:rsidRPr="004A7F77" w:rsidRDefault="007B7BD4" w:rsidP="0049740D">
            <w:pPr>
              <w:rPr>
                <w:sz w:val="20"/>
                <w:szCs w:val="20"/>
              </w:rPr>
            </w:pPr>
          </w:p>
        </w:tc>
        <w:tc>
          <w:tcPr>
            <w:tcW w:w="1390" w:type="dxa"/>
          </w:tcPr>
          <w:p w:rsidR="007B7BD4" w:rsidRDefault="007B7BD4">
            <w:pPr>
              <w:rPr>
                <w:sz w:val="20"/>
                <w:szCs w:val="20"/>
              </w:rPr>
            </w:pPr>
          </w:p>
          <w:p w:rsidR="007B7BD4" w:rsidRPr="004A7F77" w:rsidRDefault="007B7BD4" w:rsidP="007E5EAF">
            <w:pPr>
              <w:rPr>
                <w:sz w:val="20"/>
                <w:szCs w:val="20"/>
              </w:rPr>
            </w:pPr>
          </w:p>
        </w:tc>
        <w:tc>
          <w:tcPr>
            <w:tcW w:w="647" w:type="dxa"/>
          </w:tcPr>
          <w:p w:rsidR="007B7BD4" w:rsidRDefault="007B7BD4">
            <w:pPr>
              <w:rPr>
                <w:sz w:val="20"/>
                <w:szCs w:val="20"/>
              </w:rPr>
            </w:pPr>
          </w:p>
          <w:p w:rsidR="007B7BD4" w:rsidRPr="004A7F77" w:rsidRDefault="007B7BD4" w:rsidP="007E5EAF">
            <w:pPr>
              <w:rPr>
                <w:sz w:val="20"/>
                <w:szCs w:val="20"/>
              </w:rPr>
            </w:pPr>
          </w:p>
        </w:tc>
        <w:tc>
          <w:tcPr>
            <w:tcW w:w="770" w:type="dxa"/>
          </w:tcPr>
          <w:p w:rsidR="007B7BD4" w:rsidRDefault="007B7BD4">
            <w:pPr>
              <w:rPr>
                <w:sz w:val="20"/>
                <w:szCs w:val="20"/>
              </w:rPr>
            </w:pPr>
          </w:p>
          <w:p w:rsidR="007B7BD4" w:rsidRPr="004A7F77" w:rsidRDefault="007B7BD4" w:rsidP="007E5EAF">
            <w:pPr>
              <w:rPr>
                <w:sz w:val="20"/>
                <w:szCs w:val="20"/>
              </w:rPr>
            </w:pPr>
          </w:p>
        </w:tc>
        <w:tc>
          <w:tcPr>
            <w:tcW w:w="1646" w:type="dxa"/>
          </w:tcPr>
          <w:p w:rsidR="007B7BD4" w:rsidRDefault="007B7BD4">
            <w:pPr>
              <w:rPr>
                <w:sz w:val="20"/>
                <w:szCs w:val="20"/>
              </w:rPr>
            </w:pPr>
          </w:p>
          <w:p w:rsidR="007B7BD4" w:rsidRPr="004A7F77" w:rsidRDefault="007B7BD4" w:rsidP="007E5EAF">
            <w:pPr>
              <w:rPr>
                <w:sz w:val="20"/>
                <w:szCs w:val="20"/>
              </w:rPr>
            </w:pPr>
          </w:p>
        </w:tc>
        <w:tc>
          <w:tcPr>
            <w:tcW w:w="838" w:type="dxa"/>
          </w:tcPr>
          <w:p w:rsidR="007B7BD4" w:rsidRDefault="007B7BD4">
            <w:pPr>
              <w:rPr>
                <w:sz w:val="20"/>
                <w:szCs w:val="20"/>
              </w:rPr>
            </w:pPr>
          </w:p>
          <w:p w:rsidR="007B7BD4" w:rsidRPr="004A7F77" w:rsidRDefault="007B7BD4" w:rsidP="007E5EAF">
            <w:pPr>
              <w:rPr>
                <w:sz w:val="20"/>
                <w:szCs w:val="20"/>
              </w:rPr>
            </w:pPr>
          </w:p>
        </w:tc>
      </w:tr>
    </w:tbl>
    <w:p w:rsidR="007B7BD4" w:rsidRDefault="007B7BD4" w:rsidP="006E7AE9">
      <w:pPr>
        <w:ind w:left="7788"/>
        <w:jc w:val="both"/>
        <w:rPr>
          <w:b/>
        </w:rPr>
      </w:pPr>
    </w:p>
    <w:p w:rsidR="007B7BD4" w:rsidRDefault="007B7BD4" w:rsidP="00DA37B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Alınması gereken tam puan 25 puandır.</w:t>
      </w:r>
    </w:p>
    <w:p w:rsidR="007B7BD4" w:rsidRDefault="007B7BD4" w:rsidP="00DA37B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Gerçek puanın hesaplanması:</w:t>
      </w:r>
    </w:p>
    <w:p w:rsidR="007B7BD4" w:rsidRPr="00F95463" w:rsidRDefault="007B7BD4" w:rsidP="00DA37B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Aldığı puan/25x100 şeklinde hesaplanmaktadır.</w:t>
      </w:r>
    </w:p>
    <w:p w:rsidR="007B7BD4" w:rsidRDefault="007B7BD4" w:rsidP="006E7AE9">
      <w:pPr>
        <w:ind w:left="7788"/>
        <w:jc w:val="both"/>
        <w:rPr>
          <w:b/>
        </w:rPr>
      </w:pPr>
    </w:p>
    <w:p w:rsidR="007B7BD4" w:rsidRDefault="007B7BD4" w:rsidP="006E7AE9">
      <w:pPr>
        <w:ind w:left="7788"/>
        <w:jc w:val="both"/>
        <w:rPr>
          <w:b/>
        </w:rPr>
      </w:pPr>
    </w:p>
    <w:p w:rsidR="007B7BD4" w:rsidRDefault="007B7BD4" w:rsidP="006E7AE9">
      <w:pPr>
        <w:ind w:left="7788"/>
        <w:jc w:val="both"/>
        <w:rPr>
          <w:b/>
        </w:rPr>
      </w:pPr>
    </w:p>
    <w:p w:rsidR="007B7BD4" w:rsidRDefault="007B7BD4" w:rsidP="006E7AE9">
      <w:pPr>
        <w:ind w:left="7788"/>
        <w:jc w:val="both"/>
        <w:rPr>
          <w:b/>
        </w:rPr>
      </w:pPr>
    </w:p>
    <w:p w:rsidR="007B7BD4" w:rsidRDefault="007B7BD4" w:rsidP="00471765">
      <w:pPr>
        <w:jc w:val="both"/>
        <w:rPr>
          <w:b/>
        </w:rPr>
      </w:pPr>
      <w:hyperlink r:id="rId5" w:history="1">
        <w:r w:rsidRPr="00E90BE2">
          <w:rPr>
            <w:rStyle w:val="Hyperlink"/>
            <w:b/>
          </w:rPr>
          <w:t>www.sorubak.com</w:t>
        </w:r>
      </w:hyperlink>
      <w:r>
        <w:rPr>
          <w:b/>
        </w:rPr>
        <w:t xml:space="preserve"> </w:t>
      </w:r>
    </w:p>
    <w:p w:rsidR="007B7BD4" w:rsidRDefault="007B7BD4" w:rsidP="00471765">
      <w:pPr>
        <w:ind w:left="7788"/>
        <w:rPr>
          <w:b/>
        </w:rPr>
      </w:pPr>
      <w:hyperlink r:id="rId6" w:history="1"/>
    </w:p>
    <w:sectPr w:rsidR="007B7BD4" w:rsidSect="00CC6DCE">
      <w:pgSz w:w="11906" w:h="16838"/>
      <w:pgMar w:top="284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Magneto">
    <w:altName w:val="Curlz MT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5D73BD"/>
    <w:multiLevelType w:val="hybridMultilevel"/>
    <w:tmpl w:val="E746EDE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519231F"/>
    <w:multiLevelType w:val="hybridMultilevel"/>
    <w:tmpl w:val="3DC06DF6"/>
    <w:lvl w:ilvl="0" w:tplc="041F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26C4E"/>
    <w:rsid w:val="00055F20"/>
    <w:rsid w:val="00075985"/>
    <w:rsid w:val="000C139B"/>
    <w:rsid w:val="000D25CF"/>
    <w:rsid w:val="0015022C"/>
    <w:rsid w:val="00165253"/>
    <w:rsid w:val="001723A8"/>
    <w:rsid w:val="002168AD"/>
    <w:rsid w:val="00264667"/>
    <w:rsid w:val="00275968"/>
    <w:rsid w:val="00291547"/>
    <w:rsid w:val="00331982"/>
    <w:rsid w:val="00331E48"/>
    <w:rsid w:val="0036645F"/>
    <w:rsid w:val="00371D4E"/>
    <w:rsid w:val="003B0604"/>
    <w:rsid w:val="003F02E1"/>
    <w:rsid w:val="0041558C"/>
    <w:rsid w:val="00471765"/>
    <w:rsid w:val="0049740D"/>
    <w:rsid w:val="004A7F77"/>
    <w:rsid w:val="004F4665"/>
    <w:rsid w:val="004F7D9B"/>
    <w:rsid w:val="00510B79"/>
    <w:rsid w:val="0057673B"/>
    <w:rsid w:val="0059798E"/>
    <w:rsid w:val="006060FE"/>
    <w:rsid w:val="006141C9"/>
    <w:rsid w:val="00617C39"/>
    <w:rsid w:val="00645FD6"/>
    <w:rsid w:val="006536BA"/>
    <w:rsid w:val="00671581"/>
    <w:rsid w:val="006953E1"/>
    <w:rsid w:val="006E6F85"/>
    <w:rsid w:val="006E7AE9"/>
    <w:rsid w:val="00704857"/>
    <w:rsid w:val="007260C7"/>
    <w:rsid w:val="007754DA"/>
    <w:rsid w:val="007873BB"/>
    <w:rsid w:val="007940E4"/>
    <w:rsid w:val="007B7BD4"/>
    <w:rsid w:val="007E5EAF"/>
    <w:rsid w:val="007F7D25"/>
    <w:rsid w:val="00836F10"/>
    <w:rsid w:val="008877E6"/>
    <w:rsid w:val="008B6AC1"/>
    <w:rsid w:val="008F1AC9"/>
    <w:rsid w:val="00903867"/>
    <w:rsid w:val="00913B79"/>
    <w:rsid w:val="009427C4"/>
    <w:rsid w:val="00951B75"/>
    <w:rsid w:val="009616CF"/>
    <w:rsid w:val="00983F9D"/>
    <w:rsid w:val="009970FB"/>
    <w:rsid w:val="00A56F33"/>
    <w:rsid w:val="00AB6CFF"/>
    <w:rsid w:val="00AE262D"/>
    <w:rsid w:val="00B137E1"/>
    <w:rsid w:val="00B4687D"/>
    <w:rsid w:val="00B54C67"/>
    <w:rsid w:val="00B70B72"/>
    <w:rsid w:val="00BD6195"/>
    <w:rsid w:val="00BD761A"/>
    <w:rsid w:val="00BE356B"/>
    <w:rsid w:val="00BF04CD"/>
    <w:rsid w:val="00BF5EC4"/>
    <w:rsid w:val="00C223EB"/>
    <w:rsid w:val="00C35C87"/>
    <w:rsid w:val="00C6734E"/>
    <w:rsid w:val="00CC6DCE"/>
    <w:rsid w:val="00D26C4E"/>
    <w:rsid w:val="00D5066A"/>
    <w:rsid w:val="00D60B07"/>
    <w:rsid w:val="00DA37B2"/>
    <w:rsid w:val="00DC2CC9"/>
    <w:rsid w:val="00E466C1"/>
    <w:rsid w:val="00E76537"/>
    <w:rsid w:val="00E90BE2"/>
    <w:rsid w:val="00EA544F"/>
    <w:rsid w:val="00EC17E1"/>
    <w:rsid w:val="00EE330C"/>
    <w:rsid w:val="00F034E2"/>
    <w:rsid w:val="00F31816"/>
    <w:rsid w:val="00F67AF7"/>
    <w:rsid w:val="00F95463"/>
    <w:rsid w:val="00FA41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6C4E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7873BB"/>
    <w:pPr>
      <w:snapToGrid w:val="0"/>
      <w:jc w:val="both"/>
    </w:pPr>
    <w:rPr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7873BB"/>
    <w:rPr>
      <w:rFonts w:cs="Times New Roman"/>
      <w:sz w:val="24"/>
      <w:lang w:eastAsia="en-US"/>
    </w:rPr>
  </w:style>
  <w:style w:type="character" w:styleId="Hyperlink">
    <w:name w:val="Hyperlink"/>
    <w:basedOn w:val="DefaultParagraphFont"/>
    <w:uiPriority w:val="99"/>
    <w:rsid w:val="0047176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60</TotalTime>
  <Pages>5</Pages>
  <Words>1105</Words>
  <Characters>6304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(EK-4)</dc:title>
  <dc:subject/>
  <dc:creator>UNKNOWN</dc:creator>
  <cp:keywords/>
  <dc:description/>
  <cp:lastModifiedBy>edabirsen</cp:lastModifiedBy>
  <cp:revision>58</cp:revision>
  <dcterms:created xsi:type="dcterms:W3CDTF">2009-06-06T16:11:00Z</dcterms:created>
  <dcterms:modified xsi:type="dcterms:W3CDTF">2009-06-08T19:18:00Z</dcterms:modified>
</cp:coreProperties>
</file>