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5C0" w:rsidRPr="00050030" w:rsidRDefault="009E65C0" w:rsidP="00A20004">
      <w:pPr>
        <w:tabs>
          <w:tab w:val="left" w:pos="1260"/>
        </w:tabs>
        <w:spacing w:after="0"/>
        <w:rPr>
          <w:rFonts w:ascii="Calibri" w:hAnsi="Calibri" w:cs="Arial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6" type="#_x0000_t75" style="position:absolute;margin-left:-5.85pt;margin-top:-5pt;width:522.75pt;height:75pt;z-index:251658240;visibility:visible">
            <v:imagedata r:id="rId7" o:title=""/>
            <w10:wrap type="square"/>
          </v:shape>
        </w:pict>
      </w:r>
      <w:r w:rsidRPr="00050030">
        <w:rPr>
          <w:rFonts w:ascii="Calibri" w:hAnsi="Calibri"/>
          <w:b/>
        </w:rPr>
        <w:t>Adı Soyadı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</w:r>
      <w:r>
        <w:rPr>
          <w:rFonts w:ascii="Calibri" w:hAnsi="Calibri"/>
          <w:b/>
        </w:rPr>
        <w:t xml:space="preserve">          </w:t>
      </w:r>
      <w:r w:rsidRPr="00B10F7C">
        <w:rPr>
          <w:rFonts w:ascii="Cambria" w:hAnsi="Cambria"/>
          <w:b/>
        </w:rPr>
        <w:t xml:space="preserve">               </w:t>
      </w:r>
      <w:r>
        <w:rPr>
          <w:rFonts w:ascii="Cambria" w:hAnsi="Cambria"/>
          <w:b/>
        </w:rPr>
        <w:t xml:space="preserve">                           </w:t>
      </w:r>
      <w:r w:rsidRPr="00B10F7C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 xml:space="preserve">2013-2014 </w:t>
      </w:r>
      <w:r w:rsidRPr="00B10F7C">
        <w:rPr>
          <w:rFonts w:ascii="Cambria" w:hAnsi="Cambria"/>
          <w:b/>
        </w:rPr>
        <w:t xml:space="preserve"> ÖĞRETİM YILI </w:t>
      </w:r>
    </w:p>
    <w:p w:rsidR="009E65C0" w:rsidRPr="00050030" w:rsidRDefault="009E65C0" w:rsidP="00A20004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</w:t>
      </w:r>
      <w:r>
        <w:rPr>
          <w:rFonts w:ascii="Cambria" w:hAnsi="Cambria"/>
          <w:b/>
        </w:rPr>
        <w:t>İ</w:t>
      </w:r>
      <w:r w:rsidRPr="00B10F7C">
        <w:rPr>
          <w:rFonts w:ascii="Cambria" w:hAnsi="Cambria"/>
          <w:b/>
        </w:rPr>
        <w:t xml:space="preserve"> </w:t>
      </w:r>
      <w:smartTag w:uri="urn:schemas-microsoft-com:office:smarttags" w:element="metricconverter">
        <w:smartTagPr>
          <w:attr w:name="ProductID" w:val="10 A"/>
        </w:smartTagPr>
        <w:r w:rsidRPr="00B10F7C">
          <w:rPr>
            <w:rFonts w:ascii="Cambria" w:hAnsi="Cambria"/>
            <w:b/>
          </w:rPr>
          <w:t>10 A</w:t>
        </w:r>
      </w:smartTag>
      <w:r w:rsidRPr="00B10F7C">
        <w:rPr>
          <w:rFonts w:ascii="Cambria" w:hAnsi="Cambria"/>
          <w:b/>
        </w:rPr>
        <w:t xml:space="preserve"> SINIFI I. DÖNEM I</w:t>
      </w:r>
      <w:r>
        <w:rPr>
          <w:rFonts w:ascii="Cambria" w:hAnsi="Cambria"/>
          <w:b/>
        </w:rPr>
        <w:t>II</w:t>
      </w:r>
      <w:r w:rsidRPr="00B10F7C">
        <w:rPr>
          <w:rFonts w:ascii="Cambria" w:hAnsi="Cambria"/>
          <w:b/>
        </w:rPr>
        <w:t>. KİMYA YAZILISI</w:t>
      </w:r>
    </w:p>
    <w:p w:rsidR="009E65C0" w:rsidRPr="00EC3DB2" w:rsidRDefault="009E65C0" w:rsidP="00EC3DB2">
      <w:pPr>
        <w:pStyle w:val="Header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Pr="00EC3DB2">
        <w:rPr>
          <w:rFonts w:ascii="Calibri" w:hAnsi="Calibri"/>
          <w:b/>
          <w:sz w:val="20"/>
        </w:rPr>
        <w:tab/>
        <w:t xml:space="preserve">                                                            </w:t>
      </w:r>
      <w:r>
        <w:rPr>
          <w:rFonts w:ascii="Calibri" w:hAnsi="Calibri"/>
          <w:b/>
          <w:sz w:val="20"/>
        </w:rPr>
        <w:t>-A-</w:t>
      </w:r>
      <w:r w:rsidRPr="00EC3DB2">
        <w:rPr>
          <w:rFonts w:ascii="Calibri" w:hAnsi="Calibri"/>
          <w:b/>
          <w:sz w:val="20"/>
        </w:rPr>
        <w:tab/>
      </w:r>
    </w:p>
    <w:p w:rsidR="009E65C0" w:rsidRPr="00CA5466" w:rsidRDefault="009E65C0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 xml:space="preserve">I. </w:t>
      </w:r>
      <w:r w:rsidRPr="00CA5466">
        <w:rPr>
          <w:rFonts w:ascii="Calibri" w:hAnsi="Calibri"/>
          <w:b/>
        </w:rPr>
        <w:t>Aşağıdaki bilgileri doğru “D” ve</w:t>
      </w:r>
      <w:r>
        <w:rPr>
          <w:rFonts w:ascii="Calibri" w:hAnsi="Calibri"/>
          <w:b/>
        </w:rPr>
        <w:t>ya yanlış “Y” olarak doldurunuz.</w:t>
      </w:r>
      <w:r w:rsidRPr="00407598">
        <w:rPr>
          <w:rFonts w:ascii="Calibri" w:hAnsi="Calibri"/>
        </w:rPr>
        <w:t xml:space="preserve"> (Soru </w:t>
      </w:r>
      <w:r w:rsidRPr="001E01E9">
        <w:rPr>
          <w:rFonts w:ascii="Calibri" w:hAnsi="Calibri"/>
          <w:u w:val="single"/>
        </w:rPr>
        <w:t>toplamda</w:t>
      </w:r>
      <w:r w:rsidRPr="00407598">
        <w:rPr>
          <w:rFonts w:ascii="Calibri" w:hAnsi="Calibri"/>
        </w:rPr>
        <w:t xml:space="preserve"> </w:t>
      </w:r>
      <w:r>
        <w:rPr>
          <w:rFonts w:ascii="Calibri" w:hAnsi="Calibri"/>
        </w:rPr>
        <w:t>5</w:t>
      </w:r>
      <w:r w:rsidRPr="00407598">
        <w:rPr>
          <w:rFonts w:ascii="Calibri" w:hAnsi="Calibri"/>
        </w:rPr>
        <w:t xml:space="preserve"> puan değerindedir.)</w:t>
      </w:r>
    </w:p>
    <w:p w:rsidR="009E65C0" w:rsidRPr="00EC3DB2" w:rsidRDefault="009E65C0" w:rsidP="00EC3DB2">
      <w:pPr>
        <w:tabs>
          <w:tab w:val="left" w:pos="360"/>
        </w:tabs>
        <w:spacing w:after="0" w:line="240" w:lineRule="auto"/>
        <w:rPr>
          <w:rFonts w:ascii="Calibri" w:hAnsi="Calibri"/>
          <w:sz w:val="18"/>
        </w:rPr>
      </w:pPr>
      <w:r w:rsidRPr="00EC3DB2">
        <w:rPr>
          <w:rFonts w:ascii="Calibri" w:hAnsi="Calibri"/>
          <w:sz w:val="18"/>
        </w:rPr>
        <w:tab/>
      </w:r>
      <w:r w:rsidRPr="00EC3DB2">
        <w:rPr>
          <w:rFonts w:ascii="Calibri" w:hAnsi="Calibri"/>
          <w:b/>
          <w:sz w:val="18"/>
        </w:rPr>
        <w:t xml:space="preserve">(   </w:t>
      </w:r>
      <w:r>
        <w:rPr>
          <w:rFonts w:ascii="Calibri" w:hAnsi="Calibri"/>
          <w:b/>
          <w:sz w:val="18"/>
        </w:rPr>
        <w:t xml:space="preserve"> </w:t>
      </w:r>
      <w:r w:rsidRPr="00EC3DB2">
        <w:rPr>
          <w:rFonts w:ascii="Calibri" w:hAnsi="Calibri"/>
          <w:b/>
          <w:sz w:val="18"/>
        </w:rPr>
        <w:t xml:space="preserve"> )</w:t>
      </w:r>
      <w:r w:rsidRPr="00EC3DB2">
        <w:rPr>
          <w:rFonts w:ascii="Calibri" w:hAnsi="Calibri"/>
          <w:sz w:val="18"/>
        </w:rPr>
        <w:t xml:space="preserve"> </w:t>
      </w:r>
      <w:r>
        <w:rPr>
          <w:rFonts w:ascii="Calibri" w:hAnsi="Calibri"/>
          <w:sz w:val="18"/>
        </w:rPr>
        <w:t xml:space="preserve">Periyodik sistemin satırlarına </w:t>
      </w:r>
      <w:r w:rsidRPr="005133F4">
        <w:rPr>
          <w:rFonts w:ascii="Calibri" w:hAnsi="Calibri"/>
          <w:b/>
          <w:sz w:val="18"/>
        </w:rPr>
        <w:t>grup</w:t>
      </w:r>
      <w:r>
        <w:rPr>
          <w:rFonts w:ascii="Calibri" w:hAnsi="Calibri"/>
          <w:sz w:val="18"/>
        </w:rPr>
        <w:t xml:space="preserve"> denir</w:t>
      </w:r>
      <w:r w:rsidRPr="00EC3DB2">
        <w:rPr>
          <w:rFonts w:ascii="Calibri" w:hAnsi="Calibri"/>
          <w:sz w:val="18"/>
        </w:rPr>
        <w:t>.</w:t>
      </w:r>
    </w:p>
    <w:p w:rsidR="009E65C0" w:rsidRPr="00EC3DB2" w:rsidRDefault="009E65C0" w:rsidP="00EC3DB2">
      <w:pPr>
        <w:tabs>
          <w:tab w:val="left" w:pos="360"/>
        </w:tabs>
        <w:spacing w:after="0" w:line="240" w:lineRule="auto"/>
        <w:rPr>
          <w:rFonts w:ascii="Calibri" w:hAnsi="Calibri"/>
          <w:sz w:val="18"/>
        </w:rPr>
      </w:pPr>
      <w:r w:rsidRPr="00EC3DB2">
        <w:rPr>
          <w:rFonts w:ascii="Calibri" w:hAnsi="Calibri"/>
          <w:sz w:val="18"/>
        </w:rPr>
        <w:tab/>
      </w:r>
      <w:r w:rsidRPr="00EC3DB2">
        <w:rPr>
          <w:rFonts w:ascii="Calibri" w:hAnsi="Calibri"/>
          <w:b/>
          <w:sz w:val="18"/>
        </w:rPr>
        <w:t xml:space="preserve">(  </w:t>
      </w:r>
      <w:r>
        <w:rPr>
          <w:rFonts w:ascii="Calibri" w:hAnsi="Calibri"/>
          <w:b/>
          <w:sz w:val="18"/>
        </w:rPr>
        <w:t xml:space="preserve"> </w:t>
      </w:r>
      <w:r w:rsidRPr="00EC3DB2">
        <w:rPr>
          <w:rFonts w:ascii="Calibri" w:hAnsi="Calibri"/>
          <w:b/>
          <w:sz w:val="18"/>
        </w:rPr>
        <w:t xml:space="preserve">  )</w:t>
      </w:r>
      <w:r w:rsidRPr="00EC3DB2">
        <w:rPr>
          <w:rFonts w:ascii="Calibri" w:hAnsi="Calibri"/>
          <w:sz w:val="18"/>
        </w:rPr>
        <w:t xml:space="preserve"> </w:t>
      </w:r>
      <w:r>
        <w:rPr>
          <w:rFonts w:ascii="Calibri" w:hAnsi="Calibri"/>
          <w:sz w:val="18"/>
        </w:rPr>
        <w:t xml:space="preserve">s bloğunda </w:t>
      </w:r>
      <w:r w:rsidRPr="00601B4F">
        <w:rPr>
          <w:rFonts w:ascii="Calibri" w:hAnsi="Calibri"/>
          <w:b/>
          <w:sz w:val="18"/>
          <w:u w:val="single"/>
        </w:rPr>
        <w:t>sadece</w:t>
      </w:r>
      <w:r>
        <w:rPr>
          <w:rFonts w:ascii="Calibri" w:hAnsi="Calibri"/>
          <w:sz w:val="18"/>
        </w:rPr>
        <w:t xml:space="preserve"> metaller bulunur</w:t>
      </w:r>
      <w:r w:rsidRPr="00EC3DB2">
        <w:rPr>
          <w:rFonts w:ascii="Calibri" w:hAnsi="Calibri"/>
          <w:sz w:val="18"/>
        </w:rPr>
        <w:t>.</w:t>
      </w:r>
    </w:p>
    <w:p w:rsidR="009E65C0" w:rsidRDefault="009E65C0" w:rsidP="005133F4">
      <w:pPr>
        <w:tabs>
          <w:tab w:val="left" w:pos="360"/>
        </w:tabs>
        <w:spacing w:after="0" w:line="240" w:lineRule="auto"/>
        <w:rPr>
          <w:rFonts w:ascii="Calibri" w:hAnsi="Calibri"/>
          <w:bCs/>
          <w:sz w:val="18"/>
        </w:rPr>
      </w:pPr>
      <w:r w:rsidRPr="00EC3DB2">
        <w:rPr>
          <w:rFonts w:ascii="Calibri" w:hAnsi="Calibri"/>
          <w:sz w:val="18"/>
        </w:rPr>
        <w:tab/>
      </w:r>
      <w:r w:rsidRPr="00EC3DB2">
        <w:rPr>
          <w:rFonts w:ascii="Calibri" w:hAnsi="Calibri"/>
          <w:b/>
          <w:sz w:val="18"/>
        </w:rPr>
        <w:t xml:space="preserve">(   </w:t>
      </w:r>
      <w:r>
        <w:rPr>
          <w:rFonts w:ascii="Calibri" w:hAnsi="Calibri"/>
          <w:b/>
          <w:sz w:val="18"/>
        </w:rPr>
        <w:t xml:space="preserve"> </w:t>
      </w:r>
      <w:r w:rsidRPr="00EC3DB2">
        <w:rPr>
          <w:rFonts w:ascii="Calibri" w:hAnsi="Calibri"/>
          <w:b/>
          <w:sz w:val="18"/>
        </w:rPr>
        <w:t xml:space="preserve"> )</w:t>
      </w:r>
      <w:r w:rsidRPr="00EC3DB2">
        <w:rPr>
          <w:rFonts w:ascii="Calibri" w:hAnsi="Calibri"/>
          <w:sz w:val="18"/>
        </w:rPr>
        <w:t xml:space="preserve"> </w:t>
      </w:r>
      <w:r w:rsidRPr="00BE472A">
        <w:rPr>
          <w:rFonts w:ascii="Calibri" w:hAnsi="Calibri"/>
          <w:b/>
          <w:bCs/>
          <w:sz w:val="18"/>
        </w:rPr>
        <w:t>Mendelyev</w:t>
      </w:r>
      <w:r>
        <w:rPr>
          <w:rFonts w:ascii="Calibri" w:hAnsi="Calibri"/>
          <w:bCs/>
          <w:sz w:val="18"/>
        </w:rPr>
        <w:t xml:space="preserve"> , “Elementlerin özellikleri atam kütlelerinin bir fonksiyonudur” demiştir</w:t>
      </w:r>
      <w:r w:rsidRPr="00DC7B35">
        <w:rPr>
          <w:rFonts w:ascii="Calibri" w:hAnsi="Calibri"/>
          <w:bCs/>
          <w:sz w:val="18"/>
        </w:rPr>
        <w:t>.</w:t>
      </w:r>
    </w:p>
    <w:p w:rsidR="009E65C0" w:rsidRDefault="009E65C0" w:rsidP="000967DA">
      <w:pPr>
        <w:tabs>
          <w:tab w:val="left" w:pos="360"/>
        </w:tabs>
        <w:spacing w:after="0" w:line="240" w:lineRule="auto"/>
        <w:ind w:left="360"/>
        <w:rPr>
          <w:rFonts w:ascii="Calibri" w:hAnsi="Calibri"/>
          <w:sz w:val="18"/>
        </w:rPr>
      </w:pPr>
      <w:r>
        <w:rPr>
          <w:rFonts w:ascii="Calibri" w:hAnsi="Calibri"/>
          <w:b/>
          <w:sz w:val="18"/>
        </w:rPr>
        <w:t>(     )</w:t>
      </w:r>
      <w:r>
        <w:rPr>
          <w:rFonts w:ascii="Calibri" w:hAnsi="Calibri"/>
          <w:sz w:val="18"/>
        </w:rPr>
        <w:t xml:space="preserve"> 1 mol Ca(Kalsiyum) ile 5 mol O</w:t>
      </w:r>
      <w:r>
        <w:rPr>
          <w:rFonts w:ascii="Calibri" w:hAnsi="Calibri"/>
          <w:sz w:val="18"/>
          <w:vertAlign w:val="subscript"/>
        </w:rPr>
        <w:t>2</w:t>
      </w:r>
      <w:r>
        <w:rPr>
          <w:rFonts w:ascii="Calibri" w:hAnsi="Calibri"/>
          <w:sz w:val="18"/>
        </w:rPr>
        <w:t>(Oksijen gazı) birleşerek 1 mol CaO bileşiği oluşur (Ca:40 gr/mol, O:16 gr/mol).</w:t>
      </w:r>
    </w:p>
    <w:p w:rsidR="009E65C0" w:rsidRDefault="009E65C0" w:rsidP="000967DA">
      <w:pPr>
        <w:tabs>
          <w:tab w:val="left" w:pos="360"/>
        </w:tabs>
        <w:spacing w:after="0" w:line="240" w:lineRule="auto"/>
        <w:ind w:left="360"/>
        <w:rPr>
          <w:rFonts w:ascii="Calibri" w:hAnsi="Calibri"/>
          <w:sz w:val="18"/>
        </w:rPr>
      </w:pPr>
      <w:r>
        <w:rPr>
          <w:rFonts w:ascii="Calibri" w:hAnsi="Calibri"/>
          <w:b/>
          <w:sz w:val="18"/>
        </w:rPr>
        <w:t>(     )</w:t>
      </w:r>
      <w:r>
        <w:rPr>
          <w:rFonts w:ascii="Calibri" w:hAnsi="Calibri"/>
          <w:sz w:val="18"/>
        </w:rPr>
        <w:t xml:space="preserve"> Metallerin oksitleri asit özelliği gösterir.</w:t>
      </w:r>
    </w:p>
    <w:p w:rsidR="009E65C0" w:rsidRDefault="009E65C0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24"/>
        </w:rPr>
        <w:t xml:space="preserve">II. </w:t>
      </w:r>
      <w:r>
        <w:rPr>
          <w:rFonts w:ascii="Calibri" w:hAnsi="Calibri"/>
          <w:b/>
        </w:rPr>
        <w:t xml:space="preserve">Aşağıda verilen çoktan seçmeli soruları cevaplayınız? </w:t>
      </w:r>
      <w:r w:rsidRPr="001E01E9">
        <w:rPr>
          <w:rFonts w:ascii="Calibri" w:hAnsi="Calibri"/>
        </w:rPr>
        <w:t>(Her soru 5 puan)</w:t>
      </w:r>
    </w:p>
    <w:p w:rsidR="009E65C0" w:rsidRDefault="009E65C0" w:rsidP="00C30969">
      <w:pPr>
        <w:spacing w:after="0" w:line="240" w:lineRule="auto"/>
        <w:rPr>
          <w:rFonts w:ascii="Calibri" w:hAnsi="Calibri"/>
          <w:sz w:val="18"/>
        </w:rPr>
        <w:sectPr w:rsidR="009E65C0" w:rsidSect="00EE284D">
          <w:type w:val="continuous"/>
          <w:pgSz w:w="11906" w:h="16838"/>
          <w:pgMar w:top="426" w:right="720" w:bottom="284" w:left="720" w:header="708" w:footer="50" w:gutter="0"/>
          <w:cols w:space="708"/>
        </w:sectPr>
      </w:pPr>
    </w:p>
    <w:p w:rsidR="009E65C0" w:rsidRPr="005C0B53" w:rsidRDefault="009E65C0" w:rsidP="005C0B53">
      <w:pPr>
        <w:tabs>
          <w:tab w:val="left" w:pos="360"/>
        </w:tabs>
        <w:spacing w:after="0"/>
        <w:rPr>
          <w:rFonts w:ascii="Calibri" w:hAnsi="Calibri"/>
          <w:sz w:val="18"/>
        </w:rPr>
      </w:pPr>
    </w:p>
    <w:p w:rsidR="009E65C0" w:rsidRDefault="009E65C0" w:rsidP="00FE009C">
      <w:pPr>
        <w:pStyle w:val="ListParagraph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t>Periyodik sistem için aşağıdaki ifadelerden</w:t>
      </w:r>
      <w:r>
        <w:rPr>
          <w:rFonts w:ascii="Calibri" w:hAnsi="Calibri"/>
          <w:b/>
          <w:sz w:val="18"/>
        </w:rPr>
        <w:t xml:space="preserve"> hangisi uygun </w:t>
      </w:r>
      <w:r>
        <w:rPr>
          <w:rFonts w:ascii="Calibri" w:hAnsi="Calibri"/>
          <w:b/>
          <w:sz w:val="18"/>
          <w:u w:val="single"/>
        </w:rPr>
        <w:t>değildir</w:t>
      </w:r>
      <w:r>
        <w:rPr>
          <w:rFonts w:ascii="Calibri" w:hAnsi="Calibri"/>
          <w:b/>
          <w:sz w:val="18"/>
        </w:rPr>
        <w:t>?</w:t>
      </w:r>
    </w:p>
    <w:p w:rsidR="009E65C0" w:rsidRDefault="009E65C0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>A) Elementler artan atom numaralarına göre sıralanmıştır,</w:t>
      </w:r>
    </w:p>
    <w:p w:rsidR="009E65C0" w:rsidRDefault="009E65C0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>B) Benzer özellik taşıyan elementler aynı düşey sütunda toplanmıştır.</w:t>
      </w:r>
    </w:p>
    <w:p w:rsidR="009E65C0" w:rsidRDefault="009E65C0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>C) Değerlik elektron sayıları aynı olanlar aynı periyotta toplanır.</w:t>
      </w:r>
    </w:p>
    <w:p w:rsidR="009E65C0" w:rsidRDefault="009E65C0" w:rsidP="00C30969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>D) Yatay sıralara periyot, düşey sütunlara grup denir.</w:t>
      </w:r>
    </w:p>
    <w:p w:rsidR="009E65C0" w:rsidRPr="00EE284D" w:rsidRDefault="009E65C0" w:rsidP="00EE284D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>E) s ve p bloku elementleri A grubu elementleridir.</w:t>
      </w:r>
    </w:p>
    <w:p w:rsidR="009E65C0" w:rsidRPr="00E87BFC" w:rsidRDefault="009E65C0" w:rsidP="00E87BFC">
      <w:pPr>
        <w:pStyle w:val="ListParagraph"/>
        <w:numPr>
          <w:ilvl w:val="0"/>
          <w:numId w:val="4"/>
        </w:numPr>
        <w:spacing w:after="0"/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t xml:space="preserve"> </w:t>
      </w:r>
      <w:r w:rsidRPr="00D01C0B">
        <w:rPr>
          <w:noProof/>
        </w:rPr>
        <w:pict>
          <v:shape id="Resim 22" o:spid="_x0000_i1025" type="#_x0000_t75" style="width:245.25pt;height:293.25pt;visibility:visible">
            <v:imagedata r:id="rId8" o:title=""/>
          </v:shape>
        </w:pict>
      </w:r>
    </w:p>
    <w:p w:rsidR="009E65C0" w:rsidRPr="005C0B53" w:rsidRDefault="009E65C0" w:rsidP="005C0B53">
      <w:pPr>
        <w:spacing w:after="0"/>
        <w:rPr>
          <w:rFonts w:ascii="Calibri" w:hAnsi="Calibri"/>
          <w:sz w:val="18"/>
        </w:rPr>
      </w:pPr>
    </w:p>
    <w:p w:rsidR="009E65C0" w:rsidRDefault="009E65C0" w:rsidP="005C0B53">
      <w:pPr>
        <w:pStyle w:val="ListParagraph"/>
        <w:numPr>
          <w:ilvl w:val="0"/>
          <w:numId w:val="4"/>
        </w:numPr>
        <w:spacing w:after="0"/>
        <w:rPr>
          <w:rFonts w:ascii="Calibri" w:hAnsi="Calibri"/>
          <w:sz w:val="18"/>
        </w:rPr>
      </w:pPr>
      <w:r w:rsidRPr="005C0B53">
        <w:rPr>
          <w:rFonts w:ascii="Calibri" w:hAnsi="Calibri"/>
          <w:sz w:val="18"/>
        </w:rPr>
        <w:t xml:space="preserve"> </w:t>
      </w:r>
      <w:r w:rsidRPr="00D01C0B">
        <w:rPr>
          <w:noProof/>
        </w:rPr>
        <w:pict>
          <v:shape id="Resim 28" o:spid="_x0000_i1026" type="#_x0000_t75" style="width:255.75pt;height:81pt;visibility:visible">
            <v:imagedata r:id="rId9" o:title=""/>
          </v:shape>
        </w:pict>
      </w:r>
    </w:p>
    <w:p w:rsidR="009E65C0" w:rsidRPr="005C0B53" w:rsidRDefault="009E65C0" w:rsidP="005C0B53">
      <w:pPr>
        <w:pStyle w:val="ListParagraph"/>
        <w:rPr>
          <w:rFonts w:ascii="Calibri" w:hAnsi="Calibri"/>
          <w:sz w:val="18"/>
        </w:rPr>
      </w:pPr>
    </w:p>
    <w:p w:rsidR="009E65C0" w:rsidRPr="005C0B53" w:rsidRDefault="009E65C0" w:rsidP="005C0B53">
      <w:pPr>
        <w:spacing w:after="0"/>
        <w:rPr>
          <w:rFonts w:ascii="Calibri" w:hAnsi="Calibri"/>
          <w:sz w:val="18"/>
        </w:rPr>
      </w:pPr>
    </w:p>
    <w:p w:rsidR="009E65C0" w:rsidRPr="00555FD1" w:rsidRDefault="009E65C0" w:rsidP="00555FD1">
      <w:pPr>
        <w:pStyle w:val="ListParagraph"/>
        <w:numPr>
          <w:ilvl w:val="0"/>
          <w:numId w:val="4"/>
        </w:numPr>
        <w:spacing w:after="0"/>
        <w:rPr>
          <w:rFonts w:ascii="Calibri" w:hAnsi="Calibri"/>
          <w:sz w:val="18"/>
        </w:rPr>
        <w:sectPr w:rsidR="009E65C0" w:rsidRPr="00555FD1" w:rsidSect="00EE284D">
          <w:type w:val="continuous"/>
          <w:pgSz w:w="11906" w:h="16838"/>
          <w:pgMar w:top="284" w:right="720" w:bottom="284" w:left="720" w:header="708" w:footer="50" w:gutter="0"/>
          <w:cols w:num="2" w:sep="1" w:space="282"/>
        </w:sectPr>
      </w:pPr>
      <w:r>
        <w:rPr>
          <w:rFonts w:ascii="Calibri" w:hAnsi="Calibri"/>
          <w:sz w:val="18"/>
        </w:rPr>
        <w:t xml:space="preserve">  </w:t>
      </w:r>
      <w:r w:rsidRPr="00D01C0B">
        <w:rPr>
          <w:noProof/>
        </w:rPr>
        <w:pict>
          <v:shape id="Resim 27" o:spid="_x0000_i1027" type="#_x0000_t75" style="width:254.25pt;height:146.25pt;visibility:visible">
            <v:imagedata r:id="rId10" o:title=""/>
          </v:shape>
        </w:pict>
      </w:r>
    </w:p>
    <w:p w:rsidR="009E65C0" w:rsidRDefault="009E65C0" w:rsidP="00C30969">
      <w:pPr>
        <w:tabs>
          <w:tab w:val="left" w:pos="360"/>
        </w:tabs>
        <w:spacing w:after="0" w:line="240" w:lineRule="auto"/>
        <w:rPr>
          <w:rFonts w:ascii="Calibri" w:hAnsi="Calibri"/>
          <w:sz w:val="18"/>
        </w:rPr>
      </w:pPr>
    </w:p>
    <w:p w:rsidR="009E65C0" w:rsidRPr="006D7260" w:rsidRDefault="009E65C0" w:rsidP="008B6A2F">
      <w:pPr>
        <w:tabs>
          <w:tab w:val="left" w:pos="360"/>
        </w:tabs>
        <w:spacing w:after="0" w:line="240" w:lineRule="auto"/>
        <w:rPr>
          <w:rFonts w:ascii="Calibri" w:hAnsi="Calibri"/>
          <w:b/>
          <w:sz w:val="18"/>
        </w:rPr>
      </w:pPr>
    </w:p>
    <w:p w:rsidR="009E65C0" w:rsidRDefault="009E65C0" w:rsidP="00EC3DB2">
      <w:pPr>
        <w:tabs>
          <w:tab w:val="left" w:pos="360"/>
        </w:tabs>
        <w:spacing w:after="0" w:line="240" w:lineRule="auto"/>
        <w:rPr>
          <w:rFonts w:ascii="Calibri" w:hAnsi="Calibri"/>
          <w:sz w:val="18"/>
        </w:rPr>
        <w:sectPr w:rsidR="009E65C0" w:rsidSect="008374EF">
          <w:type w:val="continuous"/>
          <w:pgSz w:w="11906" w:h="16838"/>
          <w:pgMar w:top="720" w:right="720" w:bottom="284" w:left="720" w:header="708" w:footer="50" w:gutter="0"/>
          <w:cols w:num="2" w:sep="1" w:space="709"/>
          <w:docGrid w:linePitch="360"/>
        </w:sectPr>
      </w:pPr>
    </w:p>
    <w:p w:rsidR="009E65C0" w:rsidRDefault="009E65C0" w:rsidP="00EC3DB2">
      <w:pPr>
        <w:tabs>
          <w:tab w:val="left" w:pos="360"/>
        </w:tabs>
        <w:spacing w:after="0" w:line="240" w:lineRule="auto"/>
        <w:rPr>
          <w:rFonts w:ascii="Calibri" w:hAnsi="Calibri"/>
          <w:sz w:val="18"/>
        </w:rPr>
      </w:pPr>
    </w:p>
    <w:p w:rsidR="009E65C0" w:rsidRDefault="009E65C0" w:rsidP="00EC3DB2">
      <w:pPr>
        <w:tabs>
          <w:tab w:val="left" w:pos="360"/>
        </w:tabs>
        <w:spacing w:after="0" w:line="240" w:lineRule="auto"/>
        <w:rPr>
          <w:rFonts w:ascii="Calibri" w:hAnsi="Calibri"/>
        </w:rPr>
      </w:pPr>
      <w:r w:rsidRPr="00F42093">
        <w:rPr>
          <w:rFonts w:ascii="Calibri" w:hAnsi="Calibri"/>
          <w:b/>
          <w:sz w:val="24"/>
        </w:rPr>
        <w:t>I</w:t>
      </w:r>
      <w:r>
        <w:rPr>
          <w:rFonts w:ascii="Calibri" w:hAnsi="Calibri"/>
          <w:b/>
          <w:sz w:val="24"/>
        </w:rPr>
        <w:t>II</w:t>
      </w:r>
      <w:r w:rsidRPr="00F42093">
        <w:rPr>
          <w:rFonts w:ascii="Calibri" w:hAnsi="Calibri"/>
          <w:b/>
          <w:sz w:val="24"/>
        </w:rPr>
        <w:t xml:space="preserve">. </w:t>
      </w:r>
      <w:r w:rsidRPr="009B30FF">
        <w:rPr>
          <w:rFonts w:ascii="Calibri" w:hAnsi="Calibri"/>
          <w:b/>
        </w:rPr>
        <w:t xml:space="preserve">Aşağıda verilen </w:t>
      </w:r>
      <w:r>
        <w:rPr>
          <w:rFonts w:ascii="Calibri" w:hAnsi="Calibri"/>
          <w:b/>
        </w:rPr>
        <w:t>problemleri çözünüz</w:t>
      </w:r>
      <w:r w:rsidRPr="009B30FF">
        <w:rPr>
          <w:rFonts w:ascii="Calibri" w:hAnsi="Calibri"/>
          <w:b/>
        </w:rPr>
        <w:t>?</w:t>
      </w:r>
      <w:r w:rsidRPr="00407598">
        <w:rPr>
          <w:rFonts w:ascii="Calibri" w:hAnsi="Calibri"/>
        </w:rPr>
        <w:t xml:space="preserve"> (</w:t>
      </w:r>
      <w:r>
        <w:rPr>
          <w:rFonts w:ascii="Calibri" w:hAnsi="Calibri"/>
        </w:rPr>
        <w:t>Aksi belirtilmedikçe sorular 10 puan değerindedir.</w:t>
      </w:r>
      <w:r w:rsidRPr="00407598">
        <w:rPr>
          <w:rFonts w:ascii="Calibri" w:hAnsi="Calibri"/>
        </w:rPr>
        <w:t>)</w:t>
      </w:r>
    </w:p>
    <w:tbl>
      <w:tblPr>
        <w:tblW w:w="0" w:type="auto"/>
        <w:tblInd w:w="108" w:type="dxa"/>
        <w:tblLook w:val="00A0"/>
      </w:tblPr>
      <w:tblGrid>
        <w:gridCol w:w="5245"/>
        <w:gridCol w:w="5245"/>
      </w:tblGrid>
      <w:tr w:rsidR="009E65C0" w:rsidRPr="0051474F" w:rsidTr="003F606A">
        <w:trPr>
          <w:trHeight w:val="1135"/>
        </w:trPr>
        <w:tc>
          <w:tcPr>
            <w:tcW w:w="5245" w:type="dxa"/>
            <w:tcBorders>
              <w:right w:val="single" w:sz="4" w:space="0" w:color="auto"/>
            </w:tcBorders>
          </w:tcPr>
          <w:p w:rsidR="009E65C0" w:rsidRPr="00C07C10" w:rsidRDefault="009E65C0" w:rsidP="003F606A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0"/>
            </w:pPr>
            <w:r w:rsidRPr="003F606A">
              <w:rPr>
                <w:rFonts w:ascii="Calibri" w:hAnsi="Calibri"/>
              </w:rPr>
              <w:t>12,04x10</w:t>
            </w:r>
            <w:r w:rsidRPr="003F606A">
              <w:rPr>
                <w:rFonts w:ascii="Calibri" w:hAnsi="Calibri"/>
                <w:vertAlign w:val="superscript"/>
              </w:rPr>
              <w:t>24</w:t>
            </w:r>
            <w:r w:rsidRPr="003F606A">
              <w:rPr>
                <w:rFonts w:ascii="Calibri" w:hAnsi="Calibri"/>
              </w:rPr>
              <w:t xml:space="preserve"> tane He kaç moldür? (5 puan)</w:t>
            </w:r>
          </w:p>
          <w:p w:rsidR="009E65C0" w:rsidRDefault="009E65C0" w:rsidP="003F606A">
            <w:pPr>
              <w:tabs>
                <w:tab w:val="left" w:pos="360"/>
              </w:tabs>
              <w:spacing w:after="0"/>
            </w:pPr>
          </w:p>
          <w:p w:rsidR="009E65C0" w:rsidRPr="00C07C10" w:rsidRDefault="009E65C0" w:rsidP="003F606A">
            <w:pPr>
              <w:tabs>
                <w:tab w:val="left" w:pos="360"/>
              </w:tabs>
              <w:spacing w:after="0"/>
            </w:pPr>
          </w:p>
          <w:p w:rsidR="009E65C0" w:rsidRDefault="009E65C0" w:rsidP="003F606A">
            <w:pPr>
              <w:tabs>
                <w:tab w:val="left" w:pos="360"/>
              </w:tabs>
              <w:spacing w:after="0"/>
            </w:pPr>
          </w:p>
          <w:p w:rsidR="009E65C0" w:rsidRDefault="009E65C0" w:rsidP="003F606A">
            <w:pPr>
              <w:tabs>
                <w:tab w:val="left" w:pos="360"/>
              </w:tabs>
              <w:spacing w:after="0"/>
            </w:pPr>
          </w:p>
          <w:p w:rsidR="009E65C0" w:rsidRPr="003F606A" w:rsidRDefault="009E65C0" w:rsidP="003F606A">
            <w:pPr>
              <w:tabs>
                <w:tab w:val="left" w:pos="360"/>
              </w:tabs>
              <w:spacing w:after="0"/>
              <w:rPr>
                <w:rFonts w:ascii="Calibri" w:hAnsi="Calibri"/>
                <w:sz w:val="20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9E65C0" w:rsidRPr="00C07C10" w:rsidRDefault="009E65C0" w:rsidP="003F606A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0"/>
            </w:pPr>
            <w:smartTag w:uri="urn:schemas-microsoft-com:office:smarttags" w:element="metricconverter">
              <w:smartTagPr>
                <w:attr w:name="ProductID" w:val="4,4 gram"/>
              </w:smartTagPr>
              <w:r w:rsidRPr="003F606A">
                <w:rPr>
                  <w:rFonts w:ascii="Calibri" w:hAnsi="Calibri"/>
                  <w:color w:val="000000"/>
                </w:rPr>
                <w:t>4,4 gram</w:t>
              </w:r>
            </w:smartTag>
            <w:r w:rsidRPr="003F606A">
              <w:rPr>
                <w:rFonts w:ascii="Calibri" w:hAnsi="Calibri"/>
                <w:color w:val="000000"/>
              </w:rPr>
              <w:t xml:space="preserve"> </w:t>
            </w:r>
            <w:r w:rsidRPr="003F606A">
              <w:rPr>
                <w:rFonts w:ascii="Calibri" w:hAnsi="Calibri"/>
                <w:iCs/>
                <w:color w:val="000000"/>
              </w:rPr>
              <w:t>CO</w:t>
            </w:r>
            <w:r w:rsidRPr="003F606A">
              <w:rPr>
                <w:rFonts w:ascii="Calibri" w:hAnsi="Calibri"/>
                <w:iCs/>
                <w:color w:val="000000"/>
                <w:vertAlign w:val="subscript"/>
              </w:rPr>
              <w:t>2</w:t>
            </w:r>
            <w:r w:rsidRPr="003F606A">
              <w:rPr>
                <w:rFonts w:ascii="Calibri" w:hAnsi="Calibri"/>
                <w:iCs/>
                <w:color w:val="000000"/>
              </w:rPr>
              <w:t xml:space="preserve">  </w:t>
            </w:r>
            <w:r w:rsidRPr="003F606A">
              <w:rPr>
                <w:rFonts w:ascii="Calibri" w:hAnsi="Calibri"/>
                <w:color w:val="000000"/>
              </w:rPr>
              <w:t>gazı kaç moldür? (C:12,O:16 g/mol)</w:t>
            </w:r>
            <w:r w:rsidRPr="003F606A">
              <w:rPr>
                <w:rFonts w:ascii="Calibri" w:hAnsi="Calibri"/>
              </w:rPr>
              <w:t xml:space="preserve"> (5 puan)</w:t>
            </w:r>
          </w:p>
          <w:p w:rsidR="009E65C0" w:rsidRPr="003F606A" w:rsidRDefault="009E65C0" w:rsidP="003F606A">
            <w:pPr>
              <w:tabs>
                <w:tab w:val="left" w:pos="360"/>
              </w:tabs>
              <w:rPr>
                <w:rFonts w:ascii="Calibri" w:hAnsi="Calibri"/>
              </w:rPr>
            </w:pPr>
          </w:p>
          <w:p w:rsidR="009E65C0" w:rsidRPr="003F606A" w:rsidRDefault="009E65C0" w:rsidP="003F606A">
            <w:pPr>
              <w:tabs>
                <w:tab w:val="left" w:pos="360"/>
              </w:tabs>
              <w:rPr>
                <w:rFonts w:ascii="Calibri" w:hAnsi="Calibri"/>
              </w:rPr>
            </w:pPr>
          </w:p>
        </w:tc>
      </w:tr>
      <w:tr w:rsidR="009E65C0" w:rsidRPr="0051474F" w:rsidTr="003F606A">
        <w:trPr>
          <w:trHeight w:val="1135"/>
        </w:trPr>
        <w:tc>
          <w:tcPr>
            <w:tcW w:w="5245" w:type="dxa"/>
          </w:tcPr>
          <w:p w:rsidR="009E65C0" w:rsidRPr="00C07C10" w:rsidRDefault="009E65C0" w:rsidP="003F606A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0"/>
            </w:pPr>
            <w:r w:rsidRPr="003F606A">
              <w:rPr>
                <w:rFonts w:ascii="Calibri" w:hAnsi="Calibri"/>
              </w:rPr>
              <w:t>NŞA’da 4,48 lt hacim kaplayan Br</w:t>
            </w:r>
            <w:r w:rsidRPr="003F606A">
              <w:rPr>
                <w:rFonts w:ascii="Calibri" w:hAnsi="Calibri"/>
                <w:vertAlign w:val="subscript"/>
              </w:rPr>
              <w:t>2</w:t>
            </w:r>
            <w:r w:rsidRPr="003F606A">
              <w:rPr>
                <w:rFonts w:ascii="Calibri" w:hAnsi="Calibri"/>
              </w:rPr>
              <w:t xml:space="preserve"> kaç moldür</w:t>
            </w:r>
            <w:r w:rsidRPr="003F606A">
              <w:rPr>
                <w:rFonts w:ascii="Calibri" w:hAnsi="Calibri"/>
                <w:sz w:val="28"/>
              </w:rPr>
              <w:t>?</w:t>
            </w:r>
          </w:p>
          <w:p w:rsidR="009E65C0" w:rsidRPr="003F606A" w:rsidRDefault="009E65C0" w:rsidP="003F606A">
            <w:pPr>
              <w:tabs>
                <w:tab w:val="left" w:pos="360"/>
              </w:tabs>
              <w:spacing w:after="0"/>
              <w:rPr>
                <w:rFonts w:ascii="Calibri" w:hAnsi="Calibri"/>
              </w:rPr>
            </w:pPr>
          </w:p>
          <w:p w:rsidR="009E65C0" w:rsidRPr="003F606A" w:rsidRDefault="009E65C0" w:rsidP="003F606A">
            <w:pPr>
              <w:tabs>
                <w:tab w:val="left" w:pos="360"/>
              </w:tabs>
              <w:spacing w:after="0"/>
              <w:rPr>
                <w:rFonts w:ascii="Calibri" w:hAnsi="Calibri"/>
              </w:rPr>
            </w:pPr>
          </w:p>
        </w:tc>
        <w:tc>
          <w:tcPr>
            <w:tcW w:w="5245" w:type="dxa"/>
          </w:tcPr>
          <w:p w:rsidR="009E65C0" w:rsidRPr="003F606A" w:rsidRDefault="009E65C0" w:rsidP="003F606A">
            <w:pPr>
              <w:tabs>
                <w:tab w:val="left" w:pos="360"/>
              </w:tabs>
              <w:spacing w:after="0"/>
              <w:ind w:left="34"/>
              <w:rPr>
                <w:rFonts w:ascii="Calibri" w:hAnsi="Calibri"/>
                <w:color w:val="000000"/>
              </w:rPr>
            </w:pPr>
            <w:r w:rsidRPr="003F606A">
              <w:rPr>
                <w:rFonts w:ascii="Calibri" w:hAnsi="Calibri"/>
              </w:rPr>
              <w:t>(5 puan)</w:t>
            </w:r>
            <w:bookmarkStart w:id="0" w:name="_GoBack"/>
            <w:bookmarkEnd w:id="0"/>
          </w:p>
        </w:tc>
      </w:tr>
      <w:tr w:rsidR="009E65C0" w:rsidRPr="0051474F" w:rsidTr="003F606A">
        <w:trPr>
          <w:trHeight w:val="1135"/>
        </w:trPr>
        <w:tc>
          <w:tcPr>
            <w:tcW w:w="5245" w:type="dxa"/>
          </w:tcPr>
          <w:p w:rsidR="009E65C0" w:rsidRPr="003F606A" w:rsidRDefault="009E65C0" w:rsidP="003F606A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before="0" w:beforeAutospacing="0" w:after="0" w:afterAutospacing="0"/>
              <w:rPr>
                <w:rFonts w:ascii="Calibri" w:hAnsi="Calibri"/>
              </w:rPr>
            </w:pPr>
            <w:r w:rsidRPr="003F606A">
              <w:rPr>
                <w:rFonts w:ascii="Calibri" w:hAnsi="Calibri"/>
                <w:sz w:val="20"/>
              </w:rPr>
              <w:t>Yandaki periyodik sistemde yerleri belirtilen elementlerle ilgili olarak aşağıdaki tespitleri yapınız.</w:t>
            </w:r>
          </w:p>
          <w:p w:rsidR="009E65C0" w:rsidRPr="003F606A" w:rsidRDefault="009E65C0" w:rsidP="003F606A">
            <w:pPr>
              <w:pStyle w:val="ListParagraph"/>
              <w:numPr>
                <w:ilvl w:val="0"/>
                <w:numId w:val="9"/>
              </w:numPr>
              <w:tabs>
                <w:tab w:val="left" w:pos="360"/>
              </w:tabs>
              <w:spacing w:after="0"/>
              <w:ind w:left="360"/>
              <w:rPr>
                <w:rFonts w:ascii="Calibri" w:hAnsi="Calibri"/>
              </w:rPr>
            </w:pPr>
            <w:r w:rsidRPr="003F606A">
              <w:rPr>
                <w:rFonts w:ascii="Calibri" w:hAnsi="Calibri"/>
                <w:sz w:val="20"/>
              </w:rPr>
              <w:t>Atom çapı en büyük olan element: …………………………………………………..</w:t>
            </w:r>
          </w:p>
          <w:p w:rsidR="009E65C0" w:rsidRPr="003F606A" w:rsidRDefault="009E65C0" w:rsidP="003F606A">
            <w:pPr>
              <w:pStyle w:val="ListParagraph"/>
              <w:numPr>
                <w:ilvl w:val="0"/>
                <w:numId w:val="9"/>
              </w:numPr>
              <w:tabs>
                <w:tab w:val="left" w:pos="360"/>
              </w:tabs>
              <w:spacing w:after="0"/>
              <w:ind w:left="360"/>
              <w:rPr>
                <w:rFonts w:ascii="Calibri" w:hAnsi="Calibri"/>
                <w:sz w:val="20"/>
              </w:rPr>
            </w:pPr>
            <w:r w:rsidRPr="003F606A">
              <w:rPr>
                <w:rFonts w:ascii="Calibri" w:hAnsi="Calibri"/>
                <w:sz w:val="20"/>
              </w:rPr>
              <w:t>Elektron ilgili en büyük olan element: …………………………………………………..</w:t>
            </w:r>
          </w:p>
          <w:p w:rsidR="009E65C0" w:rsidRPr="003F606A" w:rsidRDefault="009E65C0" w:rsidP="003F606A">
            <w:pPr>
              <w:pStyle w:val="ListParagraph"/>
              <w:numPr>
                <w:ilvl w:val="0"/>
                <w:numId w:val="9"/>
              </w:numPr>
              <w:tabs>
                <w:tab w:val="left" w:pos="360"/>
              </w:tabs>
              <w:spacing w:after="0"/>
              <w:ind w:left="360"/>
              <w:rPr>
                <w:rFonts w:ascii="Calibri" w:hAnsi="Calibri"/>
                <w:sz w:val="20"/>
              </w:rPr>
            </w:pPr>
            <w:r w:rsidRPr="003F606A">
              <w:rPr>
                <w:rFonts w:ascii="Calibri" w:hAnsi="Calibri"/>
                <w:sz w:val="20"/>
              </w:rPr>
              <w:t>Birinci iyonlaşma enerjisi en küçük olan element: …………………………………………</w:t>
            </w:r>
          </w:p>
          <w:p w:rsidR="009E65C0" w:rsidRPr="003F606A" w:rsidRDefault="009E65C0" w:rsidP="003F606A">
            <w:pPr>
              <w:pStyle w:val="ListParagraph"/>
              <w:numPr>
                <w:ilvl w:val="0"/>
                <w:numId w:val="9"/>
              </w:numPr>
              <w:tabs>
                <w:tab w:val="left" w:pos="360"/>
              </w:tabs>
              <w:spacing w:after="0"/>
              <w:ind w:left="360"/>
              <w:rPr>
                <w:rFonts w:ascii="Calibri" w:hAnsi="Calibri"/>
                <w:sz w:val="20"/>
              </w:rPr>
            </w:pPr>
            <w:r w:rsidRPr="003F606A">
              <w:rPr>
                <w:rFonts w:ascii="Calibri" w:hAnsi="Calibri"/>
                <w:sz w:val="20"/>
              </w:rPr>
              <w:t>Hangileri aynı periyotta bulunur? : …………………………………………………..</w:t>
            </w:r>
          </w:p>
        </w:tc>
        <w:tc>
          <w:tcPr>
            <w:tcW w:w="5245" w:type="dxa"/>
          </w:tcPr>
          <w:p w:rsidR="009E65C0" w:rsidRPr="003F606A" w:rsidRDefault="009E65C0" w:rsidP="003F606A">
            <w:pPr>
              <w:tabs>
                <w:tab w:val="left" w:pos="360"/>
              </w:tabs>
              <w:rPr>
                <w:rFonts w:ascii="Calibri" w:hAnsi="Calibri"/>
              </w:rPr>
            </w:pPr>
            <w:r w:rsidRPr="00D01C0B">
              <w:rPr>
                <w:noProof/>
                <w:lang w:eastAsia="tr-TR"/>
              </w:rPr>
              <w:pict>
                <v:shape id="Resim 3" o:spid="_x0000_i1028" type="#_x0000_t75" style="width:147.75pt;height:63pt;visibility:visible">
                  <v:imagedata r:id="rId11" o:title=""/>
                </v:shape>
              </w:pict>
            </w:r>
          </w:p>
          <w:p w:rsidR="009E65C0" w:rsidRPr="003F606A" w:rsidRDefault="009E65C0" w:rsidP="003F606A">
            <w:pPr>
              <w:tabs>
                <w:tab w:val="left" w:pos="360"/>
              </w:tabs>
              <w:rPr>
                <w:rFonts w:ascii="Calibri" w:hAnsi="Calibri"/>
              </w:rPr>
            </w:pPr>
          </w:p>
        </w:tc>
      </w:tr>
    </w:tbl>
    <w:tbl>
      <w:tblPr>
        <w:tblpPr w:leftFromText="141" w:rightFromText="141" w:vertAnchor="text" w:horzAnchor="margin" w:tblpXSpec="right" w:tblpY="52"/>
        <w:tblW w:w="4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85"/>
        <w:gridCol w:w="735"/>
        <w:gridCol w:w="877"/>
        <w:gridCol w:w="877"/>
        <w:gridCol w:w="877"/>
      </w:tblGrid>
      <w:tr w:rsidR="009E65C0" w:rsidRPr="00DE1E69" w:rsidTr="00895B3C">
        <w:trPr>
          <w:trHeight w:val="145"/>
        </w:trPr>
        <w:tc>
          <w:tcPr>
            <w:tcW w:w="985" w:type="dxa"/>
            <w:vMerge w:val="restart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2A52">
              <w:rPr>
                <w:rFonts w:ascii="Arial" w:hAnsi="Arial" w:cs="Arial"/>
                <w:b/>
                <w:sz w:val="18"/>
                <w:szCs w:val="18"/>
              </w:rPr>
              <w:t>Element</w:t>
            </w:r>
          </w:p>
        </w:tc>
        <w:tc>
          <w:tcPr>
            <w:tcW w:w="3366" w:type="dxa"/>
            <w:gridSpan w:val="4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2A52">
              <w:rPr>
                <w:rFonts w:ascii="Arial" w:hAnsi="Arial" w:cs="Arial"/>
                <w:b/>
                <w:sz w:val="18"/>
                <w:szCs w:val="18"/>
              </w:rPr>
              <w:t>İyonlaşma enerjileri (kkal/mol)</w:t>
            </w:r>
          </w:p>
        </w:tc>
      </w:tr>
      <w:tr w:rsidR="009E65C0" w:rsidRPr="00DE1E69" w:rsidTr="00895B3C">
        <w:trPr>
          <w:trHeight w:val="145"/>
        </w:trPr>
        <w:tc>
          <w:tcPr>
            <w:tcW w:w="985" w:type="dxa"/>
            <w:vMerge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2A52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2A52"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2A52">
              <w:rPr>
                <w:rFonts w:ascii="Arial" w:hAnsi="Arial" w:cs="Arial"/>
                <w:b/>
                <w:sz w:val="18"/>
                <w:szCs w:val="18"/>
              </w:rPr>
              <w:t>3.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2A52">
              <w:rPr>
                <w:rFonts w:ascii="Arial" w:hAnsi="Arial" w:cs="Arial"/>
                <w:b/>
                <w:sz w:val="18"/>
                <w:szCs w:val="18"/>
              </w:rPr>
              <w:t>4.</w:t>
            </w:r>
          </w:p>
        </w:tc>
      </w:tr>
      <w:tr w:rsidR="009E65C0" w:rsidRPr="00DE1E69" w:rsidTr="00895B3C">
        <w:trPr>
          <w:trHeight w:val="277"/>
        </w:trPr>
        <w:tc>
          <w:tcPr>
            <w:tcW w:w="985" w:type="dxa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2A52">
              <w:rPr>
                <w:rFonts w:ascii="Arial" w:hAnsi="Arial" w:cs="Arial"/>
                <w:b/>
                <w:sz w:val="18"/>
                <w:szCs w:val="18"/>
              </w:rPr>
              <w:t>Y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A52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A52">
              <w:rPr>
                <w:rFonts w:ascii="Arial" w:hAnsi="Arial" w:cs="Arial"/>
                <w:sz w:val="18"/>
                <w:szCs w:val="18"/>
              </w:rPr>
              <w:t>2100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A52">
              <w:rPr>
                <w:rFonts w:ascii="Arial" w:hAnsi="Arial" w:cs="Arial"/>
                <w:sz w:val="18"/>
                <w:szCs w:val="18"/>
              </w:rPr>
              <w:t>2350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A52">
              <w:rPr>
                <w:rFonts w:ascii="Arial" w:hAnsi="Arial" w:cs="Arial"/>
                <w:sz w:val="18"/>
                <w:szCs w:val="18"/>
              </w:rPr>
              <w:t>3960</w:t>
            </w:r>
          </w:p>
        </w:tc>
      </w:tr>
      <w:tr w:rsidR="009E65C0" w:rsidRPr="00DE1E69" w:rsidTr="00895B3C">
        <w:trPr>
          <w:trHeight w:val="296"/>
        </w:trPr>
        <w:tc>
          <w:tcPr>
            <w:tcW w:w="985" w:type="dxa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2A52"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A52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A52">
              <w:rPr>
                <w:rFonts w:ascii="Arial" w:hAnsi="Arial" w:cs="Arial"/>
                <w:sz w:val="18"/>
                <w:szCs w:val="18"/>
              </w:rPr>
              <w:t>395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A52">
              <w:rPr>
                <w:rFonts w:ascii="Arial" w:hAnsi="Arial" w:cs="Arial"/>
                <w:sz w:val="18"/>
                <w:szCs w:val="18"/>
              </w:rPr>
              <w:t>1925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A52">
              <w:rPr>
                <w:rFonts w:ascii="Arial" w:hAnsi="Arial" w:cs="Arial"/>
                <w:sz w:val="18"/>
                <w:szCs w:val="18"/>
              </w:rPr>
              <w:t>3690</w:t>
            </w:r>
          </w:p>
        </w:tc>
      </w:tr>
      <w:tr w:rsidR="009E65C0" w:rsidRPr="00DE1E69" w:rsidTr="00895B3C">
        <w:trPr>
          <w:trHeight w:val="277"/>
        </w:trPr>
        <w:tc>
          <w:tcPr>
            <w:tcW w:w="985" w:type="dxa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2A52">
              <w:rPr>
                <w:rFonts w:ascii="Arial" w:hAnsi="Arial" w:cs="Arial"/>
                <w:b/>
                <w:sz w:val="18"/>
                <w:szCs w:val="18"/>
              </w:rPr>
              <w:t>D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A52">
              <w:rPr>
                <w:rFonts w:ascii="Arial" w:hAnsi="Arial" w:cs="Arial"/>
                <w:sz w:val="18"/>
                <w:szCs w:val="18"/>
              </w:rPr>
              <w:t>450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A52">
              <w:rPr>
                <w:rFonts w:ascii="Arial" w:hAnsi="Arial" w:cs="Arial"/>
                <w:sz w:val="18"/>
                <w:szCs w:val="18"/>
              </w:rPr>
              <w:t>510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A52">
              <w:rPr>
                <w:rFonts w:ascii="Arial" w:hAnsi="Arial" w:cs="Arial"/>
                <w:sz w:val="18"/>
                <w:szCs w:val="18"/>
              </w:rPr>
              <w:t>670</w:t>
            </w:r>
          </w:p>
        </w:tc>
        <w:tc>
          <w:tcPr>
            <w:tcW w:w="0" w:type="auto"/>
            <w:vAlign w:val="center"/>
          </w:tcPr>
          <w:p w:rsidR="009E65C0" w:rsidRPr="00A72A52" w:rsidRDefault="009E65C0" w:rsidP="00895B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A52">
              <w:rPr>
                <w:rFonts w:ascii="Arial" w:hAnsi="Arial" w:cs="Arial"/>
                <w:sz w:val="18"/>
                <w:szCs w:val="18"/>
              </w:rPr>
              <w:t>2190</w:t>
            </w:r>
          </w:p>
        </w:tc>
      </w:tr>
    </w:tbl>
    <w:p w:rsidR="009E65C0" w:rsidRDefault="009E65C0" w:rsidP="0011210D">
      <w:pPr>
        <w:pStyle w:val="ListParagraph"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firstLine="0"/>
        <w:rPr>
          <w:rFonts w:ascii="Calibri" w:hAnsi="Calibri" w:cs="Calibri"/>
        </w:rPr>
      </w:pPr>
      <w:r w:rsidRPr="0011210D">
        <w:rPr>
          <w:rFonts w:ascii="Calibri" w:hAnsi="Calibri" w:cs="Calibri"/>
        </w:rPr>
        <w:t xml:space="preserve">Tabloda 3 elementin 4 iyonlaşma enerjisi tabloda verilmiştir. </w:t>
      </w:r>
      <w:r w:rsidRPr="0011210D">
        <w:rPr>
          <w:rFonts w:ascii="Calibri" w:hAnsi="Calibri" w:cs="Calibri"/>
          <w:b/>
        </w:rPr>
        <w:t>Bu elementlerin değerlik elektron sayılarını ve periyodik cetveldeki nerede olabileceklerini yazınız.</w:t>
      </w:r>
      <w:r w:rsidRPr="00EE4647">
        <w:rPr>
          <w:rFonts w:ascii="Calibri" w:hAnsi="Calibri" w:cs="Calibri"/>
        </w:rPr>
        <w:t xml:space="preserve"> </w:t>
      </w:r>
    </w:p>
    <w:p w:rsidR="009E65C0" w:rsidRDefault="009E65C0" w:rsidP="0011210D">
      <w:pPr>
        <w:tabs>
          <w:tab w:val="left" w:pos="284"/>
        </w:tabs>
        <w:spacing w:after="0"/>
        <w:rPr>
          <w:rFonts w:ascii="Calibri" w:hAnsi="Calibri" w:cs="Calibri"/>
        </w:rPr>
      </w:pPr>
    </w:p>
    <w:p w:rsidR="009E65C0" w:rsidRDefault="009E65C0" w:rsidP="0011210D">
      <w:pPr>
        <w:tabs>
          <w:tab w:val="left" w:pos="284"/>
        </w:tabs>
        <w:spacing w:after="0"/>
        <w:rPr>
          <w:rFonts w:ascii="Calibri" w:hAnsi="Calibri" w:cs="Calibri"/>
        </w:rPr>
      </w:pPr>
    </w:p>
    <w:p w:rsidR="009E65C0" w:rsidRDefault="009E65C0" w:rsidP="0011210D">
      <w:pPr>
        <w:tabs>
          <w:tab w:val="left" w:pos="284"/>
        </w:tabs>
        <w:spacing w:after="0"/>
        <w:rPr>
          <w:rFonts w:ascii="Calibri" w:hAnsi="Calibri" w:cs="Calibri"/>
        </w:rPr>
      </w:pPr>
    </w:p>
    <w:p w:rsidR="009E65C0" w:rsidRDefault="009E65C0" w:rsidP="0011210D">
      <w:pPr>
        <w:tabs>
          <w:tab w:val="left" w:pos="284"/>
        </w:tabs>
        <w:spacing w:after="0"/>
        <w:rPr>
          <w:rFonts w:ascii="Calibri" w:hAnsi="Calibri" w:cs="Calibri"/>
        </w:rPr>
      </w:pPr>
    </w:p>
    <w:p w:rsidR="009E65C0" w:rsidRDefault="009E65C0" w:rsidP="0011210D">
      <w:pPr>
        <w:tabs>
          <w:tab w:val="left" w:pos="284"/>
        </w:tabs>
        <w:spacing w:after="0"/>
        <w:rPr>
          <w:rFonts w:ascii="Calibri" w:hAnsi="Calibri" w:cs="Calibri"/>
        </w:rPr>
      </w:pPr>
    </w:p>
    <w:p w:rsidR="009E65C0" w:rsidRDefault="009E65C0" w:rsidP="0011210D">
      <w:pPr>
        <w:pStyle w:val="ListParagraph"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Aşağıdaki dönüşümler gerçekleştiğinde verilen özelliklerin değişimini boş kutucuklara yazınız.</w:t>
      </w:r>
    </w:p>
    <w:p w:rsidR="009E65C0" w:rsidRPr="00703870" w:rsidRDefault="009E65C0" w:rsidP="00703870">
      <w:pPr>
        <w:tabs>
          <w:tab w:val="left" w:pos="284"/>
        </w:tabs>
        <w:spacing w:after="0"/>
        <w:rPr>
          <w:rFonts w:ascii="Calibri" w:hAnsi="Calibri" w:cs="Calibri"/>
        </w:rPr>
      </w:pPr>
      <w:r w:rsidRPr="003F606A">
        <w:rPr>
          <w:rFonts w:ascii="Calibri" w:hAnsi="Calibri" w:cs="Calibri"/>
          <w:noProof/>
          <w:lang w:eastAsia="tr-TR"/>
        </w:rPr>
        <w:pict>
          <v:shape id="Resim 19" o:spid="_x0000_i1029" type="#_x0000_t75" style="width:394.5pt;height:141pt;visibility:visible">
            <v:imagedata r:id="rId12" o:title=""/>
          </v:shape>
        </w:pict>
      </w:r>
    </w:p>
    <w:tbl>
      <w:tblPr>
        <w:tblW w:w="0" w:type="auto"/>
        <w:tblInd w:w="108" w:type="dxa"/>
        <w:tblLook w:val="00A0"/>
      </w:tblPr>
      <w:tblGrid>
        <w:gridCol w:w="5245"/>
        <w:gridCol w:w="5245"/>
      </w:tblGrid>
      <w:tr w:rsidR="009E65C0" w:rsidRPr="0051474F" w:rsidTr="003F606A">
        <w:trPr>
          <w:trHeight w:val="1135"/>
        </w:trPr>
        <w:tc>
          <w:tcPr>
            <w:tcW w:w="5245" w:type="dxa"/>
            <w:tcBorders>
              <w:right w:val="single" w:sz="4" w:space="0" w:color="auto"/>
            </w:tcBorders>
          </w:tcPr>
          <w:p w:rsidR="009E65C0" w:rsidRDefault="009E65C0" w:rsidP="003F606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spacing w:before="0" w:beforeAutospacing="0" w:after="0" w:afterAutospacing="0"/>
              <w:rPr>
                <w:noProof/>
              </w:rPr>
            </w:pPr>
            <w:r w:rsidRPr="003F606A">
              <w:rPr>
                <w:rFonts w:ascii="Calibri" w:hAnsi="Calibri" w:cs="Calibri"/>
              </w:rPr>
              <w:t>Aşağıdaki kavramlarla tanımları doğru şekilde eşleştiriniz.</w:t>
            </w:r>
            <w:r w:rsidRPr="00945E6B">
              <w:rPr>
                <w:noProof/>
              </w:rPr>
              <w:t xml:space="preserve"> </w:t>
            </w:r>
          </w:p>
          <w:p w:rsidR="009E65C0" w:rsidRPr="00EE284D" w:rsidRDefault="009E65C0" w:rsidP="003F606A">
            <w:pPr>
              <w:tabs>
                <w:tab w:val="left" w:pos="360"/>
              </w:tabs>
              <w:spacing w:after="0"/>
            </w:pPr>
            <w:r w:rsidRPr="00D01C0B">
              <w:rPr>
                <w:noProof/>
                <w:lang w:eastAsia="tr-TR"/>
              </w:rPr>
              <w:pict>
                <v:shape id="Resim 24" o:spid="_x0000_i1030" type="#_x0000_t75" style="width:232.5pt;height:125.25pt;visibility:visible">
                  <v:imagedata r:id="rId13" o:title="" cropbottom="34452f"/>
                </v:shape>
              </w:pic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9E65C0" w:rsidRPr="003F606A" w:rsidRDefault="009E65C0" w:rsidP="003F606A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spacing w:before="0" w:beforeAutospacing="0" w:after="0" w:afterAutospacing="0"/>
              <w:rPr>
                <w:rFonts w:ascii="Calibri" w:hAnsi="Calibri" w:cs="Calibri"/>
              </w:rPr>
            </w:pPr>
            <w:r w:rsidRPr="003F606A">
              <w:rPr>
                <w:rFonts w:ascii="Calibri" w:hAnsi="Calibri" w:cs="Calibri"/>
              </w:rPr>
              <w:t>Temel haldeki elektron dizilişi 4s</w:t>
            </w:r>
            <w:r w:rsidRPr="003F606A">
              <w:rPr>
                <w:rFonts w:ascii="Calibri" w:hAnsi="Calibri" w:cs="Calibri"/>
                <w:vertAlign w:val="superscript"/>
              </w:rPr>
              <w:t>2</w:t>
            </w:r>
            <w:r w:rsidRPr="003F606A">
              <w:rPr>
                <w:rFonts w:ascii="Calibri" w:hAnsi="Calibri" w:cs="Calibri"/>
              </w:rPr>
              <w:t xml:space="preserve"> ile biten A elementi için;</w:t>
            </w:r>
          </w:p>
          <w:p w:rsidR="009E65C0" w:rsidRPr="003F606A" w:rsidRDefault="009E65C0" w:rsidP="003F606A">
            <w:pPr>
              <w:pStyle w:val="ListParagraph"/>
              <w:numPr>
                <w:ilvl w:val="0"/>
                <w:numId w:val="10"/>
              </w:numPr>
              <w:tabs>
                <w:tab w:val="left" w:pos="284"/>
              </w:tabs>
              <w:spacing w:before="0" w:beforeAutospacing="0" w:after="0" w:afterAutospacing="0"/>
              <w:rPr>
                <w:rFonts w:ascii="Calibri" w:hAnsi="Calibri" w:cs="Calibri"/>
              </w:rPr>
            </w:pPr>
            <w:r w:rsidRPr="003F606A">
              <w:rPr>
                <w:rFonts w:ascii="Calibri" w:hAnsi="Calibri" w:cs="Calibri"/>
              </w:rPr>
              <w:t>Metaldir.</w:t>
            </w:r>
          </w:p>
          <w:p w:rsidR="009E65C0" w:rsidRPr="003F606A" w:rsidRDefault="009E65C0" w:rsidP="003F606A">
            <w:pPr>
              <w:pStyle w:val="ListParagraph"/>
              <w:numPr>
                <w:ilvl w:val="0"/>
                <w:numId w:val="10"/>
              </w:numPr>
              <w:tabs>
                <w:tab w:val="left" w:pos="284"/>
              </w:tabs>
              <w:spacing w:before="0" w:beforeAutospacing="0" w:after="0" w:afterAutospacing="0"/>
              <w:rPr>
                <w:rFonts w:ascii="Calibri" w:hAnsi="Calibri" w:cs="Calibri"/>
              </w:rPr>
            </w:pPr>
            <w:r w:rsidRPr="003F606A">
              <w:rPr>
                <w:rFonts w:ascii="Calibri" w:hAnsi="Calibri" w:cs="Calibri"/>
              </w:rPr>
              <w:t>Oksitleri asit özelliği gösterir.</w:t>
            </w:r>
          </w:p>
          <w:p w:rsidR="009E65C0" w:rsidRPr="003F606A" w:rsidRDefault="009E65C0" w:rsidP="003F606A">
            <w:pPr>
              <w:pStyle w:val="ListParagraph"/>
              <w:numPr>
                <w:ilvl w:val="0"/>
                <w:numId w:val="10"/>
              </w:numPr>
              <w:tabs>
                <w:tab w:val="left" w:pos="284"/>
              </w:tabs>
              <w:spacing w:before="0" w:beforeAutospacing="0" w:after="0" w:afterAutospacing="0"/>
              <w:rPr>
                <w:rFonts w:ascii="Calibri" w:hAnsi="Calibri" w:cs="Calibri"/>
              </w:rPr>
            </w:pPr>
            <w:r w:rsidRPr="003F606A">
              <w:rPr>
                <w:rFonts w:ascii="Calibri" w:hAnsi="Calibri" w:cs="Calibri"/>
              </w:rPr>
              <w:t>Kararlı bileşiklerinde daima +4 yükseltgenme basamağında bulunur.</w:t>
            </w:r>
          </w:p>
          <w:p w:rsidR="009E65C0" w:rsidRPr="003F606A" w:rsidRDefault="009E65C0" w:rsidP="003F606A">
            <w:pPr>
              <w:pStyle w:val="ListParagraph"/>
              <w:numPr>
                <w:ilvl w:val="0"/>
                <w:numId w:val="10"/>
              </w:numPr>
              <w:tabs>
                <w:tab w:val="left" w:pos="284"/>
              </w:tabs>
              <w:spacing w:before="0" w:beforeAutospacing="0" w:after="0" w:afterAutospacing="0"/>
              <w:rPr>
                <w:rFonts w:ascii="Calibri" w:hAnsi="Calibri" w:cs="Calibri"/>
              </w:rPr>
            </w:pPr>
            <w:r w:rsidRPr="003F606A">
              <w:rPr>
                <w:rFonts w:ascii="Calibri" w:hAnsi="Calibri" w:cs="Calibri"/>
              </w:rPr>
              <w:t>Periyodik cetvelde alkali metallerin bulunduğu gruptadır.</w:t>
            </w:r>
          </w:p>
          <w:p w:rsidR="009E65C0" w:rsidRPr="003F606A" w:rsidRDefault="009E65C0" w:rsidP="003F606A">
            <w:pPr>
              <w:tabs>
                <w:tab w:val="left" w:pos="360"/>
              </w:tabs>
              <w:rPr>
                <w:rFonts w:ascii="Calibri" w:hAnsi="Calibri"/>
              </w:rPr>
            </w:pPr>
            <w:r w:rsidRPr="003F606A">
              <w:rPr>
                <w:rFonts w:ascii="Calibri" w:hAnsi="Calibri" w:cs="Calibri"/>
                <w:b/>
                <w:sz w:val="24"/>
              </w:rPr>
              <w:t>Öncüllerinden doğruluğunu açıklayarak inceleyiniz.</w:t>
            </w:r>
          </w:p>
        </w:tc>
      </w:tr>
    </w:tbl>
    <w:p w:rsidR="009E65C0" w:rsidRDefault="009E65C0" w:rsidP="007B3C0C">
      <w:pPr>
        <w:tabs>
          <w:tab w:val="left" w:pos="284"/>
        </w:tabs>
        <w:spacing w:after="0"/>
        <w:rPr>
          <w:rFonts w:ascii="Calibri" w:hAnsi="Calibri" w:cs="Calibri"/>
          <w:b/>
          <w:sz w:val="24"/>
        </w:rPr>
      </w:pPr>
    </w:p>
    <w:p w:rsidR="009E65C0" w:rsidRPr="007B3C0C" w:rsidRDefault="009E65C0" w:rsidP="007B3C0C">
      <w:pPr>
        <w:tabs>
          <w:tab w:val="left" w:pos="284"/>
        </w:tabs>
        <w:spacing w:after="0"/>
        <w:rPr>
          <w:rFonts w:ascii="Calibri" w:hAnsi="Calibri" w:cs="Calibri"/>
          <w:b/>
          <w:sz w:val="24"/>
        </w:rPr>
      </w:pPr>
    </w:p>
    <w:p w:rsidR="009E65C0" w:rsidRPr="006D67A0" w:rsidRDefault="009E65C0" w:rsidP="006D67A0">
      <w:pPr>
        <w:pStyle w:val="ListParagraph"/>
        <w:numPr>
          <w:ilvl w:val="0"/>
          <w:numId w:val="2"/>
        </w:numPr>
        <w:tabs>
          <w:tab w:val="left" w:pos="284"/>
        </w:tabs>
        <w:spacing w:after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Soygazların</w:t>
      </w:r>
      <w:r w:rsidRPr="006D67A0">
        <w:rPr>
          <w:rFonts w:ascii="Calibri" w:hAnsi="Calibri" w:cs="Calibri"/>
          <w:b/>
        </w:rPr>
        <w:t xml:space="preserve"> sahip oldukları özellikleri yazınız.</w:t>
      </w:r>
    </w:p>
    <w:p w:rsidR="009E65C0" w:rsidRPr="007B3C0C" w:rsidRDefault="009E65C0" w:rsidP="007B3C0C">
      <w:pPr>
        <w:tabs>
          <w:tab w:val="left" w:pos="284"/>
        </w:tabs>
        <w:spacing w:after="0"/>
        <w:rPr>
          <w:rFonts w:ascii="Calibri" w:hAnsi="Calibri" w:cs="Calibri"/>
        </w:rPr>
      </w:pPr>
    </w:p>
    <w:p w:rsidR="009E65C0" w:rsidRDefault="009E65C0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24"/>
          <w:szCs w:val="24"/>
        </w:rPr>
      </w:pPr>
    </w:p>
    <w:p w:rsidR="009E65C0" w:rsidRPr="004B3C7E" w:rsidRDefault="009E65C0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24"/>
          <w:szCs w:val="24"/>
        </w:rPr>
      </w:pPr>
    </w:p>
    <w:p w:rsidR="009E65C0" w:rsidRPr="00050030" w:rsidRDefault="009E65C0" w:rsidP="00B230AC">
      <w:pPr>
        <w:pStyle w:val="ListParagraph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7" type="#_x0000_t32" style="position:absolute;left:0;text-align:left;margin-left:.3pt;margin-top:1.35pt;width:525.05pt;height:.0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>
        <w:rPr>
          <w:rFonts w:ascii="Calibri" w:hAnsi="Calibri"/>
          <w:noProof/>
          <w:sz w:val="20"/>
          <w:szCs w:val="20"/>
        </w:rPr>
        <w:t>Bildiklerinizi soruları cevaplarken hatırlayamadıklarınızı da yapacağınıza inancımla ve olumsuzluklara takılıp kalarak anı kaçırmamanız ümidi ile,</w:t>
      </w:r>
      <w:r>
        <w:rPr>
          <w:rFonts w:ascii="Calibri" w:hAnsi="Calibri"/>
          <w:b/>
          <w:noProof/>
          <w:sz w:val="20"/>
          <w:szCs w:val="20"/>
        </w:rPr>
        <w:t xml:space="preserve"> Muvaffakiyetler Dilerim </w:t>
      </w:r>
      <w:r>
        <w:rPr>
          <w:rFonts w:ascii="Calibri" w:hAnsi="Calibri"/>
          <w:b/>
          <w:noProof/>
          <w:sz w:val="20"/>
          <w:szCs w:val="20"/>
        </w:rPr>
        <w:sym w:font="Wingdings" w:char="F04A"/>
      </w:r>
      <w:r>
        <w:rPr>
          <w:rFonts w:ascii="Calibri" w:hAnsi="Calibri"/>
          <w:b/>
          <w:sz w:val="20"/>
          <w:szCs w:val="20"/>
        </w:rPr>
        <w:t xml:space="preserve"> | Mustafa CAN</w:t>
      </w:r>
    </w:p>
    <w:sectPr w:rsidR="009E65C0" w:rsidRPr="00050030" w:rsidSect="00EE284D">
      <w:type w:val="continuous"/>
      <w:pgSz w:w="11906" w:h="16838"/>
      <w:pgMar w:top="426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5C0" w:rsidRDefault="009E65C0" w:rsidP="00267145">
      <w:pPr>
        <w:spacing w:after="0" w:line="240" w:lineRule="auto"/>
      </w:pPr>
      <w:r>
        <w:separator/>
      </w:r>
    </w:p>
  </w:endnote>
  <w:endnote w:type="continuationSeparator" w:id="0">
    <w:p w:rsidR="009E65C0" w:rsidRDefault="009E65C0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5C0" w:rsidRDefault="009E65C0" w:rsidP="00267145">
      <w:pPr>
        <w:spacing w:after="0" w:line="240" w:lineRule="auto"/>
      </w:pPr>
      <w:r>
        <w:separator/>
      </w:r>
    </w:p>
  </w:footnote>
  <w:footnote w:type="continuationSeparator" w:id="0">
    <w:p w:rsidR="009E65C0" w:rsidRDefault="009E65C0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FD3E9D"/>
    <w:multiLevelType w:val="hybridMultilevel"/>
    <w:tmpl w:val="180E471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4A3B7789"/>
    <w:multiLevelType w:val="hybridMultilevel"/>
    <w:tmpl w:val="7C1A4D9A"/>
    <w:lvl w:ilvl="0" w:tplc="8FF42B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1F4238B"/>
    <w:multiLevelType w:val="hybridMultilevel"/>
    <w:tmpl w:val="DEE492BE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798F2781"/>
    <w:multiLevelType w:val="hybridMultilevel"/>
    <w:tmpl w:val="10527DE0"/>
    <w:lvl w:ilvl="0" w:tplc="9C7025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E8E5854"/>
    <w:multiLevelType w:val="hybridMultilevel"/>
    <w:tmpl w:val="C2C22EF0"/>
    <w:lvl w:ilvl="0" w:tplc="E780A83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71EA"/>
    <w:rsid w:val="00031AC3"/>
    <w:rsid w:val="000412FD"/>
    <w:rsid w:val="00042DF4"/>
    <w:rsid w:val="00050030"/>
    <w:rsid w:val="00056990"/>
    <w:rsid w:val="000659B9"/>
    <w:rsid w:val="00081DA8"/>
    <w:rsid w:val="00082744"/>
    <w:rsid w:val="0009169D"/>
    <w:rsid w:val="000967DA"/>
    <w:rsid w:val="000A595F"/>
    <w:rsid w:val="000F7AB2"/>
    <w:rsid w:val="00104DD8"/>
    <w:rsid w:val="0011210D"/>
    <w:rsid w:val="0011513C"/>
    <w:rsid w:val="001409A4"/>
    <w:rsid w:val="00162710"/>
    <w:rsid w:val="001657B7"/>
    <w:rsid w:val="001657FB"/>
    <w:rsid w:val="001805CA"/>
    <w:rsid w:val="00190752"/>
    <w:rsid w:val="001A2EFC"/>
    <w:rsid w:val="001C23E3"/>
    <w:rsid w:val="001E01E9"/>
    <w:rsid w:val="001E0762"/>
    <w:rsid w:val="001E2097"/>
    <w:rsid w:val="001E7432"/>
    <w:rsid w:val="001F0507"/>
    <w:rsid w:val="001F5A99"/>
    <w:rsid w:val="00205E17"/>
    <w:rsid w:val="00231794"/>
    <w:rsid w:val="00233956"/>
    <w:rsid w:val="00246BC0"/>
    <w:rsid w:val="00246BE8"/>
    <w:rsid w:val="0024745A"/>
    <w:rsid w:val="00263100"/>
    <w:rsid w:val="00267145"/>
    <w:rsid w:val="002847E9"/>
    <w:rsid w:val="002952A6"/>
    <w:rsid w:val="002D5B3B"/>
    <w:rsid w:val="002F4893"/>
    <w:rsid w:val="002F7ED5"/>
    <w:rsid w:val="00317C96"/>
    <w:rsid w:val="003211A6"/>
    <w:rsid w:val="003671EA"/>
    <w:rsid w:val="003815B7"/>
    <w:rsid w:val="0039519A"/>
    <w:rsid w:val="003A26DE"/>
    <w:rsid w:val="003A5880"/>
    <w:rsid w:val="003A5C48"/>
    <w:rsid w:val="003B4A80"/>
    <w:rsid w:val="003C07F6"/>
    <w:rsid w:val="003D475A"/>
    <w:rsid w:val="003D47EF"/>
    <w:rsid w:val="003E038F"/>
    <w:rsid w:val="003E536F"/>
    <w:rsid w:val="003F606A"/>
    <w:rsid w:val="00407598"/>
    <w:rsid w:val="004129D1"/>
    <w:rsid w:val="00427AB5"/>
    <w:rsid w:val="004447BE"/>
    <w:rsid w:val="004711A4"/>
    <w:rsid w:val="0047315E"/>
    <w:rsid w:val="00475FA2"/>
    <w:rsid w:val="004778C5"/>
    <w:rsid w:val="00491976"/>
    <w:rsid w:val="00493772"/>
    <w:rsid w:val="004B3C7E"/>
    <w:rsid w:val="004F0175"/>
    <w:rsid w:val="004F7C1D"/>
    <w:rsid w:val="00506A09"/>
    <w:rsid w:val="005103AF"/>
    <w:rsid w:val="005133F4"/>
    <w:rsid w:val="0051474F"/>
    <w:rsid w:val="0054431C"/>
    <w:rsid w:val="0054742B"/>
    <w:rsid w:val="00547471"/>
    <w:rsid w:val="00555FD1"/>
    <w:rsid w:val="005569F6"/>
    <w:rsid w:val="005630D3"/>
    <w:rsid w:val="0056482B"/>
    <w:rsid w:val="0057377A"/>
    <w:rsid w:val="005A74B1"/>
    <w:rsid w:val="005B066A"/>
    <w:rsid w:val="005C0B53"/>
    <w:rsid w:val="005E0209"/>
    <w:rsid w:val="005E1507"/>
    <w:rsid w:val="00600216"/>
    <w:rsid w:val="00601B4F"/>
    <w:rsid w:val="0060206B"/>
    <w:rsid w:val="00603C5A"/>
    <w:rsid w:val="006215B8"/>
    <w:rsid w:val="006326F4"/>
    <w:rsid w:val="0064672D"/>
    <w:rsid w:val="0067598E"/>
    <w:rsid w:val="0069079A"/>
    <w:rsid w:val="006943EE"/>
    <w:rsid w:val="006A70F9"/>
    <w:rsid w:val="006B6C19"/>
    <w:rsid w:val="006D16AF"/>
    <w:rsid w:val="006D67A0"/>
    <w:rsid w:val="006D7260"/>
    <w:rsid w:val="00703870"/>
    <w:rsid w:val="007122E4"/>
    <w:rsid w:val="007146E4"/>
    <w:rsid w:val="00715DD0"/>
    <w:rsid w:val="00755476"/>
    <w:rsid w:val="0075694C"/>
    <w:rsid w:val="007624BF"/>
    <w:rsid w:val="007665CA"/>
    <w:rsid w:val="00791DAF"/>
    <w:rsid w:val="007A460F"/>
    <w:rsid w:val="007B0F1F"/>
    <w:rsid w:val="007B3C0C"/>
    <w:rsid w:val="007C06D5"/>
    <w:rsid w:val="007D01D9"/>
    <w:rsid w:val="007D48EE"/>
    <w:rsid w:val="008049B0"/>
    <w:rsid w:val="008063B7"/>
    <w:rsid w:val="00812F01"/>
    <w:rsid w:val="008131AF"/>
    <w:rsid w:val="00830E7C"/>
    <w:rsid w:val="008374EF"/>
    <w:rsid w:val="00881828"/>
    <w:rsid w:val="00881997"/>
    <w:rsid w:val="00882577"/>
    <w:rsid w:val="00895B3C"/>
    <w:rsid w:val="008A2427"/>
    <w:rsid w:val="008B6A2F"/>
    <w:rsid w:val="008D0D08"/>
    <w:rsid w:val="008D4B52"/>
    <w:rsid w:val="008E21CF"/>
    <w:rsid w:val="00917972"/>
    <w:rsid w:val="0092710D"/>
    <w:rsid w:val="009332F2"/>
    <w:rsid w:val="0093533E"/>
    <w:rsid w:val="009443F8"/>
    <w:rsid w:val="00945D2C"/>
    <w:rsid w:val="00945E6B"/>
    <w:rsid w:val="0097053D"/>
    <w:rsid w:val="0098092F"/>
    <w:rsid w:val="00980FBF"/>
    <w:rsid w:val="00992BC7"/>
    <w:rsid w:val="009B0105"/>
    <w:rsid w:val="009B22BF"/>
    <w:rsid w:val="009B30FF"/>
    <w:rsid w:val="009C37DF"/>
    <w:rsid w:val="009C78B6"/>
    <w:rsid w:val="009D5834"/>
    <w:rsid w:val="009E65C0"/>
    <w:rsid w:val="009F20D2"/>
    <w:rsid w:val="00A013B0"/>
    <w:rsid w:val="00A049C9"/>
    <w:rsid w:val="00A17DAF"/>
    <w:rsid w:val="00A20004"/>
    <w:rsid w:val="00A232D7"/>
    <w:rsid w:val="00A42047"/>
    <w:rsid w:val="00A5603D"/>
    <w:rsid w:val="00A57FE2"/>
    <w:rsid w:val="00A72A52"/>
    <w:rsid w:val="00A927BF"/>
    <w:rsid w:val="00A9354D"/>
    <w:rsid w:val="00A964D5"/>
    <w:rsid w:val="00AB436A"/>
    <w:rsid w:val="00AE0544"/>
    <w:rsid w:val="00AE2D7B"/>
    <w:rsid w:val="00AF165E"/>
    <w:rsid w:val="00AF2211"/>
    <w:rsid w:val="00AF67C0"/>
    <w:rsid w:val="00B10F7C"/>
    <w:rsid w:val="00B230AC"/>
    <w:rsid w:val="00B46791"/>
    <w:rsid w:val="00B8770D"/>
    <w:rsid w:val="00BC7116"/>
    <w:rsid w:val="00BD0ACF"/>
    <w:rsid w:val="00BD72A4"/>
    <w:rsid w:val="00BE21F4"/>
    <w:rsid w:val="00BE472A"/>
    <w:rsid w:val="00BF42FE"/>
    <w:rsid w:val="00BF658A"/>
    <w:rsid w:val="00BF7F94"/>
    <w:rsid w:val="00C07C10"/>
    <w:rsid w:val="00C155B3"/>
    <w:rsid w:val="00C301BA"/>
    <w:rsid w:val="00C30969"/>
    <w:rsid w:val="00C3289E"/>
    <w:rsid w:val="00C361FB"/>
    <w:rsid w:val="00C50D21"/>
    <w:rsid w:val="00C66125"/>
    <w:rsid w:val="00C84312"/>
    <w:rsid w:val="00C8541C"/>
    <w:rsid w:val="00CA5466"/>
    <w:rsid w:val="00CD346E"/>
    <w:rsid w:val="00CE4929"/>
    <w:rsid w:val="00CE7E63"/>
    <w:rsid w:val="00CF4B89"/>
    <w:rsid w:val="00D01C0B"/>
    <w:rsid w:val="00D03984"/>
    <w:rsid w:val="00D25FC8"/>
    <w:rsid w:val="00D57F00"/>
    <w:rsid w:val="00D66121"/>
    <w:rsid w:val="00D741BF"/>
    <w:rsid w:val="00D75C46"/>
    <w:rsid w:val="00D8360C"/>
    <w:rsid w:val="00D9786B"/>
    <w:rsid w:val="00DA4C1F"/>
    <w:rsid w:val="00DA7360"/>
    <w:rsid w:val="00DC131D"/>
    <w:rsid w:val="00DC7B35"/>
    <w:rsid w:val="00DD33CB"/>
    <w:rsid w:val="00DD3E3F"/>
    <w:rsid w:val="00DE1DA2"/>
    <w:rsid w:val="00DE1E69"/>
    <w:rsid w:val="00DE205F"/>
    <w:rsid w:val="00DF0104"/>
    <w:rsid w:val="00DF2D34"/>
    <w:rsid w:val="00DF3EA5"/>
    <w:rsid w:val="00E030B9"/>
    <w:rsid w:val="00E20A23"/>
    <w:rsid w:val="00E25687"/>
    <w:rsid w:val="00E302D6"/>
    <w:rsid w:val="00E33DF2"/>
    <w:rsid w:val="00E36EBE"/>
    <w:rsid w:val="00E475C2"/>
    <w:rsid w:val="00E62C06"/>
    <w:rsid w:val="00E86FC6"/>
    <w:rsid w:val="00E87BFC"/>
    <w:rsid w:val="00EA39DC"/>
    <w:rsid w:val="00EA6B92"/>
    <w:rsid w:val="00EC3DB2"/>
    <w:rsid w:val="00ED197E"/>
    <w:rsid w:val="00EE284D"/>
    <w:rsid w:val="00EE4647"/>
    <w:rsid w:val="00EF5EE1"/>
    <w:rsid w:val="00F01A6F"/>
    <w:rsid w:val="00F0716B"/>
    <w:rsid w:val="00F079E9"/>
    <w:rsid w:val="00F14A5F"/>
    <w:rsid w:val="00F42093"/>
    <w:rsid w:val="00F471D6"/>
    <w:rsid w:val="00F53443"/>
    <w:rsid w:val="00F56E60"/>
    <w:rsid w:val="00F6417F"/>
    <w:rsid w:val="00F64339"/>
    <w:rsid w:val="00F66B4C"/>
    <w:rsid w:val="00F67BDD"/>
    <w:rsid w:val="00F73779"/>
    <w:rsid w:val="00FA2425"/>
    <w:rsid w:val="00FB28BE"/>
    <w:rsid w:val="00FC1751"/>
    <w:rsid w:val="00FE009C"/>
    <w:rsid w:val="00FE06CB"/>
    <w:rsid w:val="00FE145D"/>
    <w:rsid w:val="00FE2001"/>
    <w:rsid w:val="00FE4C97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hAnsi="Franklin Gothic Book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01D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964D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26714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7145"/>
    <w:rPr>
      <w:rFonts w:ascii="Franklin Gothic Book" w:eastAsia="Times New Roman" w:hAnsi="Franklin Gothic Book"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60206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80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2</Pages>
  <Words>415</Words>
  <Characters>2372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</dc:title>
  <dc:subject/>
  <dc:creator>kl</dc:creator>
  <cp:keywords/>
  <dc:description/>
  <cp:lastModifiedBy>BİRSEN</cp:lastModifiedBy>
  <cp:revision>5</cp:revision>
  <cp:lastPrinted>2008-11-19T01:01:00Z</cp:lastPrinted>
  <dcterms:created xsi:type="dcterms:W3CDTF">2013-01-15T22:29:00Z</dcterms:created>
  <dcterms:modified xsi:type="dcterms:W3CDTF">2013-12-26T10:15:00Z</dcterms:modified>
</cp:coreProperties>
</file>