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Ö Ö Ö Ö Ö             ö ö ö ö ö ö ö 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öl     ölö    lö                   öt     ötö    tö 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ön     önö    nö                ör     örö   rö   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öm    ömö   mö                ök     ökö   kö   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öy    öyö   yö                  öd    ödö  dö  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ös     ösö    sö 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                  ÖRDEK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Aman  ördek , minik  ördek.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Minik  ördek  derede  öter  öter.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Ördekli  dere  köyde.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Ömer  ile  Önder de  köyde.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Ötme  minik  sarı   ördek.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Öyle  döne  döne  ötme.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Ömer  suya  dalar,  sonra  seni yakalar.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Dört   liraya  köyde   satar.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>Köylüler döner olarak seni  yer.</w:t>
      </w:r>
    </w:p>
    <w:p w:rsidR="000471EE" w:rsidRDefault="000471EE">
      <w:pPr>
        <w:rPr>
          <w:rFonts w:ascii="Hand writing Mutlu" w:hAnsi="Hand writing Mutlu"/>
          <w:sz w:val="36"/>
          <w:szCs w:val="36"/>
        </w:rPr>
      </w:pPr>
    </w:p>
    <w:p w:rsidR="000471EE" w:rsidRDefault="000471EE">
      <w:pPr>
        <w:rPr>
          <w:rFonts w:ascii="Hand writing Mutlu" w:hAnsi="Hand writing Mutlu"/>
          <w:sz w:val="36"/>
          <w:szCs w:val="36"/>
        </w:rPr>
      </w:pPr>
    </w:p>
    <w:p w:rsidR="000471EE" w:rsidRDefault="000471EE" w:rsidP="0044780A">
      <w:hyperlink r:id="rId4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0471EE" w:rsidRPr="0088134E" w:rsidRDefault="000471EE">
      <w:pPr>
        <w:rPr>
          <w:rFonts w:ascii="Hand writing Mutlu" w:hAnsi="Hand writing Mutlu"/>
          <w:sz w:val="36"/>
          <w:szCs w:val="36"/>
        </w:rPr>
      </w:pPr>
    </w:p>
    <w:sectPr w:rsidR="000471EE" w:rsidRPr="0088134E" w:rsidSect="00A85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34E"/>
    <w:rsid w:val="000471EE"/>
    <w:rsid w:val="003C6CB5"/>
    <w:rsid w:val="0044780A"/>
    <w:rsid w:val="004E0014"/>
    <w:rsid w:val="0088134E"/>
    <w:rsid w:val="00A854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40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44780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70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90</Words>
  <Characters>517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edanur</cp:lastModifiedBy>
  <cp:revision>2</cp:revision>
  <cp:lastPrinted>2009-12-23T13:56:00Z</cp:lastPrinted>
  <dcterms:created xsi:type="dcterms:W3CDTF">2009-12-23T13:47:00Z</dcterms:created>
  <dcterms:modified xsi:type="dcterms:W3CDTF">2010-01-02T11:12:00Z</dcterms:modified>
</cp:coreProperties>
</file>