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3D7" w:rsidRDefault="003B63D7" w:rsidP="0039451B">
      <w:r>
        <w:t>ADI,SOYADI……………..…………………</w:t>
      </w:r>
      <w:r>
        <w:tab/>
      </w:r>
      <w:r>
        <w:tab/>
      </w:r>
      <w:r>
        <w:tab/>
      </w:r>
      <w:r>
        <w:tab/>
        <w:t xml:space="preserve">                        </w:t>
      </w:r>
    </w:p>
    <w:p w:rsidR="003B63D7" w:rsidRDefault="003B63D7" w:rsidP="0039451B">
      <w:pPr>
        <w:tabs>
          <w:tab w:val="left" w:pos="2280"/>
          <w:tab w:val="center" w:pos="5386"/>
        </w:tabs>
        <w:jc w:val="center"/>
        <w:rPr>
          <w:b/>
        </w:rPr>
      </w:pPr>
      <w:r>
        <w:rPr>
          <w:b/>
        </w:rPr>
        <w:t>GAZİEVRENOS</w:t>
      </w:r>
      <w:r w:rsidRPr="00256CBE">
        <w:rPr>
          <w:b/>
        </w:rPr>
        <w:t xml:space="preserve"> İLKÖĞRETİM OKULU</w:t>
      </w:r>
    </w:p>
    <w:p w:rsidR="003B63D7" w:rsidRDefault="003B63D7" w:rsidP="0039451B">
      <w:pPr>
        <w:rPr>
          <w:b/>
        </w:rPr>
      </w:pPr>
      <w:r>
        <w:rPr>
          <w:b/>
        </w:rPr>
        <w:t xml:space="preserve">                 5. SINIF  TÜRKÇE DERSİ    1</w:t>
      </w:r>
      <w:r w:rsidRPr="00256CBE">
        <w:rPr>
          <w:b/>
        </w:rPr>
        <w:t>.</w:t>
      </w:r>
      <w:r>
        <w:rPr>
          <w:b/>
        </w:rPr>
        <w:t xml:space="preserve"> </w:t>
      </w:r>
      <w:r w:rsidRPr="00256CBE">
        <w:rPr>
          <w:b/>
        </w:rPr>
        <w:t>DÖNEM</w:t>
      </w:r>
      <w:r>
        <w:rPr>
          <w:b/>
        </w:rPr>
        <w:t xml:space="preserve">  1. YAZILI SINAVI SORULARI</w:t>
      </w:r>
    </w:p>
    <w:p w:rsidR="003B63D7" w:rsidRDefault="003B63D7" w:rsidP="0039451B">
      <w:pPr>
        <w:jc w:val="center"/>
      </w:pPr>
    </w:p>
    <w:p w:rsidR="003B63D7" w:rsidRPr="005219B5" w:rsidRDefault="003B63D7" w:rsidP="0039451B">
      <w:pPr>
        <w:jc w:val="both"/>
        <w:rPr>
          <w:color w:val="000000"/>
        </w:rPr>
      </w:pPr>
      <w:r w:rsidRPr="005219B5">
        <w:rPr>
          <w:color w:val="000000"/>
        </w:rPr>
        <w:t xml:space="preserve">“ Dar kapısından başka aydınlık girecek hiçbir yeri olmayan dükkanda, tek başına, gece gündüz, kıvılcımlar saçarak çalışan Koca Ali, tıpkı kafese konmuş terbiyeli bir arslanı andırıyordu. Uzun boylu, kalın pazılı, geniş omuzlu bir pehlivandı. On senedir bu karanlık in içinde ham demirden dövdüğü tüfek namluları bütün Anadolu’da, bütün Rumeli’de serhat boylarında büyük bir nam kazanmıştı.” </w:t>
      </w:r>
    </w:p>
    <w:p w:rsidR="003B63D7" w:rsidRPr="005219B5" w:rsidRDefault="003B63D7" w:rsidP="0039451B">
      <w:r w:rsidRPr="005219B5">
        <w:t xml:space="preserve">         </w:t>
      </w:r>
    </w:p>
    <w:p w:rsidR="003B63D7" w:rsidRPr="005219B5" w:rsidRDefault="003B63D7" w:rsidP="0039451B">
      <w:pPr>
        <w:jc w:val="center"/>
        <w:rPr>
          <w:b/>
          <w:color w:val="000000"/>
        </w:rPr>
      </w:pPr>
      <w:r w:rsidRPr="005219B5">
        <w:rPr>
          <w:b/>
          <w:color w:val="000000"/>
        </w:rPr>
        <w:t>( Aşağıdaki ilk 4  soruyu    yukarıdaki parçaya göre cevaplayınız.)</w:t>
      </w:r>
    </w:p>
    <w:p w:rsidR="003B63D7" w:rsidRPr="005219B5" w:rsidRDefault="003B63D7" w:rsidP="0039451B">
      <w:pPr>
        <w:rPr>
          <w:color w:val="000000"/>
        </w:rPr>
      </w:pPr>
    </w:p>
    <w:p w:rsidR="003B63D7" w:rsidRPr="005219B5" w:rsidRDefault="003B63D7" w:rsidP="0039451B">
      <w:pPr>
        <w:rPr>
          <w:color w:val="000000"/>
        </w:rPr>
      </w:pPr>
      <w:r w:rsidRPr="005219B5">
        <w:rPr>
          <w:color w:val="000000"/>
        </w:rPr>
        <w:t>1. Dükkanın hangi  özelliklerinden söz edilmektedir?</w:t>
      </w:r>
    </w:p>
    <w:p w:rsidR="003B63D7" w:rsidRPr="005219B5" w:rsidRDefault="003B63D7" w:rsidP="0039451B">
      <w:pPr>
        <w:rPr>
          <w:color w:val="000000"/>
        </w:rPr>
      </w:pPr>
    </w:p>
    <w:p w:rsidR="003B63D7" w:rsidRPr="005219B5" w:rsidRDefault="003B63D7" w:rsidP="0039451B">
      <w:pPr>
        <w:rPr>
          <w:color w:val="000000"/>
        </w:rPr>
      </w:pPr>
      <w:r w:rsidRPr="005219B5">
        <w:rPr>
          <w:color w:val="000000"/>
        </w:rPr>
        <w:t>…………………………………………………………………………………………………</w:t>
      </w:r>
    </w:p>
    <w:p w:rsidR="003B63D7" w:rsidRPr="005219B5" w:rsidRDefault="003B63D7" w:rsidP="0039451B">
      <w:pPr>
        <w:rPr>
          <w:color w:val="000000"/>
        </w:rPr>
      </w:pPr>
    </w:p>
    <w:p w:rsidR="003B63D7" w:rsidRPr="005219B5" w:rsidRDefault="003B63D7" w:rsidP="0039451B">
      <w:pPr>
        <w:rPr>
          <w:color w:val="000000"/>
        </w:rPr>
      </w:pPr>
      <w:r w:rsidRPr="005219B5">
        <w:rPr>
          <w:color w:val="000000"/>
        </w:rPr>
        <w:t>2. Koca Ali, neye benzetilmektedir?</w:t>
      </w:r>
    </w:p>
    <w:p w:rsidR="003B63D7" w:rsidRPr="005219B5" w:rsidRDefault="003B63D7" w:rsidP="0039451B">
      <w:pPr>
        <w:rPr>
          <w:color w:val="000000"/>
        </w:rPr>
      </w:pPr>
    </w:p>
    <w:p w:rsidR="003B63D7" w:rsidRPr="005219B5" w:rsidRDefault="003B63D7" w:rsidP="0039451B">
      <w:pPr>
        <w:rPr>
          <w:color w:val="000000"/>
        </w:rPr>
      </w:pPr>
      <w:r w:rsidRPr="005219B5">
        <w:rPr>
          <w:color w:val="000000"/>
        </w:rPr>
        <w:t>…………………………………………………………………………………………………</w:t>
      </w:r>
    </w:p>
    <w:p w:rsidR="003B63D7" w:rsidRPr="005219B5" w:rsidRDefault="003B63D7" w:rsidP="0039451B">
      <w:pPr>
        <w:rPr>
          <w:color w:val="000000"/>
        </w:rPr>
      </w:pPr>
    </w:p>
    <w:p w:rsidR="003B63D7" w:rsidRPr="005219B5" w:rsidRDefault="003B63D7" w:rsidP="0039451B">
      <w:pPr>
        <w:rPr>
          <w:color w:val="000000"/>
        </w:rPr>
      </w:pPr>
      <w:r w:rsidRPr="005219B5">
        <w:rPr>
          <w:color w:val="000000"/>
        </w:rPr>
        <w:t>3. Koca Ali, nasıl bir pehlivandır?</w:t>
      </w:r>
    </w:p>
    <w:p w:rsidR="003B63D7" w:rsidRPr="005219B5" w:rsidRDefault="003B63D7" w:rsidP="0039451B">
      <w:pPr>
        <w:rPr>
          <w:color w:val="000000"/>
        </w:rPr>
      </w:pPr>
    </w:p>
    <w:p w:rsidR="003B63D7" w:rsidRPr="005219B5" w:rsidRDefault="003B63D7" w:rsidP="0039451B">
      <w:pPr>
        <w:rPr>
          <w:color w:val="000000"/>
        </w:rPr>
      </w:pPr>
      <w:r w:rsidRPr="005219B5">
        <w:rPr>
          <w:color w:val="000000"/>
        </w:rPr>
        <w:t>…………………………………………………………………………………………………</w:t>
      </w:r>
    </w:p>
    <w:p w:rsidR="003B63D7" w:rsidRPr="005219B5" w:rsidRDefault="003B63D7" w:rsidP="0039451B">
      <w:pPr>
        <w:rPr>
          <w:color w:val="000000"/>
        </w:rPr>
      </w:pPr>
    </w:p>
    <w:p w:rsidR="003B63D7" w:rsidRPr="005219B5" w:rsidRDefault="003B63D7" w:rsidP="0039451B">
      <w:pPr>
        <w:rPr>
          <w:color w:val="000000"/>
        </w:rPr>
      </w:pPr>
      <w:r w:rsidRPr="005219B5">
        <w:rPr>
          <w:color w:val="000000"/>
        </w:rPr>
        <w:t>4. Koca Ali’nin  yaptığı hangi şey bütün yurtta ün salmıştı?</w:t>
      </w:r>
    </w:p>
    <w:p w:rsidR="003B63D7" w:rsidRPr="005219B5" w:rsidRDefault="003B63D7" w:rsidP="0039451B">
      <w:pPr>
        <w:rPr>
          <w:color w:val="000000"/>
        </w:rPr>
      </w:pPr>
      <w:r w:rsidRPr="005219B5">
        <w:rPr>
          <w:color w:val="000000"/>
        </w:rPr>
        <w:t>…………………………………………………………………………………………………</w:t>
      </w:r>
    </w:p>
    <w:p w:rsidR="003B63D7" w:rsidRPr="005219B5" w:rsidRDefault="003B63D7" w:rsidP="0039451B">
      <w:pPr>
        <w:rPr>
          <w:color w:val="000000"/>
        </w:rPr>
      </w:pPr>
    </w:p>
    <w:p w:rsidR="003B63D7" w:rsidRPr="005219B5" w:rsidRDefault="003B63D7" w:rsidP="0039451B">
      <w:pPr>
        <w:rPr>
          <w:color w:val="000000"/>
        </w:rPr>
      </w:pPr>
      <w:r w:rsidRPr="005219B5">
        <w:rPr>
          <w:color w:val="000000"/>
        </w:rPr>
        <w:t>5.   “ Arkadaşlarımız güneşli bir yaz günü gittiler. “Bu  tümcede aşağıdaki sorulardan  hangisinin yanıtı vardır?</w:t>
      </w:r>
    </w:p>
    <w:p w:rsidR="003B63D7" w:rsidRPr="005219B5" w:rsidRDefault="003B63D7" w:rsidP="0039451B">
      <w:pPr>
        <w:rPr>
          <w:color w:val="000000"/>
        </w:rPr>
      </w:pPr>
      <w:r>
        <w:rPr>
          <w:color w:val="000000"/>
        </w:rPr>
        <w:t xml:space="preserve">        </w:t>
      </w:r>
      <w:r w:rsidRPr="005219B5">
        <w:rPr>
          <w:color w:val="000000"/>
        </w:rPr>
        <w:t>A)  Ne zaman?</w:t>
      </w:r>
      <w:r w:rsidRPr="005219B5">
        <w:rPr>
          <w:color w:val="000000"/>
        </w:rPr>
        <w:tab/>
      </w:r>
      <w:r w:rsidRPr="005219B5">
        <w:rPr>
          <w:color w:val="000000"/>
        </w:rPr>
        <w:tab/>
        <w:t>B) Nasıl?</w:t>
      </w:r>
      <w:r w:rsidRPr="005219B5">
        <w:rPr>
          <w:color w:val="000000"/>
        </w:rPr>
        <w:tab/>
      </w:r>
      <w:r w:rsidRPr="005219B5">
        <w:rPr>
          <w:color w:val="000000"/>
        </w:rPr>
        <w:tab/>
        <w:t>C) Ne kadar?</w:t>
      </w:r>
      <w:r w:rsidRPr="005219B5">
        <w:rPr>
          <w:color w:val="000000"/>
        </w:rPr>
        <w:tab/>
      </w:r>
      <w:r w:rsidRPr="005219B5">
        <w:rPr>
          <w:color w:val="000000"/>
        </w:rPr>
        <w:tab/>
        <w:t>D) Niçin?</w:t>
      </w:r>
    </w:p>
    <w:p w:rsidR="003B63D7" w:rsidRPr="005219B5" w:rsidRDefault="003B63D7" w:rsidP="0039451B">
      <w:pPr>
        <w:rPr>
          <w:color w:val="000000"/>
        </w:rPr>
      </w:pPr>
    </w:p>
    <w:p w:rsidR="003B63D7" w:rsidRPr="005219B5" w:rsidRDefault="003B63D7" w:rsidP="00F9112A">
      <w:pPr>
        <w:rPr>
          <w:color w:val="000000"/>
        </w:rPr>
      </w:pPr>
      <w:r w:rsidRPr="005219B5">
        <w:rPr>
          <w:color w:val="000000"/>
        </w:rPr>
        <w:t>6.  Aşağıdaki tümcelerin hangisinde “ bol “ kelimesi, “ Bu mevsimde balık bol bulunur. “ tümcesindekinden farklı anlamda kullanılmıştır?</w:t>
      </w:r>
    </w:p>
    <w:p w:rsidR="003B63D7" w:rsidRPr="005219B5" w:rsidRDefault="003B63D7" w:rsidP="00F9112A">
      <w:pPr>
        <w:rPr>
          <w:color w:val="000000"/>
        </w:rPr>
      </w:pPr>
      <w:r>
        <w:rPr>
          <w:color w:val="000000"/>
        </w:rPr>
        <w:t xml:space="preserve">           </w:t>
      </w:r>
      <w:r w:rsidRPr="005219B5">
        <w:rPr>
          <w:color w:val="000000"/>
        </w:rPr>
        <w:t>A) O günlerde toprağın bol yağmura ihtiyacı vardır.</w:t>
      </w:r>
    </w:p>
    <w:p w:rsidR="003B63D7" w:rsidRPr="005219B5" w:rsidRDefault="003B63D7" w:rsidP="00F9112A">
      <w:pPr>
        <w:rPr>
          <w:color w:val="000000"/>
        </w:rPr>
      </w:pPr>
      <w:r>
        <w:rPr>
          <w:color w:val="000000"/>
        </w:rPr>
        <w:t xml:space="preserve">           </w:t>
      </w:r>
      <w:r w:rsidRPr="005219B5">
        <w:rPr>
          <w:color w:val="000000"/>
        </w:rPr>
        <w:t>B) Eski elbiseler vücuduna bol geldi.</w:t>
      </w:r>
    </w:p>
    <w:p w:rsidR="003B63D7" w:rsidRPr="005219B5" w:rsidRDefault="003B63D7" w:rsidP="00F9112A">
      <w:pPr>
        <w:rPr>
          <w:color w:val="000000"/>
        </w:rPr>
      </w:pPr>
      <w:r>
        <w:rPr>
          <w:color w:val="000000"/>
        </w:rPr>
        <w:t xml:space="preserve">           </w:t>
      </w:r>
      <w:r w:rsidRPr="005219B5">
        <w:rPr>
          <w:color w:val="000000"/>
        </w:rPr>
        <w:t>C) Zeytinin bol ve ucuzuna rastladı.</w:t>
      </w:r>
    </w:p>
    <w:p w:rsidR="003B63D7" w:rsidRPr="005219B5" w:rsidRDefault="003B63D7" w:rsidP="00F9112A">
      <w:pPr>
        <w:rPr>
          <w:color w:val="000000"/>
        </w:rPr>
      </w:pPr>
      <w:r>
        <w:rPr>
          <w:color w:val="000000"/>
        </w:rPr>
        <w:t xml:space="preserve">           </w:t>
      </w:r>
      <w:r w:rsidRPr="005219B5">
        <w:rPr>
          <w:color w:val="000000"/>
        </w:rPr>
        <w:t>D) Bu yıl ürünün bol olacağı söylendi.</w:t>
      </w:r>
    </w:p>
    <w:p w:rsidR="003B63D7" w:rsidRPr="005219B5" w:rsidRDefault="003B63D7" w:rsidP="00F9112A">
      <w:pPr>
        <w:rPr>
          <w:color w:val="000000"/>
        </w:rPr>
      </w:pPr>
    </w:p>
    <w:p w:rsidR="003B63D7" w:rsidRPr="005219B5" w:rsidRDefault="003B63D7" w:rsidP="00F9112A">
      <w:pPr>
        <w:rPr>
          <w:color w:val="000000"/>
        </w:rPr>
      </w:pPr>
      <w:r w:rsidRPr="005219B5">
        <w:rPr>
          <w:color w:val="000000"/>
        </w:rPr>
        <w:t>7. Aşağıdaki tümcelerin hangisinde, soru işareti yanlış kullanılmıştır?</w:t>
      </w:r>
    </w:p>
    <w:p w:rsidR="003B63D7" w:rsidRPr="005219B5" w:rsidRDefault="003B63D7" w:rsidP="00F9112A">
      <w:pPr>
        <w:rPr>
          <w:color w:val="000000"/>
        </w:rPr>
      </w:pPr>
      <w:r>
        <w:rPr>
          <w:color w:val="000000"/>
        </w:rPr>
        <w:t xml:space="preserve">     </w:t>
      </w:r>
      <w:r w:rsidRPr="005219B5">
        <w:rPr>
          <w:color w:val="000000"/>
        </w:rPr>
        <w:t>A) Liseyi bu yıl mı bitirdin?</w:t>
      </w:r>
      <w:r w:rsidRPr="005219B5">
        <w:rPr>
          <w:color w:val="000000"/>
        </w:rPr>
        <w:tab/>
      </w:r>
      <w:r w:rsidRPr="005219B5">
        <w:rPr>
          <w:color w:val="000000"/>
        </w:rPr>
        <w:tab/>
        <w:t>B) En iyi bildiğin konu hangisidir?</w:t>
      </w:r>
    </w:p>
    <w:p w:rsidR="003B63D7" w:rsidRPr="005219B5" w:rsidRDefault="003B63D7" w:rsidP="00F9112A">
      <w:pPr>
        <w:rPr>
          <w:color w:val="000000"/>
        </w:rPr>
      </w:pPr>
      <w:r>
        <w:rPr>
          <w:color w:val="000000"/>
        </w:rPr>
        <w:t xml:space="preserve">     </w:t>
      </w:r>
      <w:r w:rsidRPr="005219B5">
        <w:rPr>
          <w:color w:val="000000"/>
        </w:rPr>
        <w:t>C) Bu yıl kaç yaşına bastın?</w:t>
      </w:r>
      <w:r w:rsidRPr="005219B5">
        <w:rPr>
          <w:color w:val="000000"/>
        </w:rPr>
        <w:tab/>
      </w:r>
      <w:r w:rsidRPr="005219B5">
        <w:rPr>
          <w:color w:val="000000"/>
        </w:rPr>
        <w:tab/>
        <w:t>D) Ayşe neden sinemaya gitmediğimizi sordu?</w:t>
      </w:r>
    </w:p>
    <w:p w:rsidR="003B63D7" w:rsidRPr="005219B5" w:rsidRDefault="003B63D7" w:rsidP="00F9112A">
      <w:pPr>
        <w:rPr>
          <w:color w:val="000000"/>
        </w:rPr>
      </w:pPr>
    </w:p>
    <w:p w:rsidR="003B63D7" w:rsidRPr="005219B5" w:rsidRDefault="003B63D7" w:rsidP="00F9112A">
      <w:pPr>
        <w:rPr>
          <w:color w:val="000000"/>
        </w:rPr>
      </w:pPr>
      <w:smartTag w:uri="urn:schemas-microsoft-com:office:smarttags" w:element="metricconverter">
        <w:smartTagPr>
          <w:attr w:name="ProductID" w:val="8. “"/>
        </w:smartTagPr>
        <w:r w:rsidRPr="005219B5">
          <w:rPr>
            <w:color w:val="000000"/>
          </w:rPr>
          <w:t>8. “</w:t>
        </w:r>
      </w:smartTag>
      <w:r w:rsidRPr="005219B5">
        <w:rPr>
          <w:color w:val="000000"/>
        </w:rPr>
        <w:t xml:space="preserve"> Bu insanlarda  takdire değer özellikler var (  ) misafirperverlik(  ) doğruluk (  )hoşgörülülük (   )” cümlesinde, ayraçların bulunduğu yerlere konulması gereken noktalama işaretleri hangi seçenekte doğru olarak verilmiştir?</w:t>
      </w:r>
    </w:p>
    <w:p w:rsidR="003B63D7" w:rsidRPr="005219B5" w:rsidRDefault="003B63D7" w:rsidP="00F9112A">
      <w:pPr>
        <w:rPr>
          <w:color w:val="000000"/>
        </w:rPr>
      </w:pPr>
      <w:r w:rsidRPr="005219B5">
        <w:rPr>
          <w:color w:val="000000"/>
        </w:rPr>
        <w:tab/>
        <w:t xml:space="preserve">A) ( ; )  ( , ) ( . ) ( ! ) </w:t>
      </w:r>
      <w:r w:rsidRPr="005219B5">
        <w:rPr>
          <w:color w:val="000000"/>
        </w:rPr>
        <w:tab/>
      </w:r>
      <w:r w:rsidRPr="005219B5">
        <w:rPr>
          <w:color w:val="000000"/>
        </w:rPr>
        <w:tab/>
      </w:r>
      <w:r w:rsidRPr="005219B5">
        <w:rPr>
          <w:color w:val="000000"/>
        </w:rPr>
        <w:tab/>
        <w:t xml:space="preserve">B)  ( : )  ( , )  ( . )  ( … ) </w:t>
      </w:r>
      <w:r w:rsidRPr="005219B5">
        <w:rPr>
          <w:color w:val="000000"/>
        </w:rPr>
        <w:tab/>
      </w:r>
    </w:p>
    <w:p w:rsidR="003B63D7" w:rsidRPr="005219B5" w:rsidRDefault="003B63D7" w:rsidP="00F9112A">
      <w:pPr>
        <w:ind w:firstLine="708"/>
        <w:rPr>
          <w:color w:val="000000"/>
        </w:rPr>
      </w:pPr>
      <w:r w:rsidRPr="005219B5">
        <w:rPr>
          <w:color w:val="000000"/>
        </w:rPr>
        <w:t xml:space="preserve">C)  ( , )  ( . )  ( , ) ( . ) </w:t>
      </w:r>
      <w:r w:rsidRPr="005219B5">
        <w:rPr>
          <w:color w:val="000000"/>
        </w:rPr>
        <w:tab/>
      </w:r>
      <w:r w:rsidRPr="005219B5">
        <w:rPr>
          <w:color w:val="000000"/>
        </w:rPr>
        <w:tab/>
      </w:r>
      <w:r w:rsidRPr="005219B5">
        <w:rPr>
          <w:color w:val="000000"/>
        </w:rPr>
        <w:tab/>
        <w:t xml:space="preserve">D)  ( ; )  ( , )  ( , )  ( … ) </w:t>
      </w:r>
    </w:p>
    <w:p w:rsidR="003B63D7" w:rsidRPr="005219B5" w:rsidRDefault="003B63D7" w:rsidP="00F9112A">
      <w:pPr>
        <w:ind w:firstLine="708"/>
        <w:rPr>
          <w:color w:val="000000"/>
        </w:rPr>
      </w:pPr>
    </w:p>
    <w:p w:rsidR="003B63D7" w:rsidRPr="005219B5" w:rsidRDefault="003B63D7" w:rsidP="00F9112A">
      <w:r w:rsidRPr="005219B5">
        <w:t>9-Aşağıdaki kelimelerin hangisi eylem bildirmez?</w:t>
      </w:r>
    </w:p>
    <w:p w:rsidR="003B63D7" w:rsidRPr="005219B5" w:rsidRDefault="003B63D7" w:rsidP="00F9112A">
      <w:r>
        <w:t xml:space="preserve">     A</w:t>
      </w:r>
      <w:r w:rsidRPr="005219B5">
        <w:t xml:space="preserve">)  sallanmak         </w:t>
      </w:r>
      <w:r>
        <w:t>B</w:t>
      </w:r>
      <w:r w:rsidRPr="005219B5">
        <w:t xml:space="preserve">) durmak         </w:t>
      </w:r>
      <w:r>
        <w:t>C</w:t>
      </w:r>
      <w:r w:rsidRPr="005219B5">
        <w:t xml:space="preserve">)  üşümek            </w:t>
      </w:r>
      <w:r>
        <w:t>D</w:t>
      </w:r>
      <w:r w:rsidRPr="005219B5">
        <w:t>)  rüzgar</w:t>
      </w:r>
    </w:p>
    <w:p w:rsidR="003B63D7" w:rsidRPr="005219B5" w:rsidRDefault="003B63D7" w:rsidP="00F9112A"/>
    <w:p w:rsidR="003B63D7" w:rsidRPr="005219B5" w:rsidRDefault="003B63D7" w:rsidP="00F9112A">
      <w:r w:rsidRPr="005219B5">
        <w:t xml:space="preserve">10-Aşağıda verilen eşleşmelerden birisi farklı verilmiştir.Farklı eşleştirme hangi </w:t>
      </w:r>
    </w:p>
    <w:p w:rsidR="003B63D7" w:rsidRPr="005219B5" w:rsidRDefault="003B63D7" w:rsidP="00F9112A">
      <w:r w:rsidRPr="005219B5">
        <w:t>seçenekte verilmiştir?</w:t>
      </w:r>
    </w:p>
    <w:p w:rsidR="003B63D7" w:rsidRPr="005219B5" w:rsidRDefault="003B63D7" w:rsidP="00F9112A">
      <w:r>
        <w:t xml:space="preserve">    A</w:t>
      </w:r>
      <w:r w:rsidRPr="005219B5">
        <w:t xml:space="preserve">) acemi - usta           </w:t>
      </w:r>
      <w:r>
        <w:t>B</w:t>
      </w:r>
      <w:r w:rsidRPr="005219B5">
        <w:t xml:space="preserve">)  mutlu - üzgün       </w:t>
      </w:r>
      <w:r>
        <w:t>C</w:t>
      </w:r>
      <w:r w:rsidRPr="005219B5">
        <w:t xml:space="preserve">) kaba - saba        </w:t>
      </w:r>
      <w:r>
        <w:t>D</w:t>
      </w:r>
      <w:r w:rsidRPr="005219B5">
        <w:t>) dar - geniş</w:t>
      </w:r>
    </w:p>
    <w:p w:rsidR="003B63D7" w:rsidRPr="005219B5" w:rsidRDefault="003B63D7" w:rsidP="00F9112A">
      <w:pPr>
        <w:ind w:right="-709"/>
        <w:rPr>
          <w:color w:val="000000"/>
        </w:rPr>
      </w:pPr>
    </w:p>
    <w:p w:rsidR="003B63D7" w:rsidRPr="005219B5" w:rsidRDefault="003B63D7" w:rsidP="00F9112A">
      <w:r w:rsidRPr="005219B5">
        <w:t>11-Ders kelimesi, aşağıdakilerden hangi cümlede mecaz anlamıyla kullanılmıştır?</w:t>
      </w:r>
    </w:p>
    <w:p w:rsidR="003B63D7" w:rsidRPr="005219B5" w:rsidRDefault="003B63D7" w:rsidP="00F9112A">
      <w:r>
        <w:t xml:space="preserve">          A</w:t>
      </w:r>
      <w:r w:rsidRPr="005219B5">
        <w:t>) Bu ders yılı da sıkıntılı başladı.</w:t>
      </w:r>
      <w:r w:rsidRPr="005219B5">
        <w:tab/>
      </w:r>
      <w:r w:rsidRPr="005219B5">
        <w:tab/>
      </w:r>
      <w:r w:rsidRPr="005219B5">
        <w:tab/>
      </w:r>
      <w:r>
        <w:t>B</w:t>
      </w:r>
      <w:r w:rsidRPr="005219B5">
        <w:t>) Bu akşam çok dersim var.</w:t>
      </w:r>
    </w:p>
    <w:p w:rsidR="003B63D7" w:rsidRPr="005219B5" w:rsidRDefault="003B63D7" w:rsidP="00F9112A">
      <w:r>
        <w:t xml:space="preserve">          C</w:t>
      </w:r>
      <w:r w:rsidRPr="005219B5">
        <w:t>) Yaşanan olaylardan hiç ders almıyorsun.</w:t>
      </w:r>
      <w:r w:rsidRPr="005219B5">
        <w:tab/>
      </w:r>
      <w:r w:rsidRPr="005219B5">
        <w:tab/>
      </w:r>
      <w:r>
        <w:t>D</w:t>
      </w:r>
      <w:r w:rsidRPr="005219B5">
        <w:t>) Zil çalınca dersin bittiğini anladık.</w:t>
      </w:r>
    </w:p>
    <w:p w:rsidR="003B63D7" w:rsidRPr="005219B5" w:rsidRDefault="003B63D7" w:rsidP="00F9112A">
      <w:pPr>
        <w:ind w:right="-709"/>
        <w:rPr>
          <w:color w:val="000000"/>
        </w:rPr>
      </w:pPr>
    </w:p>
    <w:p w:rsidR="003B63D7" w:rsidRPr="005219B5" w:rsidRDefault="003B63D7" w:rsidP="00F9112A">
      <w:r w:rsidRPr="005219B5">
        <w:t xml:space="preserve">     Büyüklerimiz: ( ) Bilmemek ayıp değil ( ) öğrenmemek ayıptır ( ) demişler. </w:t>
      </w:r>
    </w:p>
    <w:p w:rsidR="003B63D7" w:rsidRPr="005219B5" w:rsidRDefault="003B63D7" w:rsidP="00F9112A">
      <w:r w:rsidRPr="005219B5">
        <w:t xml:space="preserve">12.Cümlelerinde parantez içlerine hangi noktalama işaretleri konulmalıdır ? </w:t>
      </w:r>
    </w:p>
    <w:p w:rsidR="003B63D7" w:rsidRPr="005219B5" w:rsidRDefault="003B63D7" w:rsidP="00337BB7">
      <w:pPr>
        <w:ind w:left="426"/>
      </w:pPr>
    </w:p>
    <w:p w:rsidR="003B63D7" w:rsidRPr="005219B5" w:rsidRDefault="003B63D7" w:rsidP="00337BB7">
      <w:pPr>
        <w:pStyle w:val="ListParagraph"/>
        <w:numPr>
          <w:ilvl w:val="0"/>
          <w:numId w:val="3"/>
        </w:numPr>
      </w:pPr>
      <w:r w:rsidRPr="005219B5">
        <w:t>( ! ) ( , ) ( ! )       B)   ( “ ) ( , ) ( “ )    C)  ( ; ) ( . ) ( ? )       D)    ( “ ) ( . ) ( , )</w:t>
      </w:r>
    </w:p>
    <w:p w:rsidR="003B63D7" w:rsidRPr="005219B5" w:rsidRDefault="003B63D7" w:rsidP="00337BB7"/>
    <w:p w:rsidR="003B63D7" w:rsidRPr="005219B5" w:rsidRDefault="003B63D7" w:rsidP="00337BB7">
      <w:r w:rsidRPr="005219B5">
        <w:t>13.  “ virgül” aşağıdaki cümlelerin hangisinde yanlış yerde kullanılmıştır?</w:t>
      </w:r>
    </w:p>
    <w:p w:rsidR="003B63D7" w:rsidRPr="005219B5" w:rsidRDefault="003B63D7" w:rsidP="00337BB7">
      <w:r>
        <w:t xml:space="preserve">    </w:t>
      </w:r>
      <w:r w:rsidRPr="005219B5">
        <w:t>A) Harıl, harıl derslerine çalışıyordu</w:t>
      </w:r>
      <w:r w:rsidRPr="005219B5">
        <w:tab/>
      </w:r>
      <w:r w:rsidRPr="005219B5">
        <w:tab/>
        <w:t>B) Kuşları, ağaçları ve çiçekleri korumalıyız.</w:t>
      </w:r>
    </w:p>
    <w:p w:rsidR="003B63D7" w:rsidRPr="005219B5" w:rsidRDefault="003B63D7" w:rsidP="00337BB7">
      <w:r>
        <w:t xml:space="preserve">    </w:t>
      </w:r>
      <w:r w:rsidRPr="005219B5">
        <w:t>C) Okulumu, arkadaşlarımı çok severim.</w:t>
      </w:r>
      <w:r w:rsidRPr="005219B5">
        <w:tab/>
      </w:r>
      <w:r>
        <w:t xml:space="preserve">            </w:t>
      </w:r>
      <w:r w:rsidRPr="005219B5">
        <w:t>D) Sınıfı, tahtayı ve sıraları temiz tutalım</w:t>
      </w:r>
    </w:p>
    <w:p w:rsidR="003B63D7" w:rsidRPr="005219B5" w:rsidRDefault="003B63D7" w:rsidP="00337BB7"/>
    <w:p w:rsidR="003B63D7" w:rsidRPr="005219B5" w:rsidRDefault="003B63D7" w:rsidP="00337BB7">
      <w:pPr>
        <w:pStyle w:val="NoSpacing"/>
        <w:jc w:val="both"/>
        <w:rPr>
          <w:rFonts w:ascii="Times New Roman" w:hAnsi="Times New Roman"/>
          <w:sz w:val="24"/>
          <w:szCs w:val="24"/>
        </w:rPr>
      </w:pPr>
      <w:r w:rsidRPr="005219B5">
        <w:rPr>
          <w:rFonts w:ascii="Times New Roman" w:hAnsi="Times New Roman"/>
          <w:sz w:val="24"/>
          <w:szCs w:val="24"/>
        </w:rPr>
        <w:t xml:space="preserve">14. Aşağıdaki soru tümcelerinin hangisinde yazım yanlışı vardır? </w:t>
      </w:r>
    </w:p>
    <w:p w:rsidR="003B63D7" w:rsidRPr="005219B5" w:rsidRDefault="003B63D7" w:rsidP="00337BB7">
      <w:pPr>
        <w:pStyle w:val="NoSpacing"/>
        <w:jc w:val="both"/>
        <w:rPr>
          <w:rFonts w:ascii="Times New Roman" w:hAnsi="Times New Roman"/>
          <w:sz w:val="24"/>
          <w:szCs w:val="24"/>
        </w:rPr>
      </w:pPr>
      <w:r>
        <w:rPr>
          <w:rFonts w:ascii="Times New Roman" w:hAnsi="Times New Roman"/>
          <w:sz w:val="24"/>
          <w:szCs w:val="24"/>
        </w:rPr>
        <w:t xml:space="preserve">        </w:t>
      </w:r>
      <w:r w:rsidRPr="005219B5">
        <w:rPr>
          <w:rFonts w:ascii="Times New Roman" w:hAnsi="Times New Roman"/>
          <w:sz w:val="24"/>
          <w:szCs w:val="24"/>
        </w:rPr>
        <w:t>A) Siz okula mı gidiyorsunuz?</w:t>
      </w:r>
      <w:r w:rsidRPr="005219B5">
        <w:rPr>
          <w:rFonts w:ascii="Times New Roman" w:hAnsi="Times New Roman"/>
          <w:sz w:val="24"/>
          <w:szCs w:val="24"/>
        </w:rPr>
        <w:tab/>
      </w:r>
      <w:r w:rsidRPr="005219B5">
        <w:rPr>
          <w:rFonts w:ascii="Times New Roman" w:hAnsi="Times New Roman"/>
          <w:sz w:val="24"/>
          <w:szCs w:val="24"/>
        </w:rPr>
        <w:tab/>
        <w:t>B) Siz okula gidiyormusunuz?</w:t>
      </w:r>
    </w:p>
    <w:p w:rsidR="003B63D7" w:rsidRPr="005219B5" w:rsidRDefault="003B63D7" w:rsidP="00337BB7">
      <w:pPr>
        <w:pStyle w:val="NoSpacing"/>
        <w:jc w:val="both"/>
        <w:rPr>
          <w:rFonts w:ascii="Times New Roman" w:hAnsi="Times New Roman"/>
          <w:sz w:val="24"/>
          <w:szCs w:val="24"/>
        </w:rPr>
      </w:pPr>
      <w:r>
        <w:rPr>
          <w:rFonts w:ascii="Times New Roman" w:hAnsi="Times New Roman"/>
          <w:sz w:val="24"/>
          <w:szCs w:val="24"/>
        </w:rPr>
        <w:t xml:space="preserve">        </w:t>
      </w:r>
      <w:r w:rsidRPr="005219B5">
        <w:rPr>
          <w:rFonts w:ascii="Times New Roman" w:hAnsi="Times New Roman"/>
          <w:sz w:val="24"/>
          <w:szCs w:val="24"/>
        </w:rPr>
        <w:t>C) Okula siz mi gidiyorsunuz?</w:t>
      </w:r>
      <w:r w:rsidRPr="005219B5">
        <w:rPr>
          <w:rFonts w:ascii="Times New Roman" w:hAnsi="Times New Roman"/>
          <w:sz w:val="24"/>
          <w:szCs w:val="24"/>
        </w:rPr>
        <w:tab/>
      </w:r>
      <w:r w:rsidRPr="005219B5">
        <w:rPr>
          <w:rFonts w:ascii="Times New Roman" w:hAnsi="Times New Roman"/>
          <w:sz w:val="24"/>
          <w:szCs w:val="24"/>
        </w:rPr>
        <w:tab/>
        <w:t>D) Siz mi okula gidiyorsunuz?</w:t>
      </w:r>
    </w:p>
    <w:p w:rsidR="003B63D7" w:rsidRPr="005219B5" w:rsidRDefault="003B63D7" w:rsidP="00887FA7">
      <w:pPr>
        <w:rPr>
          <w:lang w:eastAsia="en-US"/>
        </w:rPr>
      </w:pPr>
    </w:p>
    <w:p w:rsidR="003B63D7" w:rsidRPr="005219B5" w:rsidRDefault="003B63D7" w:rsidP="00887FA7">
      <w:r w:rsidRPr="005219B5">
        <w:t xml:space="preserve">15- Aşağıdaki cümlelerin hangisinde kesme (‘) işareti </w:t>
      </w:r>
      <w:r w:rsidRPr="005219B5">
        <w:rPr>
          <w:i/>
          <w:u w:val="single"/>
        </w:rPr>
        <w:t>yanlış kullanılmıştır</w:t>
      </w:r>
      <w:r w:rsidRPr="005219B5">
        <w:t>?</w:t>
      </w:r>
    </w:p>
    <w:p w:rsidR="003B63D7" w:rsidRDefault="003B63D7" w:rsidP="00887FA7">
      <w:pPr>
        <w:tabs>
          <w:tab w:val="left" w:pos="180"/>
          <w:tab w:val="left" w:pos="2340"/>
          <w:tab w:val="left" w:pos="2520"/>
          <w:tab w:val="center" w:pos="4677"/>
          <w:tab w:val="left" w:pos="7890"/>
        </w:tabs>
      </w:pPr>
      <w:r w:rsidRPr="005219B5">
        <w:tab/>
      </w:r>
    </w:p>
    <w:p w:rsidR="003B63D7" w:rsidRPr="005219B5" w:rsidRDefault="003B63D7" w:rsidP="00887FA7">
      <w:pPr>
        <w:tabs>
          <w:tab w:val="left" w:pos="180"/>
          <w:tab w:val="left" w:pos="2340"/>
          <w:tab w:val="left" w:pos="2520"/>
          <w:tab w:val="center" w:pos="4677"/>
          <w:tab w:val="left" w:pos="7890"/>
        </w:tabs>
      </w:pPr>
      <w:r>
        <w:t xml:space="preserve">   </w:t>
      </w:r>
      <w:r w:rsidRPr="005219B5">
        <w:t>A) Atatürk Barajı’nın büyüklüğü karşısında büy</w:t>
      </w:r>
      <w:r>
        <w:t xml:space="preserve">ülendik.  </w:t>
      </w:r>
      <w:r w:rsidRPr="005219B5">
        <w:t>B) Tatilde, Uludağ’a mı gideceksin?</w:t>
      </w:r>
    </w:p>
    <w:p w:rsidR="003B63D7" w:rsidRPr="005219B5" w:rsidRDefault="003B63D7" w:rsidP="00887FA7">
      <w:pPr>
        <w:tabs>
          <w:tab w:val="left" w:pos="180"/>
          <w:tab w:val="left" w:pos="2340"/>
          <w:tab w:val="left" w:pos="2520"/>
          <w:tab w:val="center" w:pos="4677"/>
          <w:tab w:val="left" w:pos="7890"/>
        </w:tabs>
      </w:pPr>
      <w:r w:rsidRPr="005219B5">
        <w:tab/>
        <w:t>C) Fatih Sultan Mehmet’in bir resmi daha ortaya çıkmış. D) Boğaz Köprü’sünün trafiği çok sıkışık.</w:t>
      </w:r>
    </w:p>
    <w:p w:rsidR="003B63D7" w:rsidRPr="005219B5" w:rsidRDefault="003B63D7" w:rsidP="00887FA7"/>
    <w:p w:rsidR="003B63D7" w:rsidRPr="005219B5" w:rsidRDefault="003B63D7" w:rsidP="00887FA7">
      <w:pPr>
        <w:tabs>
          <w:tab w:val="left" w:pos="180"/>
          <w:tab w:val="left" w:pos="2340"/>
          <w:tab w:val="left" w:pos="2520"/>
          <w:tab w:val="center" w:pos="4677"/>
          <w:tab w:val="left" w:pos="7890"/>
        </w:tabs>
      </w:pPr>
      <w:r w:rsidRPr="005219B5">
        <w:t xml:space="preserve">16- Aşağıdaki cümlelerin hangisinde </w:t>
      </w:r>
      <w:r w:rsidRPr="005219B5">
        <w:rPr>
          <w:i/>
          <w:u w:val="single"/>
        </w:rPr>
        <w:t xml:space="preserve">deyim </w:t>
      </w:r>
      <w:r w:rsidRPr="005219B5">
        <w:t>kullanılmıştır?</w:t>
      </w:r>
    </w:p>
    <w:p w:rsidR="003B63D7" w:rsidRDefault="003B63D7" w:rsidP="00887FA7">
      <w:pPr>
        <w:tabs>
          <w:tab w:val="left" w:pos="180"/>
          <w:tab w:val="left" w:pos="2340"/>
          <w:tab w:val="left" w:pos="2520"/>
          <w:tab w:val="center" w:pos="4677"/>
          <w:tab w:val="left" w:pos="7890"/>
        </w:tabs>
      </w:pPr>
      <w:r w:rsidRPr="005219B5">
        <w:t xml:space="preserve"> </w:t>
      </w:r>
      <w:r>
        <w:tab/>
        <w:t xml:space="preserve">    </w:t>
      </w:r>
      <w:r w:rsidRPr="005219B5">
        <w:t>A) Yanımdaki koltukta yetmi</w:t>
      </w:r>
      <w:r>
        <w:t xml:space="preserve">şlik bir ihtiyar oturuyordu. </w:t>
      </w:r>
    </w:p>
    <w:p w:rsidR="003B63D7" w:rsidRDefault="003B63D7" w:rsidP="00887FA7">
      <w:pPr>
        <w:tabs>
          <w:tab w:val="left" w:pos="180"/>
          <w:tab w:val="left" w:pos="2340"/>
          <w:tab w:val="left" w:pos="2520"/>
          <w:tab w:val="center" w:pos="4677"/>
          <w:tab w:val="left" w:pos="7890"/>
        </w:tabs>
      </w:pPr>
      <w:r>
        <w:t xml:space="preserve">       </w:t>
      </w:r>
      <w:r w:rsidRPr="005219B5">
        <w:t xml:space="preserve">B) Yapılan haksızlıklara göz yummamı beklemiyorsun herhalde. </w:t>
      </w:r>
    </w:p>
    <w:p w:rsidR="003B63D7" w:rsidRDefault="003B63D7" w:rsidP="00887FA7">
      <w:pPr>
        <w:tabs>
          <w:tab w:val="left" w:pos="180"/>
          <w:tab w:val="left" w:pos="2340"/>
          <w:tab w:val="left" w:pos="2520"/>
          <w:tab w:val="center" w:pos="4677"/>
          <w:tab w:val="left" w:pos="7890"/>
        </w:tabs>
      </w:pPr>
      <w:r>
        <w:t xml:space="preserve">       </w:t>
      </w:r>
      <w:r w:rsidRPr="005219B5">
        <w:t>C) Temiz hava insan sağlığı için çok</w:t>
      </w:r>
      <w:r>
        <w:t xml:space="preserve">   </w:t>
      </w:r>
      <w:r w:rsidRPr="005219B5">
        <w:t>önemlidir</w:t>
      </w:r>
      <w:r>
        <w:t xml:space="preserve">  </w:t>
      </w:r>
    </w:p>
    <w:p w:rsidR="003B63D7" w:rsidRPr="005219B5" w:rsidRDefault="003B63D7" w:rsidP="00887FA7">
      <w:pPr>
        <w:tabs>
          <w:tab w:val="left" w:pos="180"/>
          <w:tab w:val="left" w:pos="2340"/>
          <w:tab w:val="left" w:pos="2520"/>
          <w:tab w:val="center" w:pos="4677"/>
          <w:tab w:val="left" w:pos="7890"/>
        </w:tabs>
      </w:pPr>
      <w:r>
        <w:t xml:space="preserve">       </w:t>
      </w:r>
      <w:r w:rsidRPr="005219B5">
        <w:t xml:space="preserve">D) Bugün, düne göre biraz daha iyiyim.     </w:t>
      </w:r>
    </w:p>
    <w:p w:rsidR="003B63D7" w:rsidRPr="005219B5" w:rsidRDefault="003B63D7" w:rsidP="00887FA7">
      <w:pPr>
        <w:pStyle w:val="Normal1"/>
        <w:tabs>
          <w:tab w:val="num" w:pos="435"/>
        </w:tabs>
        <w:jc w:val="both"/>
      </w:pPr>
    </w:p>
    <w:p w:rsidR="003B63D7" w:rsidRPr="005219B5" w:rsidRDefault="003B63D7" w:rsidP="00887FA7">
      <w:pPr>
        <w:pStyle w:val="Normal1"/>
        <w:tabs>
          <w:tab w:val="num" w:pos="435"/>
        </w:tabs>
        <w:jc w:val="both"/>
        <w:rPr>
          <w:color w:val="000000"/>
          <w:u w:val="single"/>
        </w:rPr>
      </w:pPr>
      <w:r w:rsidRPr="005219B5">
        <w:t>17-</w:t>
      </w:r>
      <w:r w:rsidRPr="005219B5">
        <w:rPr>
          <w:color w:val="000000"/>
        </w:rPr>
        <w:t xml:space="preserve">.Aşağıdaki cümlelerin hangisinde zıt anlamlı sözcükler </w:t>
      </w:r>
      <w:r w:rsidRPr="005219B5">
        <w:rPr>
          <w:color w:val="000000"/>
          <w:u w:val="single"/>
        </w:rPr>
        <w:t>yoktur</w:t>
      </w:r>
      <w:r w:rsidRPr="005219B5">
        <w:rPr>
          <w:color w:val="000000"/>
        </w:rPr>
        <w:t>?</w:t>
      </w:r>
    </w:p>
    <w:p w:rsidR="003B63D7" w:rsidRDefault="003B63D7" w:rsidP="00887FA7">
      <w:pPr>
        <w:pStyle w:val="Normal1"/>
        <w:ind w:firstLine="75"/>
        <w:jc w:val="both"/>
        <w:rPr>
          <w:color w:val="000000"/>
        </w:rPr>
      </w:pPr>
    </w:p>
    <w:p w:rsidR="003B63D7" w:rsidRPr="005219B5" w:rsidRDefault="003B63D7" w:rsidP="00887FA7">
      <w:pPr>
        <w:pStyle w:val="Normal1"/>
        <w:ind w:firstLine="75"/>
        <w:jc w:val="both"/>
        <w:rPr>
          <w:color w:val="000000"/>
        </w:rPr>
      </w:pPr>
      <w:r w:rsidRPr="005219B5">
        <w:rPr>
          <w:color w:val="000000"/>
        </w:rPr>
        <w:t>A) Evin içi de dışı da güzelce boyandı.</w:t>
      </w:r>
      <w:r w:rsidRPr="005219B5">
        <w:rPr>
          <w:color w:val="000000"/>
        </w:rPr>
        <w:tab/>
      </w:r>
      <w:r w:rsidRPr="005219B5">
        <w:rPr>
          <w:color w:val="000000"/>
        </w:rPr>
        <w:tab/>
        <w:t xml:space="preserve">    B) Yurt dışına gitmek için gelmiş buraya.</w:t>
      </w:r>
    </w:p>
    <w:p w:rsidR="003B63D7" w:rsidRPr="005219B5" w:rsidRDefault="003B63D7" w:rsidP="00887FA7">
      <w:pPr>
        <w:tabs>
          <w:tab w:val="left" w:pos="180"/>
          <w:tab w:val="left" w:pos="2340"/>
          <w:tab w:val="left" w:pos="2520"/>
          <w:tab w:val="center" w:pos="4677"/>
          <w:tab w:val="left" w:pos="7890"/>
        </w:tabs>
      </w:pPr>
      <w:r w:rsidRPr="005219B5">
        <w:t xml:space="preserve"> C) Gidip gitmeme konusunda kararsız davranıyordu  D) Dost var, düşman var, diye söylendi babası  </w:t>
      </w:r>
    </w:p>
    <w:p w:rsidR="003B63D7" w:rsidRPr="005219B5" w:rsidRDefault="003B63D7" w:rsidP="00887FA7">
      <w:pPr>
        <w:tabs>
          <w:tab w:val="left" w:pos="180"/>
          <w:tab w:val="left" w:pos="2340"/>
          <w:tab w:val="left" w:pos="2520"/>
          <w:tab w:val="center" w:pos="4677"/>
          <w:tab w:val="left" w:pos="7890"/>
        </w:tabs>
      </w:pPr>
    </w:p>
    <w:p w:rsidR="003B63D7" w:rsidRPr="005219B5" w:rsidRDefault="003B63D7" w:rsidP="00887FA7">
      <w:r w:rsidRPr="005219B5">
        <w:t xml:space="preserve">  18. “Çay” sözcüğü aşağıdakilerin hangisinde farklı anlamda kullanılmıştır?</w:t>
      </w:r>
    </w:p>
    <w:p w:rsidR="003B63D7" w:rsidRPr="005219B5" w:rsidRDefault="003B63D7" w:rsidP="00887FA7">
      <w:r w:rsidRPr="005219B5">
        <w:t xml:space="preserve">     </w:t>
      </w:r>
      <w:r>
        <w:tab/>
        <w:t xml:space="preserve"> </w:t>
      </w:r>
      <w:r w:rsidRPr="005219B5">
        <w:t>A) Çay demini aldı mı?               B) İkindi çayında sizdeyim.</w:t>
      </w:r>
    </w:p>
    <w:p w:rsidR="003B63D7" w:rsidRPr="005219B5" w:rsidRDefault="003B63D7" w:rsidP="00887FA7">
      <w:r w:rsidRPr="005219B5">
        <w:t xml:space="preserve">     </w:t>
      </w:r>
      <w:r>
        <w:tab/>
      </w:r>
      <w:r w:rsidRPr="005219B5">
        <w:t xml:space="preserve"> C) Çayı kurbağaları basmış.        D) Akşam çayı uykumu kaçırıyor.</w:t>
      </w:r>
    </w:p>
    <w:p w:rsidR="003B63D7" w:rsidRPr="005219B5" w:rsidRDefault="003B63D7" w:rsidP="00887FA7"/>
    <w:p w:rsidR="003B63D7" w:rsidRPr="005219B5" w:rsidRDefault="003B63D7" w:rsidP="00A819AF">
      <w:pPr>
        <w:shd w:val="clear" w:color="auto" w:fill="FFFFFF"/>
        <w:spacing w:line="260" w:lineRule="exact"/>
        <w:ind w:left="209"/>
      </w:pPr>
      <w:r w:rsidRPr="005219B5">
        <w:rPr>
          <w:bCs/>
          <w:color w:val="000000"/>
        </w:rPr>
        <w:t xml:space="preserve">19. Aşağıdaki tümcelerin hangisinde deyim </w:t>
      </w:r>
      <w:r w:rsidRPr="005219B5">
        <w:rPr>
          <w:bCs/>
          <w:color w:val="000000"/>
          <w:u w:val="single"/>
        </w:rPr>
        <w:t>yoktur</w:t>
      </w:r>
      <w:r w:rsidRPr="005219B5">
        <w:rPr>
          <w:bCs/>
          <w:color w:val="000000"/>
        </w:rPr>
        <w:t>?</w:t>
      </w:r>
    </w:p>
    <w:p w:rsidR="003B63D7" w:rsidRPr="005219B5" w:rsidRDefault="003B63D7" w:rsidP="00A819AF">
      <w:pPr>
        <w:shd w:val="clear" w:color="auto" w:fill="FFFFFF"/>
        <w:tabs>
          <w:tab w:val="left" w:pos="965"/>
        </w:tabs>
        <w:spacing w:line="260" w:lineRule="exact"/>
        <w:ind w:left="562"/>
      </w:pPr>
      <w:r w:rsidRPr="005219B5">
        <w:rPr>
          <w:bCs/>
          <w:color w:val="000000"/>
        </w:rPr>
        <w:t>A.</w:t>
      </w:r>
      <w:r w:rsidRPr="005219B5">
        <w:rPr>
          <w:bCs/>
          <w:color w:val="000000"/>
        </w:rPr>
        <w:tab/>
      </w:r>
      <w:r w:rsidRPr="005219B5">
        <w:rPr>
          <w:color w:val="000000"/>
        </w:rPr>
        <w:t xml:space="preserve">Bağrı yanık bir adamcağızdı.                             </w:t>
      </w:r>
      <w:r>
        <w:rPr>
          <w:color w:val="000000"/>
        </w:rPr>
        <w:t>B.</w:t>
      </w:r>
      <w:r w:rsidRPr="005219B5">
        <w:rPr>
          <w:color w:val="000000"/>
        </w:rPr>
        <w:t>Kardeşim yavaş yavaş geliyordu.</w:t>
      </w:r>
    </w:p>
    <w:p w:rsidR="003B63D7" w:rsidRPr="005219B5" w:rsidRDefault="003B63D7" w:rsidP="00A819AF">
      <w:pPr>
        <w:shd w:val="clear" w:color="auto" w:fill="FFFFFF"/>
        <w:tabs>
          <w:tab w:val="left" w:pos="965"/>
        </w:tabs>
        <w:spacing w:line="260" w:lineRule="exact"/>
        <w:rPr>
          <w:color w:val="000000"/>
        </w:rPr>
      </w:pPr>
      <w:r w:rsidRPr="005219B5">
        <w:t xml:space="preserve">         </w:t>
      </w:r>
      <w:r>
        <w:t xml:space="preserve"> </w:t>
      </w:r>
      <w:r>
        <w:rPr>
          <w:color w:val="000000"/>
        </w:rPr>
        <w:t>C</w:t>
      </w:r>
      <w:r w:rsidRPr="005219B5">
        <w:rPr>
          <w:color w:val="000000"/>
        </w:rPr>
        <w:t>.</w:t>
      </w:r>
      <w:r w:rsidRPr="005219B5">
        <w:rPr>
          <w:color w:val="000000"/>
        </w:rPr>
        <w:tab/>
        <w:t xml:space="preserve">Babamın öfkesi burnundaydı.                            </w:t>
      </w:r>
      <w:r>
        <w:rPr>
          <w:color w:val="000000"/>
        </w:rPr>
        <w:t>D.</w:t>
      </w:r>
      <w:r w:rsidRPr="005219B5">
        <w:rPr>
          <w:color w:val="000000"/>
        </w:rPr>
        <w:t>Sokakta fareler cirit atıyordu.</w:t>
      </w:r>
    </w:p>
    <w:p w:rsidR="003B63D7" w:rsidRPr="005219B5" w:rsidRDefault="003B63D7" w:rsidP="00A819AF">
      <w:pPr>
        <w:shd w:val="clear" w:color="auto" w:fill="FFFFFF"/>
        <w:tabs>
          <w:tab w:val="left" w:pos="965"/>
        </w:tabs>
        <w:spacing w:line="260" w:lineRule="exact"/>
        <w:rPr>
          <w:color w:val="000000"/>
        </w:rPr>
      </w:pPr>
    </w:p>
    <w:tbl>
      <w:tblPr>
        <w:tblW w:w="0" w:type="auto"/>
        <w:tblLook w:val="01E0"/>
      </w:tblPr>
      <w:tblGrid>
        <w:gridCol w:w="9464"/>
        <w:gridCol w:w="428"/>
      </w:tblGrid>
      <w:tr w:rsidR="003B63D7" w:rsidRPr="005219B5" w:rsidTr="00A31541">
        <w:tc>
          <w:tcPr>
            <w:tcW w:w="9892" w:type="dxa"/>
            <w:gridSpan w:val="2"/>
          </w:tcPr>
          <w:p w:rsidR="003B63D7" w:rsidRPr="005219B5" w:rsidRDefault="003B63D7" w:rsidP="00A819AF">
            <w:r w:rsidRPr="005219B5">
              <w:t xml:space="preserve">    20.Aşağıdakilerden   hangisinde anlatım   bozukluğu vardır?</w:t>
            </w:r>
          </w:p>
        </w:tc>
      </w:tr>
      <w:tr w:rsidR="003B63D7" w:rsidRPr="005219B5" w:rsidTr="00A31541">
        <w:trPr>
          <w:gridAfter w:val="1"/>
          <w:wAfter w:w="428" w:type="dxa"/>
        </w:trPr>
        <w:tc>
          <w:tcPr>
            <w:tcW w:w="9464" w:type="dxa"/>
          </w:tcPr>
          <w:p w:rsidR="003B63D7" w:rsidRPr="005219B5" w:rsidRDefault="003B63D7" w:rsidP="00A819AF"/>
        </w:tc>
      </w:tr>
      <w:tr w:rsidR="003B63D7" w:rsidRPr="005219B5" w:rsidTr="00A31541">
        <w:trPr>
          <w:gridAfter w:val="1"/>
          <w:wAfter w:w="428" w:type="dxa"/>
        </w:trPr>
        <w:tc>
          <w:tcPr>
            <w:tcW w:w="9464" w:type="dxa"/>
          </w:tcPr>
          <w:p w:rsidR="003B63D7" w:rsidRPr="005219B5" w:rsidRDefault="003B63D7" w:rsidP="00A819AF">
            <w:r w:rsidRPr="005219B5">
              <w:t xml:space="preserve">         A) Yoğurt ve bal önemli besinlerimizdendir.</w:t>
            </w:r>
          </w:p>
        </w:tc>
      </w:tr>
      <w:tr w:rsidR="003B63D7" w:rsidRPr="005219B5" w:rsidTr="00A31541">
        <w:trPr>
          <w:gridAfter w:val="1"/>
          <w:wAfter w:w="428" w:type="dxa"/>
          <w:trHeight w:val="356"/>
        </w:trPr>
        <w:tc>
          <w:tcPr>
            <w:tcW w:w="9464" w:type="dxa"/>
          </w:tcPr>
          <w:p w:rsidR="003B63D7" w:rsidRPr="005219B5" w:rsidRDefault="003B63D7" w:rsidP="005219B5">
            <w:r w:rsidRPr="005219B5">
              <w:t xml:space="preserve">         B)Yaşlı kadın ve torununu sevinçli gördüm.</w:t>
            </w:r>
          </w:p>
        </w:tc>
      </w:tr>
      <w:tr w:rsidR="003B63D7" w:rsidRPr="005219B5" w:rsidTr="00A31541">
        <w:trPr>
          <w:gridAfter w:val="1"/>
          <w:wAfter w:w="428" w:type="dxa"/>
        </w:trPr>
        <w:tc>
          <w:tcPr>
            <w:tcW w:w="9464" w:type="dxa"/>
          </w:tcPr>
          <w:p w:rsidR="003B63D7" w:rsidRPr="005219B5" w:rsidRDefault="003B63D7" w:rsidP="00A819AF">
            <w:r w:rsidRPr="005219B5">
              <w:t xml:space="preserve">         C)Ahmet ve arabayla şehre gideceğiz.</w:t>
            </w:r>
          </w:p>
        </w:tc>
      </w:tr>
      <w:tr w:rsidR="003B63D7" w:rsidRPr="005219B5" w:rsidTr="00A31541">
        <w:trPr>
          <w:gridAfter w:val="1"/>
          <w:wAfter w:w="428" w:type="dxa"/>
        </w:trPr>
        <w:tc>
          <w:tcPr>
            <w:tcW w:w="9464" w:type="dxa"/>
          </w:tcPr>
          <w:p w:rsidR="003B63D7" w:rsidRPr="005219B5" w:rsidRDefault="003B63D7" w:rsidP="00A819AF">
            <w:r w:rsidRPr="005219B5">
              <w:t xml:space="preserve">         D) Yarın sabah pantolonumu ve gömleğimi ütüleyeceğim.</w:t>
            </w:r>
          </w:p>
        </w:tc>
      </w:tr>
    </w:tbl>
    <w:p w:rsidR="003B63D7" w:rsidRPr="005219B5" w:rsidRDefault="003B63D7" w:rsidP="00A819AF">
      <w:pPr>
        <w:shd w:val="clear" w:color="auto" w:fill="FFFFFF"/>
        <w:tabs>
          <w:tab w:val="left" w:pos="965"/>
        </w:tabs>
        <w:spacing w:line="260" w:lineRule="exact"/>
      </w:pPr>
      <w:r w:rsidRPr="005219B5">
        <w:rPr>
          <w:color w:val="000000"/>
        </w:rPr>
        <w:tab/>
      </w:r>
    </w:p>
    <w:p w:rsidR="003B63D7" w:rsidRPr="005219B5" w:rsidRDefault="003B63D7" w:rsidP="00887FA7">
      <w:pPr>
        <w:pStyle w:val="Normal1"/>
        <w:ind w:firstLine="708"/>
        <w:jc w:val="both"/>
        <w:rPr>
          <w:color w:val="000000"/>
        </w:rPr>
      </w:pPr>
    </w:p>
    <w:p w:rsidR="003B63D7" w:rsidRPr="005219B5" w:rsidRDefault="003B63D7" w:rsidP="00887FA7">
      <w:pPr>
        <w:pStyle w:val="Normal1"/>
        <w:ind w:firstLine="708"/>
        <w:jc w:val="both"/>
        <w:rPr>
          <w:color w:val="000000"/>
        </w:rPr>
      </w:pPr>
    </w:p>
    <w:p w:rsidR="003B63D7" w:rsidRPr="005219B5" w:rsidRDefault="003B63D7" w:rsidP="00887FA7">
      <w:pPr>
        <w:tabs>
          <w:tab w:val="left" w:pos="180"/>
          <w:tab w:val="left" w:pos="2340"/>
          <w:tab w:val="left" w:pos="2520"/>
          <w:tab w:val="center" w:pos="4677"/>
          <w:tab w:val="left" w:pos="7890"/>
        </w:tabs>
      </w:pPr>
      <w:r>
        <w:t>NOT: Her bir  soru  5 puan değerindedir.               BAŞARILAR    DİLERİM…</w:t>
      </w:r>
      <w:r w:rsidRPr="005219B5">
        <w:t xml:space="preserve">                        </w:t>
      </w:r>
    </w:p>
    <w:p w:rsidR="003B63D7" w:rsidRPr="005219B5" w:rsidRDefault="003B63D7" w:rsidP="00887FA7">
      <w:pPr>
        <w:tabs>
          <w:tab w:val="left" w:pos="180"/>
          <w:tab w:val="left" w:pos="2340"/>
          <w:tab w:val="left" w:pos="2520"/>
          <w:tab w:val="center" w:pos="4677"/>
          <w:tab w:val="left" w:pos="7890"/>
        </w:tabs>
      </w:pPr>
      <w:r w:rsidRPr="005219B5">
        <w:tab/>
        <w:t xml:space="preserve"> </w:t>
      </w:r>
    </w:p>
    <w:p w:rsidR="003B63D7" w:rsidRDefault="003B63D7" w:rsidP="006A2686">
      <w:hyperlink r:id="rId5" w:history="1">
        <w:r>
          <w:rPr>
            <w:rStyle w:val="Hyperlink"/>
          </w:rPr>
          <w:t>www.sorubak.com</w:t>
        </w:r>
      </w:hyperlink>
      <w:r>
        <w:t xml:space="preserve"> </w:t>
      </w:r>
    </w:p>
    <w:p w:rsidR="003B63D7" w:rsidRPr="005219B5" w:rsidRDefault="003B63D7" w:rsidP="00337BB7">
      <w:pPr>
        <w:pStyle w:val="NoSpacing"/>
        <w:jc w:val="both"/>
        <w:rPr>
          <w:rFonts w:ascii="Times New Roman" w:hAnsi="Times New Roman"/>
          <w:sz w:val="24"/>
          <w:szCs w:val="24"/>
        </w:rPr>
      </w:pPr>
    </w:p>
    <w:p w:rsidR="003B63D7" w:rsidRPr="005219B5" w:rsidRDefault="003B63D7" w:rsidP="00337BB7"/>
    <w:p w:rsidR="003B63D7" w:rsidRPr="005219B5" w:rsidRDefault="003B63D7" w:rsidP="00337BB7">
      <w:pPr>
        <w:pStyle w:val="ListParagraph"/>
        <w:ind w:left="786"/>
      </w:pPr>
    </w:p>
    <w:p w:rsidR="003B63D7" w:rsidRPr="005219B5" w:rsidRDefault="003B63D7" w:rsidP="00F9112A"/>
    <w:p w:rsidR="003B63D7" w:rsidRPr="005219B5" w:rsidRDefault="003B63D7" w:rsidP="00F9112A">
      <w:pPr>
        <w:ind w:right="-709"/>
        <w:rPr>
          <w:color w:val="000000"/>
        </w:rPr>
      </w:pPr>
    </w:p>
    <w:p w:rsidR="003B63D7" w:rsidRDefault="003B63D7" w:rsidP="00F9112A">
      <w:pPr>
        <w:rPr>
          <w:color w:val="000000"/>
        </w:rPr>
      </w:pPr>
    </w:p>
    <w:p w:rsidR="003B63D7" w:rsidRPr="00795181" w:rsidRDefault="003B63D7" w:rsidP="00F9112A">
      <w:pPr>
        <w:rPr>
          <w:color w:val="000000"/>
          <w:sz w:val="20"/>
        </w:rPr>
      </w:pPr>
    </w:p>
    <w:p w:rsidR="003B63D7" w:rsidRDefault="003B63D7" w:rsidP="00F9112A">
      <w:pPr>
        <w:rPr>
          <w:color w:val="000000"/>
        </w:rPr>
      </w:pPr>
    </w:p>
    <w:p w:rsidR="003B63D7" w:rsidRDefault="003B63D7" w:rsidP="0039451B">
      <w:pPr>
        <w:rPr>
          <w:color w:val="000000"/>
        </w:rPr>
      </w:pPr>
    </w:p>
    <w:p w:rsidR="003B63D7" w:rsidRDefault="003B63D7" w:rsidP="0039451B">
      <w:pPr>
        <w:rPr>
          <w:color w:val="000000"/>
        </w:rPr>
      </w:pPr>
    </w:p>
    <w:p w:rsidR="003B63D7" w:rsidRDefault="003B63D7" w:rsidP="0039451B">
      <w:pPr>
        <w:rPr>
          <w:color w:val="000000"/>
        </w:rPr>
      </w:pPr>
    </w:p>
    <w:p w:rsidR="003B63D7" w:rsidRPr="0039451B" w:rsidRDefault="003B63D7" w:rsidP="0039451B"/>
    <w:sectPr w:rsidR="003B63D7" w:rsidRPr="0039451B" w:rsidSect="00F9112A">
      <w:pgSz w:w="11906" w:h="16838"/>
      <w:pgMar w:top="851" w:right="70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40E4E"/>
    <w:multiLevelType w:val="hybridMultilevel"/>
    <w:tmpl w:val="59184348"/>
    <w:lvl w:ilvl="0" w:tplc="E9760976">
      <w:start w:val="5"/>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36816B0"/>
    <w:multiLevelType w:val="hybridMultilevel"/>
    <w:tmpl w:val="B8C865CA"/>
    <w:lvl w:ilvl="0" w:tplc="77F67EEC">
      <w:start w:val="1"/>
      <w:numFmt w:val="upperLetter"/>
      <w:lvlText w:val="%1)"/>
      <w:lvlJc w:val="left"/>
      <w:pPr>
        <w:tabs>
          <w:tab w:val="num" w:pos="786"/>
        </w:tabs>
        <w:ind w:left="786" w:hanging="360"/>
      </w:pPr>
      <w:rPr>
        <w:rFonts w:cs="Times New Roman" w:hint="default"/>
      </w:rPr>
    </w:lvl>
    <w:lvl w:ilvl="1" w:tplc="041F0019" w:tentative="1">
      <w:start w:val="1"/>
      <w:numFmt w:val="lowerLetter"/>
      <w:lvlText w:val="%2."/>
      <w:lvlJc w:val="left"/>
      <w:pPr>
        <w:tabs>
          <w:tab w:val="num" w:pos="1530"/>
        </w:tabs>
        <w:ind w:left="1530" w:hanging="360"/>
      </w:pPr>
      <w:rPr>
        <w:rFonts w:cs="Times New Roman" w:hint="default"/>
      </w:rPr>
    </w:lvl>
    <w:lvl w:ilvl="2" w:tplc="041F001B" w:tentative="1">
      <w:start w:val="1"/>
      <w:numFmt w:val="lowerRoman"/>
      <w:lvlText w:val="%3."/>
      <w:lvlJc w:val="right"/>
      <w:pPr>
        <w:tabs>
          <w:tab w:val="num" w:pos="2250"/>
        </w:tabs>
        <w:ind w:left="2250" w:hanging="180"/>
      </w:pPr>
      <w:rPr>
        <w:rFonts w:cs="Times New Roman"/>
      </w:rPr>
    </w:lvl>
    <w:lvl w:ilvl="3" w:tplc="041F000F" w:tentative="1">
      <w:start w:val="1"/>
      <w:numFmt w:val="decimal"/>
      <w:lvlText w:val="%4."/>
      <w:lvlJc w:val="left"/>
      <w:pPr>
        <w:tabs>
          <w:tab w:val="num" w:pos="2970"/>
        </w:tabs>
        <w:ind w:left="2970" w:hanging="360"/>
      </w:pPr>
      <w:rPr>
        <w:rFonts w:cs="Times New Roman"/>
      </w:rPr>
    </w:lvl>
    <w:lvl w:ilvl="4" w:tplc="041F0019" w:tentative="1">
      <w:start w:val="1"/>
      <w:numFmt w:val="lowerLetter"/>
      <w:lvlText w:val="%5."/>
      <w:lvlJc w:val="left"/>
      <w:pPr>
        <w:tabs>
          <w:tab w:val="num" w:pos="3690"/>
        </w:tabs>
        <w:ind w:left="3690" w:hanging="360"/>
      </w:pPr>
      <w:rPr>
        <w:rFonts w:cs="Times New Roman"/>
      </w:rPr>
    </w:lvl>
    <w:lvl w:ilvl="5" w:tplc="041F001B" w:tentative="1">
      <w:start w:val="1"/>
      <w:numFmt w:val="lowerRoman"/>
      <w:lvlText w:val="%6."/>
      <w:lvlJc w:val="right"/>
      <w:pPr>
        <w:tabs>
          <w:tab w:val="num" w:pos="4410"/>
        </w:tabs>
        <w:ind w:left="4410" w:hanging="180"/>
      </w:pPr>
      <w:rPr>
        <w:rFonts w:cs="Times New Roman"/>
      </w:rPr>
    </w:lvl>
    <w:lvl w:ilvl="6" w:tplc="041F000F" w:tentative="1">
      <w:start w:val="1"/>
      <w:numFmt w:val="decimal"/>
      <w:lvlText w:val="%7."/>
      <w:lvlJc w:val="left"/>
      <w:pPr>
        <w:tabs>
          <w:tab w:val="num" w:pos="5130"/>
        </w:tabs>
        <w:ind w:left="5130" w:hanging="360"/>
      </w:pPr>
      <w:rPr>
        <w:rFonts w:cs="Times New Roman"/>
      </w:rPr>
    </w:lvl>
    <w:lvl w:ilvl="7" w:tplc="041F0019" w:tentative="1">
      <w:start w:val="1"/>
      <w:numFmt w:val="lowerLetter"/>
      <w:lvlText w:val="%8."/>
      <w:lvlJc w:val="left"/>
      <w:pPr>
        <w:tabs>
          <w:tab w:val="num" w:pos="5850"/>
        </w:tabs>
        <w:ind w:left="5850" w:hanging="360"/>
      </w:pPr>
      <w:rPr>
        <w:rFonts w:cs="Times New Roman"/>
      </w:rPr>
    </w:lvl>
    <w:lvl w:ilvl="8" w:tplc="041F001B" w:tentative="1">
      <w:start w:val="1"/>
      <w:numFmt w:val="lowerRoman"/>
      <w:lvlText w:val="%9."/>
      <w:lvlJc w:val="right"/>
      <w:pPr>
        <w:tabs>
          <w:tab w:val="num" w:pos="6570"/>
        </w:tabs>
        <w:ind w:left="6570" w:hanging="180"/>
      </w:pPr>
      <w:rPr>
        <w:rFonts w:cs="Times New Roman"/>
      </w:rPr>
    </w:lvl>
  </w:abstractNum>
  <w:abstractNum w:abstractNumId="2">
    <w:nsid w:val="657B7D57"/>
    <w:multiLevelType w:val="hybridMultilevel"/>
    <w:tmpl w:val="83B64E0C"/>
    <w:lvl w:ilvl="0" w:tplc="D21AE6AA">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451B"/>
    <w:rsid w:val="00256CBE"/>
    <w:rsid w:val="00337BB7"/>
    <w:rsid w:val="0039451B"/>
    <w:rsid w:val="003B63D7"/>
    <w:rsid w:val="00487A5E"/>
    <w:rsid w:val="005219B5"/>
    <w:rsid w:val="006A2686"/>
    <w:rsid w:val="00795181"/>
    <w:rsid w:val="00797C8E"/>
    <w:rsid w:val="00887FA7"/>
    <w:rsid w:val="00A31541"/>
    <w:rsid w:val="00A819AF"/>
    <w:rsid w:val="00C1644F"/>
    <w:rsid w:val="00C435E3"/>
    <w:rsid w:val="00C9360A"/>
    <w:rsid w:val="00F9112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51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7BB7"/>
    <w:pPr>
      <w:ind w:left="720"/>
      <w:contextualSpacing/>
    </w:pPr>
  </w:style>
  <w:style w:type="paragraph" w:styleId="NoSpacing">
    <w:name w:val="No Spacing"/>
    <w:uiPriority w:val="99"/>
    <w:qFormat/>
    <w:rsid w:val="00337BB7"/>
    <w:rPr>
      <w:lang w:eastAsia="en-US"/>
    </w:rPr>
  </w:style>
  <w:style w:type="paragraph" w:customStyle="1" w:styleId="Normal1">
    <w:name w:val="Normal1"/>
    <w:basedOn w:val="Normal"/>
    <w:uiPriority w:val="99"/>
    <w:rsid w:val="00887FA7"/>
  </w:style>
  <w:style w:type="table" w:styleId="TableGrid">
    <w:name w:val="Table Grid"/>
    <w:basedOn w:val="TableNormal"/>
    <w:uiPriority w:val="99"/>
    <w:rsid w:val="00A819A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A268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1342052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3</Pages>
  <Words>770</Words>
  <Characters>4391</Characters>
  <Application>Microsoft Office Outlook</Application>
  <DocSecurity>0</DocSecurity>
  <Lines>0</Lines>
  <Paragraphs>0</Paragraphs>
  <ScaleCrop>false</ScaleCrop>
  <Company>MEB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KESKİN</dc:creator>
  <cp:keywords/>
  <dc:description/>
  <cp:lastModifiedBy>edanur</cp:lastModifiedBy>
  <cp:revision>3</cp:revision>
  <cp:lastPrinted>2009-11-05T18:46:00Z</cp:lastPrinted>
  <dcterms:created xsi:type="dcterms:W3CDTF">2009-11-05T17:33:00Z</dcterms:created>
  <dcterms:modified xsi:type="dcterms:W3CDTF">2009-11-08T08:45:00Z</dcterms:modified>
</cp:coreProperties>
</file>