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2C5" w:rsidRPr="008C06AD" w:rsidRDefault="00E212C5" w:rsidP="00C87666">
      <w:pPr>
        <w:spacing w:after="0" w:line="240" w:lineRule="auto"/>
        <w:rPr>
          <w:rFonts w:ascii="Times New Roman" w:hAnsi="Times New Roman"/>
          <w:b/>
          <w:i/>
        </w:rPr>
      </w:pPr>
      <w:r w:rsidRPr="008C06AD">
        <w:rPr>
          <w:rFonts w:ascii="Times New Roman" w:hAnsi="Times New Roman"/>
          <w:b/>
          <w:i/>
        </w:rPr>
        <w:t xml:space="preserve">                                            SOSYAL BİLGİLER DEĞERLENDİRME SORULARI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  <w:b/>
          <w:bCs/>
          <w:color w:val="000000"/>
        </w:rPr>
      </w:pPr>
      <w:r w:rsidRPr="00C87666">
        <w:rPr>
          <w:rFonts w:ascii="Times New Roman" w:hAnsi="Times New Roman"/>
          <w:b/>
          <w:bCs/>
          <w:color w:val="000000"/>
        </w:rPr>
        <w:t>1) Bir milletin bağımsızlığını aşağıdakilerden hangisi simgeler?</w:t>
      </w:r>
    </w:p>
    <w:p w:rsidR="00E212C5" w:rsidRPr="00C87666" w:rsidRDefault="00E212C5" w:rsidP="00C87666">
      <w:pPr>
        <w:pStyle w:val="Heading1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</w:t>
      </w:r>
      <w:r w:rsidRPr="00C87666">
        <w:rPr>
          <w:bCs/>
          <w:color w:val="000000"/>
          <w:sz w:val="22"/>
          <w:szCs w:val="22"/>
        </w:rPr>
        <w:t>A) Bayrağı</w:t>
      </w:r>
      <w:r w:rsidRPr="00C87666">
        <w:rPr>
          <w:bCs/>
          <w:color w:val="000000"/>
          <w:sz w:val="22"/>
          <w:szCs w:val="22"/>
        </w:rPr>
        <w:tab/>
      </w:r>
      <w:r w:rsidRPr="00C87666">
        <w:rPr>
          <w:bCs/>
          <w:color w:val="000000"/>
          <w:sz w:val="22"/>
          <w:szCs w:val="22"/>
        </w:rPr>
        <w:tab/>
        <w:t>B) Ordusu</w:t>
      </w:r>
      <w:r w:rsidRPr="00C87666">
        <w:rPr>
          <w:bCs/>
          <w:color w:val="000000"/>
          <w:sz w:val="22"/>
          <w:szCs w:val="22"/>
        </w:rPr>
        <w:tab/>
        <w:t>C) Okulları</w:t>
      </w:r>
      <w:r w:rsidRPr="00C87666">
        <w:rPr>
          <w:bCs/>
          <w:color w:val="000000"/>
          <w:sz w:val="22"/>
          <w:szCs w:val="22"/>
        </w:rPr>
        <w:tab/>
      </w:r>
      <w:r w:rsidRPr="00C87666">
        <w:rPr>
          <w:bCs/>
          <w:color w:val="000000"/>
          <w:sz w:val="22"/>
          <w:szCs w:val="22"/>
        </w:rPr>
        <w:tab/>
        <w:t>D) Yöneticileri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  <w:bCs/>
          <w:color w:val="000000"/>
        </w:rPr>
      </w:pPr>
      <w:r w:rsidRPr="00C87666">
        <w:rPr>
          <w:rFonts w:ascii="Times New Roman" w:hAnsi="Times New Roman"/>
        </w:rPr>
        <w:t>2</w:t>
      </w:r>
      <w:r w:rsidRPr="00C87666">
        <w:rPr>
          <w:rFonts w:ascii="Times New Roman" w:hAnsi="Times New Roman"/>
          <w:b/>
        </w:rPr>
        <w:t>)</w:t>
      </w:r>
      <w:r w:rsidRPr="00C87666">
        <w:rPr>
          <w:rFonts w:ascii="Times New Roman" w:hAnsi="Times New Roman"/>
          <w:b/>
          <w:bCs/>
          <w:color w:val="000000"/>
        </w:rPr>
        <w:t xml:space="preserve"> Atatürk hangi ilkesiyle Türk milletini çağdaş bir toplum yapmayı planlamıştır?</w:t>
      </w:r>
      <w:r w:rsidRPr="00C87666">
        <w:rPr>
          <w:rFonts w:ascii="Times New Roman" w:hAnsi="Times New Roman"/>
          <w:bCs/>
          <w:color w:val="000000"/>
        </w:rPr>
        <w:t xml:space="preserve">  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Cs/>
          <w:color w:val="000000"/>
        </w:rPr>
        <w:t xml:space="preserve">     </w:t>
      </w:r>
      <w:r w:rsidRPr="00C87666">
        <w:rPr>
          <w:rFonts w:ascii="Times New Roman" w:hAnsi="Times New Roman"/>
          <w:bCs/>
          <w:color w:val="000000"/>
        </w:rPr>
        <w:t>A) İnkılapçılık     B) Cumhuriyetçilik</w:t>
      </w:r>
      <w:r>
        <w:rPr>
          <w:rFonts w:ascii="Times New Roman" w:hAnsi="Times New Roman"/>
          <w:bCs/>
          <w:color w:val="000000"/>
        </w:rPr>
        <w:t xml:space="preserve">  </w:t>
      </w:r>
      <w:r w:rsidRPr="00C87666">
        <w:rPr>
          <w:rFonts w:ascii="Times New Roman" w:hAnsi="Times New Roman"/>
          <w:bCs/>
          <w:color w:val="000000"/>
        </w:rPr>
        <w:t>C) Milliyetçilik    D) Halkçılık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  <w:b/>
          <w:bCs/>
          <w:color w:val="000000"/>
        </w:rPr>
      </w:pPr>
      <w:r w:rsidRPr="00C87666">
        <w:rPr>
          <w:rFonts w:ascii="Times New Roman" w:hAnsi="Times New Roman"/>
          <w:b/>
        </w:rPr>
        <w:t>3)</w:t>
      </w:r>
      <w:r w:rsidRPr="00C87666">
        <w:rPr>
          <w:rFonts w:ascii="Times New Roman" w:hAnsi="Times New Roman"/>
          <w:b/>
          <w:bCs/>
          <w:color w:val="000000"/>
        </w:rPr>
        <w:t xml:space="preserve"> Tevhid-i Tedrisat Kanunu ile hangi alanda düzenlemeler yapılmıştır?     </w:t>
      </w:r>
    </w:p>
    <w:p w:rsidR="00E212C5" w:rsidRDefault="00E212C5" w:rsidP="00C8766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color w:val="000000"/>
        </w:rPr>
      </w:pPr>
      <w:r w:rsidRPr="00C87666">
        <w:rPr>
          <w:rFonts w:ascii="Times New Roman" w:hAnsi="Times New Roman"/>
          <w:bCs/>
          <w:color w:val="000000"/>
        </w:rPr>
        <w:t xml:space="preserve">Anayasa </w:t>
      </w:r>
      <w:r>
        <w:rPr>
          <w:rFonts w:ascii="Times New Roman" w:hAnsi="Times New Roman"/>
          <w:bCs/>
          <w:color w:val="000000"/>
        </w:rPr>
        <w:t xml:space="preserve">   B) </w:t>
      </w:r>
      <w:r w:rsidRPr="00C87666">
        <w:rPr>
          <w:rFonts w:ascii="Times New Roman" w:hAnsi="Times New Roman"/>
          <w:bCs/>
          <w:color w:val="000000"/>
        </w:rPr>
        <w:t xml:space="preserve">Aile hukuku </w:t>
      </w:r>
      <w:r>
        <w:rPr>
          <w:rFonts w:ascii="Times New Roman" w:hAnsi="Times New Roman"/>
          <w:bCs/>
          <w:color w:val="000000"/>
        </w:rPr>
        <w:t xml:space="preserve">   C)</w:t>
      </w:r>
      <w:r w:rsidRPr="00C87666">
        <w:rPr>
          <w:rFonts w:ascii="Times New Roman" w:hAnsi="Times New Roman"/>
          <w:bCs/>
          <w:color w:val="000000"/>
        </w:rPr>
        <w:t>Eğitim-Öğretim</w:t>
      </w:r>
      <w:r>
        <w:rPr>
          <w:rFonts w:ascii="Times New Roman" w:hAnsi="Times New Roman"/>
          <w:bCs/>
          <w:color w:val="000000"/>
        </w:rPr>
        <w:t xml:space="preserve">   </w:t>
      </w:r>
      <w:r w:rsidRPr="00C87666">
        <w:rPr>
          <w:rFonts w:ascii="Times New Roman" w:hAnsi="Times New Roman"/>
          <w:bCs/>
          <w:color w:val="000000"/>
        </w:rPr>
        <w:t xml:space="preserve"> D) Ekonomi</w:t>
      </w:r>
    </w:p>
    <w:p w:rsidR="00E212C5" w:rsidRPr="00C87666" w:rsidRDefault="00E212C5" w:rsidP="00C87666">
      <w:pPr>
        <w:spacing w:after="0" w:line="240" w:lineRule="auto"/>
        <w:jc w:val="both"/>
        <w:rPr>
          <w:rFonts w:ascii="Times New Roman" w:hAnsi="Times New Roman"/>
          <w:b/>
        </w:rPr>
      </w:pPr>
      <w:r w:rsidRPr="00C87666">
        <w:rPr>
          <w:rFonts w:ascii="Times New Roman" w:hAnsi="Times New Roman"/>
          <w:b/>
        </w:rPr>
        <w:t xml:space="preserve">4) </w:t>
      </w:r>
      <w:r w:rsidRPr="00C87666">
        <w:rPr>
          <w:rFonts w:ascii="Times New Roman" w:hAnsi="Times New Roman"/>
        </w:rPr>
        <w:t>Mustafa Kemal, Kastamonu gezisinde “Efendiler ve ey millet! İyi biliniz ki, Türkiye Cumhuriyeti şeyhler, dervişler, müritler ve mecuplar memleketi olamaz.” sözünü söylemiştir</w:t>
      </w:r>
      <w:r w:rsidRPr="00C87666">
        <w:rPr>
          <w:rFonts w:ascii="Times New Roman" w:hAnsi="Times New Roman"/>
          <w:b/>
        </w:rPr>
        <w:t xml:space="preserve">. Bu ifade aşağıdakilerden hangisinin yapılacağının işaretidir? </w:t>
      </w:r>
    </w:p>
    <w:p w:rsidR="00E212C5" w:rsidRPr="00C87666" w:rsidRDefault="00E212C5" w:rsidP="00C8766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C87666">
        <w:rPr>
          <w:rFonts w:ascii="Times New Roman" w:hAnsi="Times New Roman"/>
        </w:rPr>
        <w:t xml:space="preserve"> A. Şapka Kan</w:t>
      </w:r>
      <w:r>
        <w:rPr>
          <w:rFonts w:ascii="Times New Roman" w:hAnsi="Times New Roman"/>
        </w:rPr>
        <w:t xml:space="preserve">unu                     </w:t>
      </w:r>
      <w:r w:rsidRPr="00C87666"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 xml:space="preserve">           </w:t>
      </w:r>
      <w:r w:rsidRPr="00C87666">
        <w:rPr>
          <w:rFonts w:ascii="Times New Roman" w:hAnsi="Times New Roman"/>
        </w:rPr>
        <w:t xml:space="preserve"> B. Türk Dil Kurumu’nun kurulması</w:t>
      </w:r>
    </w:p>
    <w:p w:rsidR="00E212C5" w:rsidRDefault="00E212C5" w:rsidP="00C8766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C87666">
        <w:rPr>
          <w:rFonts w:ascii="Times New Roman" w:hAnsi="Times New Roman"/>
        </w:rPr>
        <w:t xml:space="preserve"> C. Türk Tarih Kurumu’nun kurulması           D.Tekke ve zaviyelerin kapatılması</w:t>
      </w:r>
    </w:p>
    <w:p w:rsidR="00E212C5" w:rsidRPr="00C87666" w:rsidRDefault="00E212C5" w:rsidP="00F20A21">
      <w:pPr>
        <w:spacing w:after="0" w:line="240" w:lineRule="auto"/>
        <w:jc w:val="both"/>
        <w:rPr>
          <w:rFonts w:ascii="Times New Roman" w:hAnsi="Times New Roman"/>
          <w:b/>
        </w:rPr>
      </w:pPr>
      <w:r w:rsidRPr="00C87666">
        <w:rPr>
          <w:rFonts w:ascii="Times New Roman" w:hAnsi="Times New Roman"/>
          <w:b/>
        </w:rPr>
        <w:t>5)</w:t>
      </w:r>
      <w:r>
        <w:rPr>
          <w:rFonts w:ascii="Times New Roman" w:hAnsi="Times New Roman"/>
          <w:b/>
        </w:rPr>
        <w:t xml:space="preserve">    </w:t>
      </w:r>
      <w:r w:rsidRPr="00C87666">
        <w:rPr>
          <w:rFonts w:ascii="Times New Roman" w:hAnsi="Times New Roman"/>
          <w:b/>
        </w:rPr>
        <w:t xml:space="preserve">   I. Aşar vergisi kaldırıldı.</w:t>
      </w:r>
      <w:r>
        <w:rPr>
          <w:rFonts w:ascii="Times New Roman" w:hAnsi="Times New Roman"/>
          <w:b/>
        </w:rPr>
        <w:t xml:space="preserve">    </w:t>
      </w:r>
      <w:r w:rsidRPr="00C87666">
        <w:rPr>
          <w:rFonts w:ascii="Times New Roman" w:hAnsi="Times New Roman"/>
          <w:b/>
        </w:rPr>
        <w:t>II. Tekke ve zaviyeler kapatıldı.</w:t>
      </w:r>
      <w:r>
        <w:rPr>
          <w:rFonts w:ascii="Times New Roman" w:hAnsi="Times New Roman"/>
          <w:b/>
        </w:rPr>
        <w:t xml:space="preserve">  </w:t>
      </w:r>
      <w:r w:rsidRPr="00C87666">
        <w:rPr>
          <w:rFonts w:ascii="Times New Roman" w:hAnsi="Times New Roman"/>
          <w:b/>
        </w:rPr>
        <w:t xml:space="preserve"> III. Etibank kuruldu.</w:t>
      </w:r>
    </w:p>
    <w:p w:rsidR="00E212C5" w:rsidRPr="00C87666" w:rsidRDefault="00E212C5" w:rsidP="00C87666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</w:t>
      </w:r>
      <w:r w:rsidRPr="00C87666">
        <w:rPr>
          <w:rFonts w:ascii="Times New Roman" w:hAnsi="Times New Roman"/>
          <w:b/>
        </w:rPr>
        <w:t xml:space="preserve"> Hangileri Cumhuriyet Dönemi’nde ekonomiyi kalkındırmak için yapılmıştır? </w:t>
      </w:r>
    </w:p>
    <w:p w:rsidR="00E212C5" w:rsidRDefault="00E212C5" w:rsidP="00C87666">
      <w:pPr>
        <w:spacing w:after="0" w:line="240" w:lineRule="auto"/>
        <w:jc w:val="both"/>
        <w:rPr>
          <w:rFonts w:ascii="Times New Roman" w:hAnsi="Times New Roman"/>
        </w:rPr>
      </w:pPr>
      <w:r w:rsidRPr="00C87666">
        <w:rPr>
          <w:rFonts w:ascii="Times New Roman" w:hAnsi="Times New Roman"/>
        </w:rPr>
        <w:t xml:space="preserve">            A. Yalnız II                B. I ve II                C. I ve III                    D. II ve III</w:t>
      </w:r>
    </w:p>
    <w:p w:rsidR="00E212C5" w:rsidRPr="00C87666" w:rsidRDefault="00E212C5" w:rsidP="00F20A21">
      <w:pPr>
        <w:spacing w:after="0" w:line="240" w:lineRule="auto"/>
        <w:ind w:hanging="142"/>
        <w:rPr>
          <w:rFonts w:ascii="Times New Roman" w:hAnsi="Times New Roman"/>
        </w:rPr>
      </w:pPr>
      <w:r w:rsidRPr="00C87666">
        <w:rPr>
          <w:rFonts w:ascii="Times New Roman" w:hAnsi="Times New Roman"/>
        </w:rPr>
        <w:t xml:space="preserve">  </w:t>
      </w:r>
      <w:r w:rsidRPr="00C87666">
        <w:rPr>
          <w:rFonts w:ascii="Times New Roman" w:hAnsi="Times New Roman"/>
          <w:b/>
        </w:rPr>
        <w:t>6) Aşağıdaki boşlukları doldurunuz.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**</w:t>
      </w:r>
      <w:r w:rsidRPr="00C87666">
        <w:rPr>
          <w:rFonts w:ascii="Times New Roman" w:hAnsi="Times New Roman"/>
        </w:rPr>
        <w:t>.Nüfusu en kalabalık olan ilimiz …………</w:t>
      </w:r>
      <w:r>
        <w:rPr>
          <w:rFonts w:ascii="Times New Roman" w:hAnsi="Times New Roman"/>
        </w:rPr>
        <w:t>…….</w:t>
      </w:r>
      <w:r w:rsidRPr="00C87666">
        <w:rPr>
          <w:rFonts w:ascii="Times New Roman" w:hAnsi="Times New Roman"/>
        </w:rPr>
        <w:t>………………dur.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**</w:t>
      </w:r>
      <w:r w:rsidRPr="00C87666">
        <w:rPr>
          <w:rFonts w:ascii="Times New Roman" w:hAnsi="Times New Roman"/>
        </w:rPr>
        <w:t>.Nüfusu en az olan ilimiz ……………</w:t>
      </w:r>
      <w:r>
        <w:rPr>
          <w:rFonts w:ascii="Times New Roman" w:hAnsi="Times New Roman"/>
        </w:rPr>
        <w:t>…………….</w:t>
      </w:r>
      <w:r w:rsidRPr="00C87666">
        <w:rPr>
          <w:rFonts w:ascii="Times New Roman" w:hAnsi="Times New Roman"/>
        </w:rPr>
        <w:t>….dir.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**</w:t>
      </w:r>
      <w:r w:rsidRPr="00C87666">
        <w:rPr>
          <w:rFonts w:ascii="Times New Roman" w:hAnsi="Times New Roman"/>
        </w:rPr>
        <w:t>.Ahşap evler genellikle ………………………………………..olduğu bölgelerde yaygındır.</w:t>
      </w:r>
    </w:p>
    <w:p w:rsidR="00E212C5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**</w:t>
      </w:r>
      <w:r w:rsidRPr="00C87666">
        <w:rPr>
          <w:rFonts w:ascii="Times New Roman" w:hAnsi="Times New Roman"/>
        </w:rPr>
        <w:t>.İlk kadın başbakanımız ………………………………dir.</w:t>
      </w:r>
    </w:p>
    <w:p w:rsidR="00E212C5" w:rsidRPr="00F20A21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7)</w:t>
      </w:r>
      <w:r w:rsidRPr="00C87666">
        <w:rPr>
          <w:rFonts w:ascii="Times New Roman" w:hAnsi="Times New Roman"/>
          <w:b/>
        </w:rPr>
        <w:t>Aşağıdakilerden hangisi en temel hakkımızdır?</w:t>
      </w:r>
    </w:p>
    <w:p w:rsidR="00E212C5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Pr="00C87666">
        <w:rPr>
          <w:rFonts w:ascii="Times New Roman" w:hAnsi="Times New Roman"/>
        </w:rPr>
        <w:t>a)Yaşama       b)Seçme          c)Çalışma           d)Eğitim-öğretim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  <w:b/>
        </w:rPr>
      </w:pPr>
      <w:r w:rsidRPr="00C87666">
        <w:rPr>
          <w:rFonts w:ascii="Times New Roman" w:hAnsi="Times New Roman"/>
          <w:b/>
        </w:rPr>
        <w:t>8) Kasım.1928 yapılan inkılap …………………..inkılabıdır.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 w:rsidRPr="00C87666">
        <w:rPr>
          <w:rFonts w:ascii="Times New Roman" w:hAnsi="Times New Roman"/>
        </w:rPr>
        <w:t>Yukarıda boş bırakılan yere hangi sözcük getirilmelidir?</w:t>
      </w:r>
    </w:p>
    <w:p w:rsidR="00E212C5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Pr="00C87666">
        <w:rPr>
          <w:rFonts w:ascii="Times New Roman" w:hAnsi="Times New Roman"/>
        </w:rPr>
        <w:t>a.şapka         b.ölçülerde yenilik          c.harf                  d.Medeni Kanun’un kabulü</w:t>
      </w:r>
    </w:p>
    <w:p w:rsidR="00E212C5" w:rsidRPr="002539C2" w:rsidRDefault="00E212C5" w:rsidP="00C87666">
      <w:pPr>
        <w:spacing w:after="0" w:line="240" w:lineRule="auto"/>
        <w:rPr>
          <w:rFonts w:ascii="Times New Roman" w:hAnsi="Times New Roman"/>
          <w:b/>
        </w:rPr>
      </w:pPr>
      <w:r w:rsidRPr="002539C2">
        <w:rPr>
          <w:rFonts w:ascii="Times New Roman" w:hAnsi="Times New Roman"/>
          <w:b/>
        </w:rPr>
        <w:t>9).Aşağıdakilerden hangisi Atatürkçü Düşünce Sistemi’nin temelini oluşturur?</w:t>
      </w:r>
    </w:p>
    <w:p w:rsidR="00E212C5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C87666">
        <w:rPr>
          <w:rFonts w:ascii="Times New Roman" w:hAnsi="Times New Roman"/>
        </w:rPr>
        <w:t>a.Tarihi Miras        b.Kültür                 c.Atatürk ilkeleri               d.İnkılaplar</w:t>
      </w:r>
    </w:p>
    <w:p w:rsidR="00E212C5" w:rsidRPr="002539C2" w:rsidRDefault="00E212C5" w:rsidP="00C87666">
      <w:pPr>
        <w:spacing w:after="0" w:line="240" w:lineRule="auto"/>
        <w:rPr>
          <w:rFonts w:ascii="Times New Roman" w:hAnsi="Times New Roman"/>
          <w:b/>
          <w:i/>
          <w:u w:val="single"/>
        </w:rPr>
      </w:pPr>
      <w:r w:rsidRPr="002539C2">
        <w:rPr>
          <w:rFonts w:ascii="Times New Roman" w:hAnsi="Times New Roman"/>
          <w:b/>
        </w:rPr>
        <w:t xml:space="preserve">10. Hak ve sorumluluk farklı kavramlardır. Buna göre aşağıdakilerden hangisi okuldaki haklarınızdan </w:t>
      </w:r>
      <w:r w:rsidRPr="002539C2">
        <w:rPr>
          <w:rFonts w:ascii="Times New Roman" w:hAnsi="Times New Roman"/>
          <w:b/>
          <w:i/>
          <w:u w:val="single"/>
        </w:rPr>
        <w:t>değildir?</w:t>
      </w:r>
    </w:p>
    <w:p w:rsidR="00E212C5" w:rsidRPr="00C87666" w:rsidRDefault="00E212C5" w:rsidP="002539C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C87666">
        <w:rPr>
          <w:rFonts w:ascii="Times New Roman" w:hAnsi="Times New Roman"/>
        </w:rPr>
        <w:t xml:space="preserve">A)  Eğitim öğrenim görmek </w:t>
      </w:r>
      <w:r>
        <w:rPr>
          <w:rFonts w:ascii="Times New Roman" w:hAnsi="Times New Roman"/>
        </w:rPr>
        <w:t xml:space="preserve">        </w:t>
      </w:r>
      <w:r w:rsidRPr="00C87666">
        <w:rPr>
          <w:rFonts w:ascii="Times New Roman" w:hAnsi="Times New Roman"/>
        </w:rPr>
        <w:t>B)  Okul kütüphanesinden yararlanmak</w:t>
      </w:r>
    </w:p>
    <w:p w:rsidR="00E212C5" w:rsidRPr="00C87666" w:rsidRDefault="00E212C5" w:rsidP="002539C2"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    </w:t>
      </w:r>
      <w:r w:rsidRPr="00C87666">
        <w:rPr>
          <w:rFonts w:ascii="Times New Roman" w:hAnsi="Times New Roman"/>
        </w:rPr>
        <w:t>C)  Okul kurallarına uymak</w:t>
      </w:r>
      <w:r w:rsidRPr="002539C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</w:t>
      </w:r>
      <w:r w:rsidRPr="00C87666">
        <w:rPr>
          <w:rFonts w:ascii="Times New Roman" w:hAnsi="Times New Roman"/>
        </w:rPr>
        <w:t>D)  Spor salonunu kullanmak</w:t>
      </w:r>
    </w:p>
    <w:p w:rsidR="00E212C5" w:rsidRPr="002539C2" w:rsidRDefault="00E212C5" w:rsidP="00C87666">
      <w:pPr>
        <w:spacing w:after="0" w:line="240" w:lineRule="auto"/>
        <w:rPr>
          <w:rFonts w:ascii="Times New Roman" w:hAnsi="Times New Roman"/>
          <w:b/>
        </w:rPr>
      </w:pPr>
      <w:r w:rsidRPr="002539C2">
        <w:rPr>
          <w:rFonts w:ascii="Times New Roman" w:hAnsi="Times New Roman"/>
          <w:b/>
        </w:rPr>
        <w:t xml:space="preserve">11) Aşağıdakilerden hangisi Atatürkçü düşünce sisteminin özelliklerinden </w:t>
      </w:r>
      <w:r w:rsidRPr="002539C2">
        <w:rPr>
          <w:rFonts w:ascii="Times New Roman" w:hAnsi="Times New Roman"/>
          <w:b/>
          <w:u w:val="single"/>
        </w:rPr>
        <w:t>olamaz?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C87666">
        <w:rPr>
          <w:rFonts w:ascii="Times New Roman" w:hAnsi="Times New Roman"/>
        </w:rPr>
        <w:t>A) Türk milletinin tam bağımsız, huzur ve refah içinde yaşamasını amaçlar.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C87666">
        <w:rPr>
          <w:rFonts w:ascii="Times New Roman" w:hAnsi="Times New Roman"/>
        </w:rPr>
        <w:t>B) Çağdaşlaşma anlayışı taklitçi ve bilimsellikten uzaktır.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C87666">
        <w:rPr>
          <w:rFonts w:ascii="Times New Roman" w:hAnsi="Times New Roman"/>
        </w:rPr>
        <w:t>C) Atatürkçü düşünce sistemi akılcı ve bilimseldir.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C87666">
        <w:rPr>
          <w:rFonts w:ascii="Times New Roman" w:hAnsi="Times New Roman"/>
        </w:rPr>
        <w:t>D) Yapılan yenilikler Atatürk ilke ve esaslarıyla bir bütündür</w:t>
      </w:r>
    </w:p>
    <w:p w:rsidR="00E212C5" w:rsidRPr="002539C2" w:rsidRDefault="00E212C5" w:rsidP="00C87666">
      <w:pPr>
        <w:spacing w:after="0" w:line="240" w:lineRule="auto"/>
        <w:rPr>
          <w:rFonts w:ascii="Times New Roman" w:hAnsi="Times New Roman"/>
          <w:b/>
        </w:rPr>
      </w:pPr>
      <w:r w:rsidRPr="002539C2">
        <w:rPr>
          <w:rFonts w:ascii="Times New Roman" w:hAnsi="Times New Roman"/>
          <w:b/>
        </w:rPr>
        <w:t>12) Aşağıdaki davranışlardan hangisi insanların haklarına saygıyı göstermeye örnektir?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 w:rsidRPr="00C87666">
        <w:rPr>
          <w:rFonts w:ascii="Times New Roman" w:hAnsi="Times New Roman"/>
        </w:rPr>
        <w:t xml:space="preserve">A) Otobüs durağında sıraya girmek     B) Markette alışveriş yapmak             </w:t>
      </w:r>
    </w:p>
    <w:p w:rsidR="00E212C5" w:rsidRPr="00C87666" w:rsidRDefault="00E212C5" w:rsidP="002539C2">
      <w:pPr>
        <w:spacing w:after="0" w:line="240" w:lineRule="auto"/>
        <w:rPr>
          <w:rFonts w:ascii="Times New Roman" w:hAnsi="Times New Roman"/>
        </w:rPr>
      </w:pPr>
      <w:r w:rsidRPr="00C87666">
        <w:rPr>
          <w:rFonts w:ascii="Times New Roman" w:hAnsi="Times New Roman"/>
        </w:rPr>
        <w:t xml:space="preserve">C) Gazete, kitap okumak           </w:t>
      </w:r>
      <w:r>
        <w:rPr>
          <w:rFonts w:ascii="Times New Roman" w:hAnsi="Times New Roman"/>
        </w:rPr>
        <w:t xml:space="preserve">       </w:t>
      </w:r>
      <w:r w:rsidRPr="00C87666">
        <w:rPr>
          <w:rFonts w:ascii="Times New Roman" w:hAnsi="Times New Roman"/>
        </w:rPr>
        <w:t xml:space="preserve">    D) Bilgi yarışmasında 1. olmak</w:t>
      </w:r>
    </w:p>
    <w:p w:rsidR="00E212C5" w:rsidRPr="00F20A21" w:rsidRDefault="00E212C5" w:rsidP="00C87666">
      <w:pPr>
        <w:spacing w:after="0" w:line="240" w:lineRule="auto"/>
        <w:rPr>
          <w:rFonts w:ascii="Times New Roman" w:hAnsi="Times New Roman"/>
        </w:rPr>
      </w:pPr>
      <w:r w:rsidRPr="002539C2">
        <w:rPr>
          <w:rFonts w:ascii="Times New Roman" w:hAnsi="Times New Roman"/>
          <w:b/>
        </w:rPr>
        <w:t xml:space="preserve">13) </w:t>
      </w:r>
      <w:r w:rsidRPr="002539C2">
        <w:rPr>
          <w:rFonts w:ascii="Times New Roman" w:hAnsi="Times New Roman"/>
          <w:b/>
          <w:i/>
        </w:rPr>
        <w:t>“Yerlere çöp atmamak topluma ve çevreye karşı ……………………”</w:t>
      </w:r>
      <w:r w:rsidRPr="002539C2">
        <w:rPr>
          <w:rFonts w:ascii="Times New Roman" w:hAnsi="Times New Roman"/>
          <w:b/>
        </w:rPr>
        <w:t xml:space="preserve"> Cümlesinde noktalı yere hangisi gelmelidir?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C87666">
        <w:rPr>
          <w:rFonts w:ascii="Times New Roman" w:hAnsi="Times New Roman"/>
        </w:rPr>
        <w:t>A) haklarımızdandır               B) ilkelerimizdendir   C) sorumluluklarımızdandır        D) davranışlarımızdandır</w:t>
      </w:r>
    </w:p>
    <w:p w:rsidR="00E212C5" w:rsidRPr="002539C2" w:rsidRDefault="00E212C5" w:rsidP="00C87666">
      <w:pPr>
        <w:tabs>
          <w:tab w:val="left" w:pos="360"/>
          <w:tab w:val="left" w:pos="1440"/>
          <w:tab w:val="left" w:pos="2340"/>
          <w:tab w:val="left" w:pos="2520"/>
          <w:tab w:val="left" w:pos="3780"/>
        </w:tabs>
        <w:spacing w:after="0" w:line="240" w:lineRule="auto"/>
        <w:rPr>
          <w:rFonts w:ascii="Times New Roman" w:hAnsi="Times New Roman"/>
          <w:b/>
        </w:rPr>
      </w:pPr>
      <w:r w:rsidRPr="002539C2">
        <w:rPr>
          <w:rFonts w:ascii="Times New Roman" w:hAnsi="Times New Roman"/>
          <w:b/>
        </w:rPr>
        <w:t>14) Aşağıdakilerden hangisi bir grup oluşturmaz?</w:t>
      </w:r>
    </w:p>
    <w:p w:rsidR="00E212C5" w:rsidRPr="00C87666" w:rsidRDefault="00E212C5" w:rsidP="00C87666">
      <w:pPr>
        <w:tabs>
          <w:tab w:val="left" w:pos="360"/>
          <w:tab w:val="left" w:pos="1440"/>
          <w:tab w:val="left" w:pos="2340"/>
          <w:tab w:val="left" w:pos="2520"/>
          <w:tab w:val="left" w:pos="378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C87666">
        <w:rPr>
          <w:rFonts w:ascii="Times New Roman" w:hAnsi="Times New Roman"/>
        </w:rPr>
        <w:t>A) Futbol takımı</w:t>
      </w:r>
      <w:r w:rsidRPr="00C87666">
        <w:rPr>
          <w:rFonts w:ascii="Times New Roman" w:hAnsi="Times New Roman"/>
        </w:rPr>
        <w:tab/>
        <w:t>B) Kızılay Kulübü</w:t>
      </w:r>
      <w:r>
        <w:rPr>
          <w:rFonts w:ascii="Times New Roman" w:hAnsi="Times New Roman"/>
        </w:rPr>
        <w:t xml:space="preserve">       </w:t>
      </w:r>
      <w:r w:rsidRPr="00C87666">
        <w:rPr>
          <w:rFonts w:ascii="Times New Roman" w:hAnsi="Times New Roman"/>
        </w:rPr>
        <w:t>C) Okul korosu</w:t>
      </w:r>
      <w:r w:rsidRPr="00C87666">
        <w:rPr>
          <w:rFonts w:ascii="Times New Roman" w:hAnsi="Times New Roman"/>
        </w:rPr>
        <w:tab/>
      </w:r>
      <w:r w:rsidRPr="00C87666">
        <w:rPr>
          <w:rFonts w:ascii="Times New Roman" w:hAnsi="Times New Roman"/>
          <w:color w:val="000000"/>
        </w:rPr>
        <w:t>D)</w:t>
      </w:r>
      <w:r w:rsidRPr="00C87666">
        <w:rPr>
          <w:rFonts w:ascii="Times New Roman" w:hAnsi="Times New Roman"/>
        </w:rPr>
        <w:t xml:space="preserve"> Sokaktaki insanlar</w:t>
      </w:r>
    </w:p>
    <w:p w:rsidR="00E212C5" w:rsidRPr="002539C2" w:rsidRDefault="00E212C5" w:rsidP="00C87666">
      <w:pPr>
        <w:spacing w:after="0" w:line="240" w:lineRule="auto"/>
        <w:rPr>
          <w:rFonts w:ascii="Times New Roman" w:hAnsi="Times New Roman"/>
          <w:b/>
          <w:color w:val="000000"/>
        </w:rPr>
      </w:pPr>
      <w:r w:rsidRPr="002539C2">
        <w:rPr>
          <w:rFonts w:ascii="Times New Roman" w:hAnsi="Times New Roman"/>
          <w:b/>
          <w:bCs/>
          <w:color w:val="000000"/>
        </w:rPr>
        <w:t>15) Pamukkale Travertenleri hangi ilimizdedir</w:t>
      </w:r>
      <w:r w:rsidRPr="002539C2">
        <w:rPr>
          <w:rFonts w:ascii="Times New Roman" w:hAnsi="Times New Roman"/>
          <w:b/>
          <w:color w:val="000000"/>
        </w:rPr>
        <w:t xml:space="preserve">? </w:t>
      </w:r>
    </w:p>
    <w:p w:rsidR="00E212C5" w:rsidRDefault="00E212C5" w:rsidP="00C87666"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bCs/>
          <w:color w:val="000000"/>
        </w:rPr>
        <w:t xml:space="preserve">    </w:t>
      </w:r>
      <w:r w:rsidRPr="00C87666">
        <w:rPr>
          <w:rFonts w:ascii="Times New Roman" w:hAnsi="Times New Roman"/>
          <w:bCs/>
          <w:color w:val="000000"/>
        </w:rPr>
        <w:t>A)</w:t>
      </w:r>
      <w:r w:rsidRPr="00C87666">
        <w:rPr>
          <w:rFonts w:ascii="Times New Roman" w:hAnsi="Times New Roman"/>
          <w:color w:val="000000"/>
        </w:rPr>
        <w:t xml:space="preserve"> Rize</w:t>
      </w:r>
      <w:r w:rsidRPr="00C87666">
        <w:rPr>
          <w:rFonts w:ascii="Times New Roman" w:hAnsi="Times New Roman"/>
          <w:color w:val="000000"/>
        </w:rPr>
        <w:tab/>
      </w:r>
      <w:r w:rsidRPr="00C87666">
        <w:rPr>
          <w:rFonts w:ascii="Times New Roman" w:hAnsi="Times New Roman"/>
          <w:color w:val="000000"/>
        </w:rPr>
        <w:tab/>
      </w:r>
      <w:r w:rsidRPr="00C87666">
        <w:rPr>
          <w:rFonts w:ascii="Times New Roman" w:hAnsi="Times New Roman"/>
          <w:bCs/>
          <w:color w:val="000000"/>
        </w:rPr>
        <w:t>B)</w:t>
      </w:r>
      <w:r w:rsidRPr="00C87666">
        <w:rPr>
          <w:rFonts w:ascii="Times New Roman" w:hAnsi="Times New Roman"/>
          <w:color w:val="000000"/>
        </w:rPr>
        <w:t xml:space="preserve"> Antalya     </w:t>
      </w:r>
      <w:r w:rsidRPr="00C87666">
        <w:rPr>
          <w:rFonts w:ascii="Times New Roman" w:hAnsi="Times New Roman"/>
          <w:color w:val="000000"/>
        </w:rPr>
        <w:tab/>
      </w:r>
      <w:r w:rsidRPr="00C87666">
        <w:rPr>
          <w:rFonts w:ascii="Times New Roman" w:hAnsi="Times New Roman"/>
          <w:color w:val="000000"/>
        </w:rPr>
        <w:tab/>
      </w:r>
      <w:r w:rsidRPr="00C87666">
        <w:rPr>
          <w:rFonts w:ascii="Times New Roman" w:hAnsi="Times New Roman"/>
          <w:bCs/>
          <w:color w:val="000000"/>
        </w:rPr>
        <w:t>C)</w:t>
      </w:r>
      <w:r w:rsidRPr="00C87666">
        <w:rPr>
          <w:rFonts w:ascii="Times New Roman" w:hAnsi="Times New Roman"/>
          <w:color w:val="000000"/>
        </w:rPr>
        <w:t xml:space="preserve"> İstanbul</w:t>
      </w:r>
      <w:r w:rsidRPr="00C87666">
        <w:rPr>
          <w:rFonts w:ascii="Times New Roman" w:hAnsi="Times New Roman"/>
          <w:color w:val="000000"/>
        </w:rPr>
        <w:tab/>
      </w:r>
      <w:r w:rsidRPr="00C87666">
        <w:rPr>
          <w:rFonts w:ascii="Times New Roman" w:hAnsi="Times New Roman"/>
          <w:color w:val="000000"/>
        </w:rPr>
        <w:tab/>
      </w:r>
      <w:r w:rsidRPr="00C87666">
        <w:rPr>
          <w:rFonts w:ascii="Times New Roman" w:hAnsi="Times New Roman"/>
          <w:bCs/>
        </w:rPr>
        <w:t>D)</w:t>
      </w:r>
      <w:r w:rsidRPr="00C87666">
        <w:rPr>
          <w:rFonts w:ascii="Times New Roman" w:hAnsi="Times New Roman"/>
          <w:color w:val="000000"/>
        </w:rPr>
        <w:t xml:space="preserve"> Denizli  </w:t>
      </w:r>
    </w:p>
    <w:p w:rsidR="00E212C5" w:rsidRPr="00F20A21" w:rsidRDefault="00E212C5" w:rsidP="00F20A21">
      <w:pPr>
        <w:spacing w:after="0" w:line="240" w:lineRule="auto"/>
        <w:rPr>
          <w:rFonts w:ascii="Times New Roman" w:hAnsi="Times New Roman"/>
          <w:color w:val="000000"/>
        </w:rPr>
      </w:pPr>
      <w:r w:rsidRPr="00C87666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</w:rPr>
        <w:t>16</w:t>
      </w:r>
      <w:r w:rsidRPr="002539C2">
        <w:rPr>
          <w:rFonts w:ascii="Times New Roman" w:hAnsi="Times New Roman"/>
          <w:b/>
        </w:rPr>
        <w:t>) Saltanatın kaldırılması, Cumhuriyetin ilanı ve halifeliğin kaldırılması hangi alanda yapılan inkılâplara örnektir?</w:t>
      </w:r>
    </w:p>
    <w:p w:rsidR="00E212C5" w:rsidRDefault="00E212C5" w:rsidP="002539C2">
      <w:pPr>
        <w:tabs>
          <w:tab w:val="left" w:pos="360"/>
          <w:tab w:val="left" w:pos="2340"/>
          <w:tab w:val="center" w:pos="3960"/>
          <w:tab w:val="left" w:pos="594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    </w:t>
      </w:r>
      <w:r w:rsidRPr="00C87666">
        <w:rPr>
          <w:rFonts w:ascii="Times New Roman" w:hAnsi="Times New Roman"/>
          <w:color w:val="000000"/>
        </w:rPr>
        <w:t>A) Siyasal</w:t>
      </w:r>
      <w:r w:rsidRPr="00C87666">
        <w:rPr>
          <w:rFonts w:ascii="Times New Roman" w:hAnsi="Times New Roman"/>
        </w:rPr>
        <w:tab/>
        <w:t xml:space="preserve">B) ekonomik  </w:t>
      </w:r>
      <w:r>
        <w:rPr>
          <w:rFonts w:ascii="Times New Roman" w:hAnsi="Times New Roman"/>
        </w:rPr>
        <w:t xml:space="preserve">      </w:t>
      </w:r>
      <w:r w:rsidRPr="00C87666">
        <w:rPr>
          <w:rFonts w:ascii="Times New Roman" w:hAnsi="Times New Roman"/>
        </w:rPr>
        <w:t xml:space="preserve">C) Hukuk </w:t>
      </w:r>
      <w:r w:rsidRPr="00C87666">
        <w:rPr>
          <w:rFonts w:ascii="Times New Roman" w:hAnsi="Times New Roman"/>
        </w:rPr>
        <w:tab/>
        <w:t>D) toplumsal</w:t>
      </w:r>
    </w:p>
    <w:p w:rsidR="00E212C5" w:rsidRDefault="00E212C5" w:rsidP="00C87666">
      <w:pPr>
        <w:tabs>
          <w:tab w:val="left" w:pos="360"/>
          <w:tab w:val="left" w:pos="1440"/>
          <w:tab w:val="left" w:pos="2340"/>
          <w:tab w:val="left" w:pos="2520"/>
          <w:tab w:val="left" w:pos="3780"/>
        </w:tabs>
        <w:spacing w:after="0" w:line="240" w:lineRule="auto"/>
        <w:rPr>
          <w:rFonts w:ascii="Times New Roman" w:hAnsi="Times New Roman"/>
          <w:b/>
        </w:rPr>
      </w:pPr>
      <w:r w:rsidRPr="002539C2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7</w:t>
      </w:r>
      <w:r w:rsidRPr="002539C2">
        <w:rPr>
          <w:rFonts w:ascii="Times New Roman" w:hAnsi="Times New Roman"/>
          <w:b/>
        </w:rPr>
        <w:t xml:space="preserve">) Aşağıdakilerden hangisi Atatürk ilkelerinden </w:t>
      </w:r>
      <w:r w:rsidRPr="002539C2">
        <w:rPr>
          <w:rFonts w:ascii="Times New Roman" w:hAnsi="Times New Roman"/>
          <w:b/>
          <w:u w:val="single"/>
        </w:rPr>
        <w:t>değildir?</w:t>
      </w:r>
    </w:p>
    <w:p w:rsidR="00E212C5" w:rsidRDefault="00E212C5" w:rsidP="002539C2">
      <w:pPr>
        <w:tabs>
          <w:tab w:val="left" w:pos="360"/>
          <w:tab w:val="left" w:pos="1440"/>
          <w:tab w:val="left" w:pos="2340"/>
          <w:tab w:val="left" w:pos="2520"/>
          <w:tab w:val="left" w:pos="378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C87666">
        <w:rPr>
          <w:rFonts w:ascii="Times New Roman" w:hAnsi="Times New Roman"/>
        </w:rPr>
        <w:t>A) Milliyetçilik</w:t>
      </w:r>
      <w:r w:rsidRPr="00C87666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</w:t>
      </w:r>
      <w:r w:rsidRPr="00C87666">
        <w:rPr>
          <w:rFonts w:ascii="Times New Roman" w:hAnsi="Times New Roman"/>
        </w:rPr>
        <w:t>B) Halkçılık</w:t>
      </w:r>
      <w:r>
        <w:rPr>
          <w:rFonts w:ascii="Times New Roman" w:hAnsi="Times New Roman"/>
        </w:rPr>
        <w:t xml:space="preserve">          </w:t>
      </w:r>
      <w:r w:rsidRPr="00C87666">
        <w:rPr>
          <w:rFonts w:ascii="Times New Roman" w:hAnsi="Times New Roman"/>
          <w:color w:val="000000"/>
        </w:rPr>
        <w:t>C) Girişimcilik</w:t>
      </w:r>
      <w:r w:rsidRPr="00C87666">
        <w:rPr>
          <w:rFonts w:ascii="Times New Roman" w:hAnsi="Times New Roman"/>
        </w:rPr>
        <w:tab/>
        <w:t>D) Devletçilik</w:t>
      </w:r>
    </w:p>
    <w:p w:rsidR="00E212C5" w:rsidRPr="002539C2" w:rsidRDefault="00E212C5" w:rsidP="00C87666">
      <w:pPr>
        <w:spacing w:after="0" w:line="240" w:lineRule="auto"/>
        <w:rPr>
          <w:rFonts w:ascii="Times New Roman" w:hAnsi="Times New Roman"/>
          <w:b/>
        </w:rPr>
      </w:pPr>
      <w:r w:rsidRPr="002539C2">
        <w:rPr>
          <w:rFonts w:ascii="Times New Roman" w:hAnsi="Times New Roman"/>
          <w:b/>
        </w:rPr>
        <w:t>18) Bulunduğu ildeki sarayları ve eski sanat eserlerini ziyaret eden Gökhan, bu ilin hangi özelliklerini görmüş olur?</w:t>
      </w:r>
    </w:p>
    <w:p w:rsidR="00E212C5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C87666">
        <w:rPr>
          <w:rFonts w:ascii="Times New Roman" w:hAnsi="Times New Roman"/>
        </w:rPr>
        <w:t xml:space="preserve">A) Doğal güzelliklerini </w:t>
      </w:r>
      <w:r>
        <w:rPr>
          <w:rFonts w:ascii="Times New Roman" w:hAnsi="Times New Roman"/>
        </w:rPr>
        <w:t xml:space="preserve">   </w:t>
      </w:r>
      <w:r w:rsidRPr="00C87666">
        <w:rPr>
          <w:rFonts w:ascii="Times New Roman" w:hAnsi="Times New Roman"/>
        </w:rPr>
        <w:t xml:space="preserve"> B) Tarihi güzelliklerini</w:t>
      </w:r>
      <w:r>
        <w:rPr>
          <w:rFonts w:ascii="Times New Roman" w:hAnsi="Times New Roman"/>
        </w:rPr>
        <w:t xml:space="preserve">     </w:t>
      </w:r>
      <w:r w:rsidRPr="00C87666">
        <w:rPr>
          <w:rFonts w:ascii="Times New Roman" w:hAnsi="Times New Roman"/>
        </w:rPr>
        <w:t>C) Yaşanacak yerleri</w:t>
      </w:r>
      <w:r w:rsidRPr="00C87666">
        <w:rPr>
          <w:rFonts w:ascii="Times New Roman" w:hAnsi="Times New Roman"/>
        </w:rPr>
        <w:tab/>
        <w:t xml:space="preserve">    D) İdari yapıları</w:t>
      </w:r>
    </w:p>
    <w:p w:rsidR="00E212C5" w:rsidRDefault="00E212C5" w:rsidP="00C87666">
      <w:pPr>
        <w:spacing w:after="0" w:line="240" w:lineRule="auto"/>
        <w:rPr>
          <w:rFonts w:ascii="Times New Roman" w:hAnsi="Times New Roman"/>
        </w:rPr>
      </w:pPr>
      <w:r w:rsidRPr="00947894">
        <w:rPr>
          <w:rFonts w:ascii="Times New Roman" w:hAnsi="Times New Roman"/>
          <w:b/>
        </w:rPr>
        <w:t>19)</w:t>
      </w:r>
      <w:r w:rsidRPr="00C87666">
        <w:rPr>
          <w:rFonts w:ascii="Times New Roman" w:hAnsi="Times New Roman"/>
        </w:rPr>
        <w:t xml:space="preserve"> </w:t>
      </w:r>
      <w:r w:rsidRPr="002539C2">
        <w:rPr>
          <w:rFonts w:ascii="Times New Roman" w:hAnsi="Times New Roman"/>
          <w:b/>
        </w:rPr>
        <w:t>Aşağıdaki ifadeleri okuyup, doğal güzelliklerin başına (D), tarihi varlıkların başına ( T) harfi yazınız.</w:t>
      </w:r>
      <w:r w:rsidRPr="002539C2">
        <w:rPr>
          <w:rFonts w:ascii="Times New Roman" w:hAnsi="Times New Roman"/>
          <w:b/>
        </w:rPr>
        <w:br/>
      </w:r>
      <w:r w:rsidRPr="00C87666">
        <w:rPr>
          <w:rFonts w:ascii="Times New Roman" w:hAnsi="Times New Roman"/>
        </w:rPr>
        <w:t>(     ) peribacaları</w:t>
      </w:r>
      <w:r w:rsidRPr="00C87666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C87666">
        <w:rPr>
          <w:rFonts w:ascii="Times New Roman" w:hAnsi="Times New Roman"/>
        </w:rPr>
        <w:t>(     ) Milli Parklar</w:t>
      </w:r>
      <w:r>
        <w:rPr>
          <w:rFonts w:ascii="Times New Roman" w:hAnsi="Times New Roman"/>
        </w:rPr>
        <w:t xml:space="preserve">       </w:t>
      </w:r>
      <w:r w:rsidRPr="00C87666">
        <w:rPr>
          <w:rFonts w:ascii="Times New Roman" w:hAnsi="Times New Roman"/>
        </w:rPr>
        <w:t>(     ) Pamukkale</w:t>
      </w:r>
      <w:r w:rsidRPr="00C87666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</w:t>
      </w:r>
      <w:r w:rsidRPr="00C87666">
        <w:rPr>
          <w:rFonts w:ascii="Times New Roman" w:hAnsi="Times New Roman"/>
        </w:rPr>
        <w:t>(     ) Bursa Ulu Camii         </w:t>
      </w:r>
      <w:r>
        <w:rPr>
          <w:rFonts w:ascii="Times New Roman" w:hAnsi="Times New Roman"/>
        </w:rPr>
        <w:t xml:space="preserve">  </w:t>
      </w:r>
      <w:r w:rsidRPr="00C87666">
        <w:rPr>
          <w:rFonts w:ascii="Times New Roman" w:hAnsi="Times New Roman"/>
        </w:rPr>
        <w:t xml:space="preserve"> (     ) Ormanlar</w:t>
      </w:r>
      <w:r w:rsidRPr="00C87666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(     ) Hanlar          </w:t>
      </w:r>
      <w:r w:rsidRPr="00C87666">
        <w:rPr>
          <w:rFonts w:ascii="Times New Roman" w:hAnsi="Times New Roman"/>
        </w:rPr>
        <w:t xml:space="preserve">          </w:t>
      </w:r>
      <w:r>
        <w:rPr>
          <w:rFonts w:ascii="Times New Roman" w:hAnsi="Times New Roman"/>
        </w:rPr>
        <w:t xml:space="preserve"> </w:t>
      </w:r>
      <w:r w:rsidRPr="00C87666">
        <w:rPr>
          <w:rFonts w:ascii="Times New Roman" w:hAnsi="Times New Roman"/>
        </w:rPr>
        <w:t xml:space="preserve"> (     ) Kaplıcalar</w:t>
      </w:r>
      <w:r w:rsidRPr="00C87666">
        <w:rPr>
          <w:rFonts w:ascii="Times New Roman" w:hAnsi="Times New Roman"/>
        </w:rPr>
        <w:tab/>
        <w:t>(     </w:t>
      </w:r>
      <w:r>
        <w:rPr>
          <w:rFonts w:ascii="Times New Roman" w:hAnsi="Times New Roman"/>
        </w:rPr>
        <w:t>) Denizler       </w:t>
      </w:r>
      <w:r w:rsidRPr="00C87666">
        <w:rPr>
          <w:rFonts w:ascii="Times New Roman" w:hAnsi="Times New Roman"/>
        </w:rPr>
        <w:t>(     ) Ölüdeniz</w:t>
      </w:r>
      <w:r w:rsidRPr="00C87666">
        <w:rPr>
          <w:rFonts w:ascii="Times New Roman" w:hAnsi="Times New Roman"/>
        </w:rPr>
        <w:tab/>
      </w:r>
      <w:r w:rsidRPr="00C87666">
        <w:rPr>
          <w:rFonts w:ascii="Times New Roman" w:hAnsi="Times New Roman"/>
        </w:rPr>
        <w:tab/>
        <w:t>(     ) Topkapı Sarayı</w:t>
      </w:r>
    </w:p>
    <w:p w:rsidR="00E212C5" w:rsidRPr="002539C2" w:rsidRDefault="00E212C5" w:rsidP="00C87666">
      <w:pPr>
        <w:spacing w:after="0" w:line="240" w:lineRule="auto"/>
        <w:rPr>
          <w:rFonts w:ascii="Times New Roman" w:hAnsi="Times New Roman"/>
          <w:b/>
        </w:rPr>
      </w:pPr>
    </w:p>
    <w:p w:rsidR="00E212C5" w:rsidRDefault="00E212C5" w:rsidP="00C87666">
      <w:pPr>
        <w:spacing w:after="0" w:line="240" w:lineRule="auto"/>
        <w:rPr>
          <w:rFonts w:ascii="Times New Roman" w:hAnsi="Times New Roman"/>
          <w:b/>
        </w:rPr>
      </w:pPr>
    </w:p>
    <w:p w:rsidR="00E212C5" w:rsidRDefault="00E212C5" w:rsidP="00C87666">
      <w:pPr>
        <w:spacing w:after="0" w:line="240" w:lineRule="auto"/>
        <w:rPr>
          <w:rFonts w:ascii="Times New Roman" w:hAnsi="Times New Roman"/>
          <w:b/>
        </w:rPr>
      </w:pPr>
    </w:p>
    <w:p w:rsidR="00E212C5" w:rsidRPr="002539C2" w:rsidRDefault="00E212C5" w:rsidP="00C87666">
      <w:pPr>
        <w:spacing w:after="0" w:line="240" w:lineRule="auto"/>
        <w:rPr>
          <w:rFonts w:ascii="Times New Roman" w:hAnsi="Times New Roman"/>
          <w:b/>
        </w:rPr>
      </w:pPr>
      <w:r w:rsidRPr="002539C2">
        <w:rPr>
          <w:rFonts w:ascii="Times New Roman" w:hAnsi="Times New Roman"/>
          <w:b/>
        </w:rPr>
        <w:t>20)Boşlukları uygun sözcüklerle doldurunuz.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</w:p>
    <w:tbl>
      <w:tblPr>
        <w:tblW w:w="1044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40"/>
      </w:tblGrid>
      <w:tr w:rsidR="00E212C5" w:rsidRPr="00E6655A" w:rsidTr="002539C2">
        <w:trPr>
          <w:trHeight w:val="514"/>
        </w:trPr>
        <w:tc>
          <w:tcPr>
            <w:tcW w:w="10440" w:type="dxa"/>
          </w:tcPr>
          <w:p w:rsidR="00E212C5" w:rsidRPr="00C87666" w:rsidRDefault="00E212C5" w:rsidP="00C87666">
            <w:pPr>
              <w:spacing w:after="0" w:line="240" w:lineRule="auto"/>
              <w:ind w:left="540"/>
              <w:rPr>
                <w:rFonts w:ascii="Times New Roman" w:hAnsi="Times New Roman"/>
              </w:rPr>
            </w:pPr>
            <w:r w:rsidRPr="00C87666">
              <w:rPr>
                <w:rFonts w:ascii="Times New Roman" w:hAnsi="Times New Roman"/>
              </w:rPr>
              <w:t>Ormanlık-mavi-geçit-Karadeniz-erozyon-Karadeniz-plato-yeşil-maki-coğrafi bölge-Ağrı-Akdeniz-ova-üç-karasal</w:t>
            </w:r>
          </w:p>
        </w:tc>
      </w:tr>
    </w:tbl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Pr="00C87666">
        <w:rPr>
          <w:rFonts w:ascii="Times New Roman" w:hAnsi="Times New Roman"/>
        </w:rPr>
        <w:t>-Dağlık alanlarda ulaşımı kolaylaştıran bölümlere ……………………………………… denir.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  <w:r w:rsidRPr="00C87666">
        <w:rPr>
          <w:rFonts w:ascii="Times New Roman" w:hAnsi="Times New Roman"/>
        </w:rPr>
        <w:t>-Yurdumuzun en yüksek dağı ……………………… Dağıdır.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Pr="00C87666">
        <w:rPr>
          <w:rFonts w:ascii="Times New Roman" w:hAnsi="Times New Roman"/>
        </w:rPr>
        <w:t>-Akdeniz ikliminin bitki örtüsü …………………………. dir.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 w:rsidRPr="00C87666">
        <w:rPr>
          <w:rFonts w:ascii="Times New Roman" w:hAnsi="Times New Roman"/>
        </w:rPr>
        <w:t>-Haritadaki …………………. renkler deniz,göl ve ırmakları gösterir.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E</w:t>
      </w:r>
      <w:r w:rsidRPr="00C87666">
        <w:rPr>
          <w:rFonts w:ascii="Times New Roman" w:hAnsi="Times New Roman"/>
        </w:rPr>
        <w:t>-Derin akarsu vadileri ile ayrılan yüksek düzlüklere ………………………… denir.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 w:rsidRPr="00C87666">
        <w:rPr>
          <w:rFonts w:ascii="Times New Roman" w:hAnsi="Times New Roman"/>
        </w:rPr>
        <w:t>-Bol yağış alan bir bölgenin bitki örtüsü ………………………………..tır.Bu yerler haritada ……………………… renkle gösterilir.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G</w:t>
      </w:r>
      <w:r w:rsidRPr="00C87666">
        <w:rPr>
          <w:rFonts w:ascii="Times New Roman" w:hAnsi="Times New Roman"/>
        </w:rPr>
        <w:t>-yurdumuzda görülen …. çeşit iklim vardır.Bunlar ………………………….. iklimi .,……………………. iklimi ve ………………………….. iklimdir.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H</w:t>
      </w:r>
      <w:r w:rsidRPr="00C87666">
        <w:rPr>
          <w:rFonts w:ascii="Times New Roman" w:hAnsi="Times New Roman"/>
        </w:rPr>
        <w:t>-Doğal, beşeri ve ekonomik özellikleriyle diğer alanlardan ayrılan ve kendi içerisinde benzerlik gösteren yerlere ………………………………………………….. denir.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</w:t>
      </w:r>
      <w:r w:rsidRPr="00C87666">
        <w:rPr>
          <w:rFonts w:ascii="Times New Roman" w:hAnsi="Times New Roman"/>
        </w:rPr>
        <w:t>-…………………………………. İklimi her mevsim yağışlı geçer.</w:t>
      </w:r>
    </w:p>
    <w:p w:rsidR="00E212C5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L</w:t>
      </w:r>
      <w:r w:rsidRPr="00C87666">
        <w:rPr>
          <w:rFonts w:ascii="Times New Roman" w:hAnsi="Times New Roman"/>
        </w:rPr>
        <w:t>- Akarsuların yüzeyden aktığı verimli topraklardan oluşan ve çevresine göre alçakta olan düzlüklere ………………………….. denir.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</w:p>
    <w:p w:rsidR="00E212C5" w:rsidRPr="002539C2" w:rsidRDefault="00E212C5" w:rsidP="00C87666">
      <w:pPr>
        <w:spacing w:after="0" w:line="240" w:lineRule="auto"/>
        <w:rPr>
          <w:rFonts w:ascii="Times New Roman" w:hAnsi="Times New Roman"/>
          <w:b/>
        </w:rPr>
      </w:pPr>
      <w:r w:rsidRPr="002539C2">
        <w:rPr>
          <w:rFonts w:ascii="Times New Roman" w:hAnsi="Times New Roman"/>
          <w:b/>
        </w:rPr>
        <w:t>21)Bir bölgenin yerleşim yeri olarak kullanılmasında en az etkisi olan hangisidir?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C87666">
        <w:rPr>
          <w:rFonts w:ascii="Times New Roman" w:hAnsi="Times New Roman"/>
        </w:rPr>
        <w:t>a-gelenekler</w:t>
      </w:r>
      <w:r w:rsidRPr="00C87666">
        <w:rPr>
          <w:rFonts w:ascii="Times New Roman" w:hAnsi="Times New Roman"/>
        </w:rPr>
        <w:tab/>
      </w:r>
      <w:r w:rsidRPr="00C87666">
        <w:rPr>
          <w:rFonts w:ascii="Times New Roman" w:hAnsi="Times New Roman"/>
        </w:rPr>
        <w:tab/>
        <w:t>b-iklim</w:t>
      </w:r>
      <w:r w:rsidRPr="00C87666">
        <w:rPr>
          <w:rFonts w:ascii="Times New Roman" w:hAnsi="Times New Roman"/>
        </w:rPr>
        <w:tab/>
      </w:r>
      <w:r w:rsidRPr="00C87666">
        <w:rPr>
          <w:rFonts w:ascii="Times New Roman" w:hAnsi="Times New Roman"/>
        </w:rPr>
        <w:tab/>
        <w:t>c-yer şekilleri</w:t>
      </w:r>
      <w:r w:rsidRPr="00C87666">
        <w:rPr>
          <w:rFonts w:ascii="Times New Roman" w:hAnsi="Times New Roman"/>
        </w:rPr>
        <w:tab/>
      </w:r>
      <w:r w:rsidRPr="00C87666">
        <w:rPr>
          <w:rFonts w:ascii="Times New Roman" w:hAnsi="Times New Roman"/>
        </w:rPr>
        <w:tab/>
        <w:t>d-ekonomik durum</w:t>
      </w:r>
    </w:p>
    <w:p w:rsidR="00E212C5" w:rsidRPr="002539C2" w:rsidRDefault="00E212C5" w:rsidP="00C87666">
      <w:pPr>
        <w:spacing w:after="0" w:line="240" w:lineRule="auto"/>
        <w:rPr>
          <w:rFonts w:ascii="Times New Roman" w:hAnsi="Times New Roman"/>
          <w:b/>
        </w:rPr>
      </w:pPr>
      <w:r w:rsidRPr="002539C2">
        <w:rPr>
          <w:rFonts w:ascii="Times New Roman" w:hAnsi="Times New Roman"/>
          <w:b/>
        </w:rPr>
        <w:t>22)Deprem ile ilgili verilenlerden hangisi yanlıştır?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C87666">
        <w:rPr>
          <w:rFonts w:ascii="Times New Roman" w:hAnsi="Times New Roman"/>
        </w:rPr>
        <w:t>a-Yer kabuğunun iç katmanlarındaki kırılmalarla oluşur.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C87666">
        <w:rPr>
          <w:rFonts w:ascii="Times New Roman" w:hAnsi="Times New Roman"/>
        </w:rPr>
        <w:t>b-Yurdumuz deprem kuşağındadır.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C87666">
        <w:rPr>
          <w:rFonts w:ascii="Times New Roman" w:hAnsi="Times New Roman"/>
        </w:rPr>
        <w:t>c-Yer kabuğundaki kırılmalarla katmanlar yer değişikliğine uğrar.</w:t>
      </w:r>
    </w:p>
    <w:p w:rsidR="00E212C5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C87666">
        <w:rPr>
          <w:rFonts w:ascii="Times New Roman" w:hAnsi="Times New Roman"/>
        </w:rPr>
        <w:t>d-Depremin oluşmasına insanlar neden olmaktadır.</w:t>
      </w:r>
    </w:p>
    <w:p w:rsidR="00E212C5" w:rsidRPr="002539C2" w:rsidRDefault="00E212C5" w:rsidP="00C87666">
      <w:pPr>
        <w:spacing w:after="0" w:line="240" w:lineRule="auto"/>
        <w:rPr>
          <w:rFonts w:ascii="Times New Roman" w:hAnsi="Times New Roman"/>
          <w:b/>
          <w:color w:val="000000"/>
        </w:rPr>
      </w:pPr>
      <w:r w:rsidRPr="002539C2">
        <w:rPr>
          <w:rFonts w:ascii="Times New Roman" w:hAnsi="Times New Roman"/>
          <w:b/>
        </w:rPr>
        <w:t>23)</w:t>
      </w:r>
      <w:r w:rsidRPr="002539C2">
        <w:rPr>
          <w:rFonts w:ascii="Times New Roman" w:hAnsi="Times New Roman"/>
          <w:b/>
          <w:color w:val="000000"/>
        </w:rPr>
        <w:t xml:space="preserve">Atatürk “Devlet düzeni ve hukuk kuralları dine değil, akla ve bilme dayandırılmalıdır. Ancak hiç   </w:t>
      </w:r>
    </w:p>
    <w:p w:rsidR="00E212C5" w:rsidRPr="002539C2" w:rsidRDefault="00E212C5" w:rsidP="00C87666">
      <w:pPr>
        <w:spacing w:after="0" w:line="240" w:lineRule="auto"/>
        <w:rPr>
          <w:rFonts w:ascii="Times New Roman" w:hAnsi="Times New Roman"/>
          <w:b/>
          <w:color w:val="000000"/>
        </w:rPr>
      </w:pPr>
      <w:r w:rsidRPr="002539C2">
        <w:rPr>
          <w:rFonts w:ascii="Times New Roman" w:hAnsi="Times New Roman"/>
          <w:b/>
          <w:color w:val="000000"/>
        </w:rPr>
        <w:t xml:space="preserve">   kimsenin de dini inancına, vicdan hürriyetine karışılmamalıdır.” düşüncesini savunduğu durum    </w:t>
      </w:r>
    </w:p>
    <w:p w:rsidR="00E212C5" w:rsidRPr="002539C2" w:rsidRDefault="00E212C5" w:rsidP="00C87666">
      <w:pPr>
        <w:spacing w:after="0" w:line="240" w:lineRule="auto"/>
        <w:rPr>
          <w:rFonts w:ascii="Times New Roman" w:hAnsi="Times New Roman"/>
          <w:b/>
          <w:color w:val="000000"/>
        </w:rPr>
      </w:pPr>
      <w:r w:rsidRPr="002539C2">
        <w:rPr>
          <w:rFonts w:ascii="Times New Roman" w:hAnsi="Times New Roman"/>
          <w:b/>
          <w:color w:val="000000"/>
        </w:rPr>
        <w:t xml:space="preserve">   aşağıdaki ilkelerden hangisi ile ilgilidir?</w:t>
      </w:r>
      <w:r w:rsidRPr="002539C2">
        <w:rPr>
          <w:rFonts w:ascii="Times New Roman" w:hAnsi="Times New Roman"/>
          <w:b/>
        </w:rPr>
        <w:t xml:space="preserve"> 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  <w:color w:val="000000"/>
        </w:rPr>
      </w:pPr>
      <w:r w:rsidRPr="00C87666">
        <w:rPr>
          <w:rFonts w:ascii="Times New Roman" w:hAnsi="Times New Roman"/>
          <w:color w:val="FF0000"/>
        </w:rPr>
        <w:t xml:space="preserve">   </w:t>
      </w:r>
      <w:r>
        <w:rPr>
          <w:rFonts w:ascii="Times New Roman" w:hAnsi="Times New Roman"/>
          <w:color w:val="FF0000"/>
        </w:rPr>
        <w:t xml:space="preserve">  </w:t>
      </w:r>
      <w:r w:rsidRPr="00C87666">
        <w:rPr>
          <w:rFonts w:ascii="Times New Roman" w:hAnsi="Times New Roman"/>
          <w:color w:val="FF0000"/>
        </w:rPr>
        <w:t xml:space="preserve"> </w:t>
      </w:r>
      <w:r w:rsidRPr="00C87666">
        <w:rPr>
          <w:rFonts w:ascii="Times New Roman" w:hAnsi="Times New Roman"/>
          <w:bCs/>
        </w:rPr>
        <w:t>a)</w:t>
      </w:r>
      <w:r w:rsidRPr="00C87666">
        <w:rPr>
          <w:rFonts w:ascii="Times New Roman" w:hAnsi="Times New Roman"/>
          <w:color w:val="000000"/>
        </w:rPr>
        <w:t xml:space="preserve"> Laiklik</w:t>
      </w:r>
      <w:r w:rsidRPr="00C87666">
        <w:rPr>
          <w:rFonts w:ascii="Times New Roman" w:hAnsi="Times New Roman"/>
          <w:color w:val="000000"/>
        </w:rPr>
        <w:tab/>
      </w:r>
      <w:r w:rsidRPr="00C87666">
        <w:rPr>
          <w:rFonts w:ascii="Times New Roman" w:hAnsi="Times New Roman"/>
          <w:color w:val="000000"/>
        </w:rPr>
        <w:tab/>
      </w:r>
      <w:r w:rsidRPr="00C87666">
        <w:rPr>
          <w:rFonts w:ascii="Times New Roman" w:hAnsi="Times New Roman"/>
          <w:bCs/>
          <w:color w:val="000000"/>
        </w:rPr>
        <w:t>b)</w:t>
      </w:r>
      <w:r w:rsidRPr="00C87666">
        <w:rPr>
          <w:rFonts w:ascii="Times New Roman" w:hAnsi="Times New Roman"/>
          <w:color w:val="000000"/>
        </w:rPr>
        <w:t xml:space="preserve">  İnkılâpçılık       </w:t>
      </w:r>
      <w:r w:rsidRPr="00C87666">
        <w:rPr>
          <w:rFonts w:ascii="Times New Roman" w:hAnsi="Times New Roman"/>
          <w:color w:val="000000"/>
        </w:rPr>
        <w:tab/>
      </w:r>
      <w:r w:rsidRPr="00C87666">
        <w:rPr>
          <w:rFonts w:ascii="Times New Roman" w:hAnsi="Times New Roman"/>
          <w:color w:val="000000"/>
        </w:rPr>
        <w:tab/>
      </w:r>
      <w:r w:rsidRPr="00C87666">
        <w:rPr>
          <w:rFonts w:ascii="Times New Roman" w:hAnsi="Times New Roman"/>
          <w:bCs/>
          <w:color w:val="000000"/>
        </w:rPr>
        <w:t>c)</w:t>
      </w:r>
      <w:r w:rsidRPr="00C87666">
        <w:rPr>
          <w:rFonts w:ascii="Times New Roman" w:hAnsi="Times New Roman"/>
          <w:color w:val="000000"/>
        </w:rPr>
        <w:t xml:space="preserve"> Halkçılık      </w:t>
      </w:r>
      <w:r w:rsidRPr="00C87666">
        <w:rPr>
          <w:rFonts w:ascii="Times New Roman" w:hAnsi="Times New Roman"/>
          <w:color w:val="000000"/>
        </w:rPr>
        <w:tab/>
      </w:r>
      <w:r w:rsidRPr="00C87666">
        <w:rPr>
          <w:rFonts w:ascii="Times New Roman" w:hAnsi="Times New Roman"/>
          <w:color w:val="000000"/>
        </w:rPr>
        <w:tab/>
      </w:r>
      <w:r w:rsidRPr="00C87666">
        <w:rPr>
          <w:rFonts w:ascii="Times New Roman" w:hAnsi="Times New Roman"/>
          <w:bCs/>
          <w:color w:val="000000"/>
        </w:rPr>
        <w:t>d)</w:t>
      </w:r>
      <w:r w:rsidRPr="00C87666">
        <w:rPr>
          <w:rFonts w:ascii="Times New Roman" w:hAnsi="Times New Roman"/>
          <w:color w:val="000000"/>
        </w:rPr>
        <w:t xml:space="preserve"> Milliyetçilik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 w:rsidRPr="002539C2">
        <w:rPr>
          <w:rFonts w:ascii="Times New Roman" w:hAnsi="Times New Roman"/>
          <w:b/>
        </w:rPr>
        <w:t xml:space="preserve">24)Aşağıdakilerden hangisi Milliyetçilik ilkesi doğrultusunda yapılmıştır? </w:t>
      </w:r>
    </w:p>
    <w:p w:rsidR="00E212C5" w:rsidRPr="00C87666" w:rsidRDefault="00E212C5" w:rsidP="00F20A2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A)Saltanatın kaldırılması   B</w:t>
      </w:r>
      <w:r w:rsidRPr="00C87666">
        <w:rPr>
          <w:rFonts w:ascii="Times New Roman" w:hAnsi="Times New Roman"/>
        </w:rPr>
        <w:t>) Soyadı kanunu</w:t>
      </w:r>
      <w:r>
        <w:rPr>
          <w:rFonts w:ascii="Times New Roman" w:hAnsi="Times New Roman"/>
        </w:rPr>
        <w:t xml:space="preserve">   C)Türk Dil Kurumu</w:t>
      </w:r>
      <w:r>
        <w:rPr>
          <w:rFonts w:ascii="Times New Roman" w:hAnsi="Times New Roman"/>
        </w:rPr>
        <w:tab/>
        <w:t>D</w:t>
      </w:r>
      <w:r w:rsidRPr="00C87666">
        <w:rPr>
          <w:rFonts w:ascii="Times New Roman" w:hAnsi="Times New Roman"/>
        </w:rPr>
        <w:t>) Tekke, Zaviye ve Türbelerin kapatılması</w:t>
      </w:r>
    </w:p>
    <w:p w:rsidR="00E212C5" w:rsidRPr="002539C2" w:rsidRDefault="00E212C5" w:rsidP="00C87666">
      <w:pPr>
        <w:spacing w:after="0" w:line="240" w:lineRule="auto"/>
        <w:rPr>
          <w:rFonts w:ascii="Times New Roman" w:hAnsi="Times New Roman"/>
          <w:b/>
        </w:rPr>
      </w:pPr>
      <w:r w:rsidRPr="002539C2">
        <w:rPr>
          <w:rFonts w:ascii="Times New Roman" w:hAnsi="Times New Roman"/>
          <w:b/>
        </w:rPr>
        <w:t xml:space="preserve">25)Aşağıdakilerden hangisi Halkçılık ilkesi doğrultusunda yapılmıştır?   </w:t>
      </w:r>
    </w:p>
    <w:p w:rsidR="00E212C5" w:rsidRPr="00C87666" w:rsidRDefault="00E212C5" w:rsidP="00C87666">
      <w:pPr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TBMM’nin açılması</w:t>
      </w:r>
      <w:r>
        <w:rPr>
          <w:rFonts w:ascii="Times New Roman" w:hAnsi="Times New Roman"/>
        </w:rPr>
        <w:tab/>
        <w:t xml:space="preserve">            </w:t>
      </w:r>
      <w:r w:rsidRPr="00C87666">
        <w:rPr>
          <w:rFonts w:ascii="Times New Roman" w:hAnsi="Times New Roman"/>
        </w:rPr>
        <w:t>c) Kadınlara seçme ve seçilme hakkı</w:t>
      </w:r>
    </w:p>
    <w:p w:rsidR="00E212C5" w:rsidRPr="00C87666" w:rsidRDefault="00E212C5" w:rsidP="00C87666">
      <w:pPr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C87666">
        <w:rPr>
          <w:rFonts w:ascii="Times New Roman" w:hAnsi="Times New Roman"/>
        </w:rPr>
        <w:t>Halifeliğin kaldırılması</w:t>
      </w:r>
      <w:r w:rsidRPr="00C87666">
        <w:rPr>
          <w:rFonts w:ascii="Times New Roman" w:hAnsi="Times New Roman"/>
        </w:rPr>
        <w:tab/>
      </w:r>
      <w:r w:rsidRPr="00C87666">
        <w:rPr>
          <w:rFonts w:ascii="Times New Roman" w:hAnsi="Times New Roman"/>
        </w:rPr>
        <w:tab/>
        <w:t>d) Tekke, Zaviye ve Türbelerin kapatılması</w:t>
      </w:r>
    </w:p>
    <w:p w:rsidR="00E212C5" w:rsidRPr="002539C2" w:rsidRDefault="00E212C5" w:rsidP="00C87666">
      <w:pPr>
        <w:spacing w:after="0" w:line="240" w:lineRule="auto"/>
        <w:rPr>
          <w:rFonts w:ascii="Times New Roman" w:hAnsi="Times New Roman"/>
          <w:b/>
        </w:rPr>
      </w:pPr>
      <w:r w:rsidRPr="002539C2">
        <w:rPr>
          <w:rFonts w:ascii="Times New Roman" w:hAnsi="Times New Roman"/>
          <w:b/>
        </w:rPr>
        <w:t xml:space="preserve">26) Aşağıdakilerden hangisinde kültürel öğe ile bölge doğru eşleştirilmiştir?  </w:t>
      </w:r>
    </w:p>
    <w:p w:rsidR="00E212C5" w:rsidRPr="00C87666" w:rsidRDefault="00E212C5" w:rsidP="00C87666">
      <w:pPr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C87666">
        <w:rPr>
          <w:rFonts w:ascii="Times New Roman" w:hAnsi="Times New Roman"/>
        </w:rPr>
        <w:t>Kemençe-Akdeniz Bölgesi</w:t>
      </w:r>
      <w:r w:rsidRPr="00C87666">
        <w:rPr>
          <w:rFonts w:ascii="Times New Roman" w:hAnsi="Times New Roman"/>
        </w:rPr>
        <w:tab/>
      </w:r>
      <w:r w:rsidRPr="00C87666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</w:t>
      </w:r>
      <w:r w:rsidRPr="00C87666">
        <w:rPr>
          <w:rFonts w:ascii="Times New Roman" w:hAnsi="Times New Roman"/>
        </w:rPr>
        <w:t>c) Horon-Karadeniz Bölgesi</w:t>
      </w:r>
    </w:p>
    <w:p w:rsidR="00E212C5" w:rsidRPr="00C87666" w:rsidRDefault="00E212C5" w:rsidP="00C87666">
      <w:pPr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C87666">
        <w:rPr>
          <w:rFonts w:ascii="Times New Roman" w:hAnsi="Times New Roman"/>
        </w:rPr>
        <w:t>Kaşık-Doğu Anadolu Bölgesi</w:t>
      </w:r>
      <w:r w:rsidRPr="00C87666">
        <w:rPr>
          <w:rFonts w:ascii="Times New Roman" w:hAnsi="Times New Roman"/>
        </w:rPr>
        <w:tab/>
      </w:r>
      <w:r w:rsidRPr="00C87666">
        <w:rPr>
          <w:rFonts w:ascii="Times New Roman" w:hAnsi="Times New Roman"/>
        </w:rPr>
        <w:tab/>
        <w:t>d) Seğmen-Güneydoğu Anadolu Bölgesi</w:t>
      </w:r>
    </w:p>
    <w:p w:rsidR="00E212C5" w:rsidRPr="002539C2" w:rsidRDefault="00E212C5" w:rsidP="00C87666">
      <w:pPr>
        <w:spacing w:after="0" w:line="240" w:lineRule="auto"/>
        <w:rPr>
          <w:rFonts w:ascii="Times New Roman" w:hAnsi="Times New Roman"/>
          <w:b/>
        </w:rPr>
      </w:pPr>
      <w:r w:rsidRPr="002539C2">
        <w:rPr>
          <w:rFonts w:ascii="Times New Roman" w:hAnsi="Times New Roman"/>
          <w:b/>
        </w:rPr>
        <w:t xml:space="preserve">27) Ülkemize özgü kültürel özelliklerin bütünü, milli kültürümüzü oluşturur. Aşağıdakilerden   hangisinin milli kültürümüze ait olduğu </w:t>
      </w:r>
      <w:r w:rsidRPr="002539C2">
        <w:rPr>
          <w:rFonts w:ascii="Times New Roman" w:hAnsi="Times New Roman"/>
          <w:b/>
          <w:u w:val="single"/>
        </w:rPr>
        <w:t>söylenemez?</w:t>
      </w:r>
      <w:r w:rsidRPr="002539C2">
        <w:rPr>
          <w:rFonts w:ascii="Times New Roman" w:hAnsi="Times New Roman"/>
          <w:b/>
        </w:rPr>
        <w:t xml:space="preserve"> 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 w:rsidRPr="00C8766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</w:t>
      </w:r>
      <w:r w:rsidRPr="00C87666">
        <w:rPr>
          <w:rFonts w:ascii="Times New Roman" w:hAnsi="Times New Roman"/>
        </w:rPr>
        <w:t xml:space="preserve">  a) Halk türküleri    b) Atasözleri    c) Tekerlemeler    d) Bale</w:t>
      </w:r>
    </w:p>
    <w:p w:rsidR="00E212C5" w:rsidRPr="008C06AD" w:rsidRDefault="00E212C5" w:rsidP="00C87666">
      <w:pPr>
        <w:spacing w:after="0" w:line="240" w:lineRule="auto"/>
        <w:rPr>
          <w:rFonts w:ascii="Times New Roman" w:hAnsi="Times New Roman"/>
          <w:b/>
        </w:rPr>
      </w:pPr>
      <w:r w:rsidRPr="008C06AD">
        <w:rPr>
          <w:rFonts w:ascii="Times New Roman" w:hAnsi="Times New Roman"/>
          <w:b/>
        </w:rPr>
        <w:t xml:space="preserve">28) Ülkemizin doğu bölgelerinde yemeklerde acı, baharatlar çokça kullanılmaktadır. Batı bölgelerinde ise fazla kullanılmamaktadır.  Bu durum aşağıdakilerden hangisine örnek olarak verilebilir? </w:t>
      </w:r>
    </w:p>
    <w:p w:rsidR="00E212C5" w:rsidRPr="00C87666" w:rsidRDefault="00E212C5" w:rsidP="00C87666">
      <w:pPr>
        <w:tabs>
          <w:tab w:val="left" w:pos="420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a) Kültürel değerlere    </w:t>
      </w:r>
      <w:r w:rsidRPr="00C87666">
        <w:rPr>
          <w:rFonts w:ascii="Times New Roman" w:hAnsi="Times New Roman"/>
        </w:rPr>
        <w:t xml:space="preserve">c) Kültür birliğine </w:t>
      </w:r>
      <w:r>
        <w:rPr>
          <w:rFonts w:ascii="Times New Roman" w:hAnsi="Times New Roman"/>
        </w:rPr>
        <w:t xml:space="preserve">      </w:t>
      </w:r>
      <w:r w:rsidRPr="00C87666">
        <w:rPr>
          <w:rFonts w:ascii="Times New Roman" w:hAnsi="Times New Roman"/>
        </w:rPr>
        <w:t>b) Kültürel farklılığa</w:t>
      </w:r>
      <w:r w:rsidRPr="00C87666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</w:t>
      </w:r>
      <w:r w:rsidRPr="00C87666">
        <w:rPr>
          <w:rFonts w:ascii="Times New Roman" w:hAnsi="Times New Roman"/>
        </w:rPr>
        <w:t>d) Kültürün aktarımına</w:t>
      </w:r>
    </w:p>
    <w:p w:rsidR="00E212C5" w:rsidRPr="008C06AD" w:rsidRDefault="00E212C5" w:rsidP="00C87666">
      <w:pPr>
        <w:spacing w:after="0" w:line="240" w:lineRule="auto"/>
        <w:rPr>
          <w:rFonts w:ascii="Times New Roman" w:hAnsi="Times New Roman"/>
          <w:b/>
        </w:rPr>
      </w:pPr>
      <w:r w:rsidRPr="008C06AD">
        <w:rPr>
          <w:rFonts w:ascii="Times New Roman" w:hAnsi="Times New Roman"/>
          <w:b/>
        </w:rPr>
        <w:t xml:space="preserve">29) Aşağıdaki illeri uygun boşluklara yerleştiriniz.  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</w:p>
    <w:tbl>
      <w:tblPr>
        <w:tblpPr w:leftFromText="141" w:rightFromText="141" w:vertAnchor="text" w:horzAnchor="margin" w:tblpY="-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68"/>
        <w:gridCol w:w="2069"/>
        <w:gridCol w:w="2069"/>
        <w:gridCol w:w="2069"/>
        <w:gridCol w:w="2069"/>
      </w:tblGrid>
      <w:tr w:rsidR="00E212C5" w:rsidRPr="00E6655A" w:rsidTr="00F20A21">
        <w:trPr>
          <w:trHeight w:val="132"/>
        </w:trPr>
        <w:tc>
          <w:tcPr>
            <w:tcW w:w="2068" w:type="dxa"/>
          </w:tcPr>
          <w:p w:rsidR="00E212C5" w:rsidRPr="00C87666" w:rsidRDefault="00E212C5" w:rsidP="00C87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7666">
              <w:rPr>
                <w:rFonts w:ascii="Times New Roman" w:hAnsi="Times New Roman"/>
              </w:rPr>
              <w:t>AĞRI</w:t>
            </w:r>
          </w:p>
        </w:tc>
        <w:tc>
          <w:tcPr>
            <w:tcW w:w="2069" w:type="dxa"/>
          </w:tcPr>
          <w:p w:rsidR="00E212C5" w:rsidRPr="00C87666" w:rsidRDefault="00E212C5" w:rsidP="00C87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7666">
              <w:rPr>
                <w:rFonts w:ascii="Times New Roman" w:hAnsi="Times New Roman"/>
              </w:rPr>
              <w:t>MARAŞ</w:t>
            </w:r>
          </w:p>
        </w:tc>
        <w:tc>
          <w:tcPr>
            <w:tcW w:w="2069" w:type="dxa"/>
          </w:tcPr>
          <w:p w:rsidR="00E212C5" w:rsidRPr="00C87666" w:rsidRDefault="00E212C5" w:rsidP="00C87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7666">
              <w:rPr>
                <w:rFonts w:ascii="Times New Roman" w:hAnsi="Times New Roman"/>
              </w:rPr>
              <w:t>GAZİANTEP</w:t>
            </w:r>
          </w:p>
        </w:tc>
        <w:tc>
          <w:tcPr>
            <w:tcW w:w="2069" w:type="dxa"/>
          </w:tcPr>
          <w:p w:rsidR="00E212C5" w:rsidRPr="00C87666" w:rsidRDefault="00E212C5" w:rsidP="00C87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7666">
              <w:rPr>
                <w:rFonts w:ascii="Times New Roman" w:hAnsi="Times New Roman"/>
              </w:rPr>
              <w:t>MALATYA</w:t>
            </w:r>
          </w:p>
        </w:tc>
        <w:tc>
          <w:tcPr>
            <w:tcW w:w="2069" w:type="dxa"/>
          </w:tcPr>
          <w:p w:rsidR="00E212C5" w:rsidRPr="00C87666" w:rsidRDefault="00E212C5" w:rsidP="00C87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7666">
              <w:rPr>
                <w:rFonts w:ascii="Times New Roman" w:hAnsi="Times New Roman"/>
              </w:rPr>
              <w:t>KAYSERİ</w:t>
            </w:r>
          </w:p>
        </w:tc>
      </w:tr>
      <w:tr w:rsidR="00E212C5" w:rsidRPr="00E6655A" w:rsidTr="00963E40">
        <w:tc>
          <w:tcPr>
            <w:tcW w:w="2068" w:type="dxa"/>
          </w:tcPr>
          <w:p w:rsidR="00E212C5" w:rsidRPr="00C87666" w:rsidRDefault="00E212C5" w:rsidP="00C87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7666">
              <w:rPr>
                <w:rFonts w:ascii="Times New Roman" w:hAnsi="Times New Roman"/>
              </w:rPr>
              <w:t>DİYARBAKIR</w:t>
            </w:r>
          </w:p>
        </w:tc>
        <w:tc>
          <w:tcPr>
            <w:tcW w:w="2069" w:type="dxa"/>
          </w:tcPr>
          <w:p w:rsidR="00E212C5" w:rsidRPr="00C87666" w:rsidRDefault="00E212C5" w:rsidP="00C87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7666">
              <w:rPr>
                <w:rFonts w:ascii="Times New Roman" w:hAnsi="Times New Roman"/>
              </w:rPr>
              <w:t>RİZE</w:t>
            </w:r>
          </w:p>
        </w:tc>
        <w:tc>
          <w:tcPr>
            <w:tcW w:w="2069" w:type="dxa"/>
          </w:tcPr>
          <w:p w:rsidR="00E212C5" w:rsidRPr="00C87666" w:rsidRDefault="00E212C5" w:rsidP="00C87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7666">
              <w:rPr>
                <w:rFonts w:ascii="Times New Roman" w:hAnsi="Times New Roman"/>
              </w:rPr>
              <w:t>NEVŞEHİR</w:t>
            </w:r>
          </w:p>
        </w:tc>
        <w:tc>
          <w:tcPr>
            <w:tcW w:w="2069" w:type="dxa"/>
          </w:tcPr>
          <w:p w:rsidR="00E212C5" w:rsidRPr="00C87666" w:rsidRDefault="00E212C5" w:rsidP="00C87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7666">
              <w:rPr>
                <w:rFonts w:ascii="Times New Roman" w:hAnsi="Times New Roman"/>
              </w:rPr>
              <w:t>ERZURUM</w:t>
            </w:r>
          </w:p>
        </w:tc>
        <w:tc>
          <w:tcPr>
            <w:tcW w:w="2069" w:type="dxa"/>
          </w:tcPr>
          <w:p w:rsidR="00E212C5" w:rsidRPr="00C87666" w:rsidRDefault="00E212C5" w:rsidP="00C87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7666">
              <w:rPr>
                <w:rFonts w:ascii="Times New Roman" w:hAnsi="Times New Roman"/>
              </w:rPr>
              <w:t>ISPARTA</w:t>
            </w:r>
          </w:p>
        </w:tc>
      </w:tr>
    </w:tbl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**</w:t>
      </w:r>
      <w:r w:rsidRPr="00C87666">
        <w:rPr>
          <w:rFonts w:ascii="Times New Roman" w:hAnsi="Times New Roman"/>
        </w:rPr>
        <w:t>Mantı ………………………ilinin meşhur bir yemeğidir.</w:t>
      </w:r>
    </w:p>
    <w:p w:rsidR="00E212C5" w:rsidRPr="00C87666" w:rsidRDefault="00E212C5" w:rsidP="008C06AD">
      <w:pPr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**</w:t>
      </w:r>
      <w:r w:rsidRPr="00C87666">
        <w:rPr>
          <w:rFonts w:ascii="Times New Roman" w:hAnsi="Times New Roman"/>
        </w:rPr>
        <w:t>Baklava denilince aklımıza ……………………şehrimiz gelir.</w:t>
      </w:r>
    </w:p>
    <w:p w:rsidR="00E212C5" w:rsidRPr="00C87666" w:rsidRDefault="00E212C5" w:rsidP="008C06AD">
      <w:pPr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**</w:t>
      </w:r>
      <w:r w:rsidRPr="00C87666">
        <w:rPr>
          <w:rFonts w:ascii="Times New Roman" w:hAnsi="Times New Roman"/>
        </w:rPr>
        <w:t>Çayı ile ünlü şehrimiz……………………..’dir.</w:t>
      </w:r>
    </w:p>
    <w:p w:rsidR="00E212C5" w:rsidRPr="00C87666" w:rsidRDefault="00E212C5" w:rsidP="008C06AD">
      <w:pPr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**</w:t>
      </w:r>
      <w:r w:rsidRPr="00C87666">
        <w:rPr>
          <w:rFonts w:ascii="Times New Roman" w:hAnsi="Times New Roman"/>
        </w:rPr>
        <w:t>Cağ kebabının en iyi yapıldığı il ………………………’dur</w:t>
      </w:r>
    </w:p>
    <w:p w:rsidR="00E212C5" w:rsidRPr="00C87666" w:rsidRDefault="00E212C5" w:rsidP="008C06AD">
      <w:pPr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**</w:t>
      </w:r>
      <w:r w:rsidRPr="00C87666">
        <w:rPr>
          <w:rFonts w:ascii="Times New Roman" w:hAnsi="Times New Roman"/>
        </w:rPr>
        <w:t>Kayısı en fazla ……………………….da üretilir.</w:t>
      </w:r>
    </w:p>
    <w:p w:rsidR="00E212C5" w:rsidRPr="00C87666" w:rsidRDefault="00E212C5" w:rsidP="008C06AD">
      <w:pPr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**</w:t>
      </w:r>
      <w:r w:rsidRPr="00C87666">
        <w:rPr>
          <w:rFonts w:ascii="Times New Roman" w:hAnsi="Times New Roman"/>
        </w:rPr>
        <w:t>Gülü ile ünlü ………………………….ilimizdir.</w:t>
      </w:r>
    </w:p>
    <w:p w:rsidR="00E212C5" w:rsidRPr="00C87666" w:rsidRDefault="00E212C5" w:rsidP="008C06AD">
      <w:pPr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**</w:t>
      </w:r>
      <w:r w:rsidRPr="00C87666">
        <w:rPr>
          <w:rFonts w:ascii="Times New Roman" w:hAnsi="Times New Roman"/>
        </w:rPr>
        <w:t>Peri Bacalarının en güzel örneklerinin rastlandığı……………………..ili iç Anadolu bölgesindedir.</w:t>
      </w:r>
    </w:p>
    <w:p w:rsidR="00E212C5" w:rsidRPr="00C87666" w:rsidRDefault="00E212C5" w:rsidP="008C06AD">
      <w:pPr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**</w:t>
      </w:r>
      <w:r w:rsidRPr="00C87666">
        <w:rPr>
          <w:rFonts w:ascii="Times New Roman" w:hAnsi="Times New Roman"/>
        </w:rPr>
        <w:t>Dondurmasıyla ünlü ilimiz………………………….</w:t>
      </w:r>
    </w:p>
    <w:p w:rsidR="00E212C5" w:rsidRPr="00C87666" w:rsidRDefault="00E212C5" w:rsidP="008C06AD">
      <w:pPr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**</w:t>
      </w:r>
      <w:r w:rsidRPr="00C87666">
        <w:rPr>
          <w:rFonts w:ascii="Times New Roman" w:hAnsi="Times New Roman"/>
        </w:rPr>
        <w:t>Karpuzun en iyi yetiştiği yer ……………………’dır.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**</w:t>
      </w:r>
      <w:r w:rsidRPr="00C87666">
        <w:rPr>
          <w:rFonts w:ascii="Times New Roman" w:hAnsi="Times New Roman"/>
        </w:rPr>
        <w:t>İshak Paşa Sarayının bulunduğu ilimiz……………………’dır</w:t>
      </w:r>
    </w:p>
    <w:p w:rsidR="00E212C5" w:rsidRPr="008C06AD" w:rsidRDefault="00E212C5" w:rsidP="00C87666">
      <w:pPr>
        <w:spacing w:after="0" w:line="240" w:lineRule="auto"/>
        <w:rPr>
          <w:rFonts w:ascii="Times New Roman" w:hAnsi="Times New Roman"/>
          <w:b/>
        </w:rPr>
      </w:pPr>
      <w:r w:rsidRPr="008C06AD">
        <w:rPr>
          <w:rFonts w:ascii="Times New Roman" w:hAnsi="Times New Roman"/>
          <w:b/>
        </w:rPr>
        <w:t>30) Oluşumunda insan katkısı olmayan varlıklara doğal varlıklar denir.Aşağıdakilerden hangisi doğal varlıklardandır?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 w:rsidRPr="00C87666">
        <w:rPr>
          <w:rFonts w:ascii="Times New Roman" w:hAnsi="Times New Roman"/>
        </w:rPr>
        <w:t>a-) Topkapı Sarayı              b-) Manavgat Şelalesi             c-) Anıtkabir           d-) Mevlana Türbesi</w:t>
      </w:r>
    </w:p>
    <w:p w:rsidR="00E212C5" w:rsidRPr="008C06AD" w:rsidRDefault="00E212C5" w:rsidP="00C87666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>31</w:t>
      </w:r>
      <w:r w:rsidRPr="00C87666">
        <w:rPr>
          <w:rFonts w:ascii="Times New Roman" w:hAnsi="Times New Roman"/>
        </w:rPr>
        <w:t xml:space="preserve">) </w:t>
      </w:r>
      <w:r w:rsidRPr="008C06AD">
        <w:rPr>
          <w:rFonts w:ascii="Times New Roman" w:hAnsi="Times New Roman"/>
          <w:b/>
        </w:rPr>
        <w:t>Elif tatile gittiği yeri” Kocaman kocaman heykeller vardı.Bu dağın tepesinden güneşin batışı o kadar güzel izleniyordu ki !” şeklinde tasvir etmiştir.</w:t>
      </w:r>
    </w:p>
    <w:p w:rsidR="00E212C5" w:rsidRPr="008C06AD" w:rsidRDefault="00E212C5" w:rsidP="00C87666">
      <w:pPr>
        <w:spacing w:after="0" w:line="240" w:lineRule="auto"/>
        <w:rPr>
          <w:rFonts w:ascii="Times New Roman" w:hAnsi="Times New Roman"/>
          <w:b/>
        </w:rPr>
      </w:pPr>
      <w:r w:rsidRPr="008C06AD">
        <w:rPr>
          <w:rFonts w:ascii="Times New Roman" w:hAnsi="Times New Roman"/>
          <w:b/>
        </w:rPr>
        <w:t xml:space="preserve">Buna göre Elif, ülkemizdeki aşağıdaki yerlerden hangisine gitmiştir? 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 w:rsidRPr="00C87666">
        <w:rPr>
          <w:rFonts w:ascii="Times New Roman" w:hAnsi="Times New Roman"/>
        </w:rPr>
        <w:t>a-) Ağrı Dağı                 b-) Nemrut dağı                   c-) Palandöken dağı                d-) Uludağ</w:t>
      </w:r>
    </w:p>
    <w:p w:rsidR="00E212C5" w:rsidRPr="008C06AD" w:rsidRDefault="00E212C5" w:rsidP="00C87666">
      <w:pPr>
        <w:spacing w:after="0" w:line="240" w:lineRule="auto"/>
        <w:rPr>
          <w:rFonts w:ascii="Times New Roman" w:hAnsi="Times New Roman"/>
          <w:b/>
          <w:u w:val="single"/>
        </w:rPr>
      </w:pPr>
      <w:r w:rsidRPr="008C06AD">
        <w:rPr>
          <w:rFonts w:ascii="Times New Roman" w:hAnsi="Times New Roman"/>
          <w:b/>
        </w:rPr>
        <w:t xml:space="preserve">32) Aşağıdakilerden hangisi bir grubun uyumlu çalışması için gerekli </w:t>
      </w:r>
      <w:r w:rsidRPr="008C06AD">
        <w:rPr>
          <w:rFonts w:ascii="Times New Roman" w:hAnsi="Times New Roman"/>
          <w:b/>
          <w:u w:val="single"/>
        </w:rPr>
        <w:t>değildir?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 w:rsidRPr="00C87666">
        <w:rPr>
          <w:rFonts w:ascii="Times New Roman" w:hAnsi="Times New Roman"/>
        </w:rPr>
        <w:t>a-) güven                          b-) iş birliği                           c-) para                                 d-) saygı</w:t>
      </w:r>
    </w:p>
    <w:p w:rsidR="00E212C5" w:rsidRPr="008C06AD" w:rsidRDefault="00E212C5" w:rsidP="00C87666">
      <w:pPr>
        <w:spacing w:after="0" w:line="240" w:lineRule="auto"/>
        <w:rPr>
          <w:rFonts w:ascii="Times New Roman" w:hAnsi="Times New Roman"/>
          <w:b/>
        </w:rPr>
      </w:pPr>
      <w:r w:rsidRPr="008C06AD">
        <w:rPr>
          <w:rFonts w:ascii="Times New Roman" w:hAnsi="Times New Roman"/>
          <w:b/>
        </w:rPr>
        <w:t xml:space="preserve">33)Aşağıda verilen sözcüklerden uygun olanları ilgili cümlelere yerleştiriniz. 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  <w:i/>
        </w:rPr>
      </w:pPr>
      <w:r w:rsidRPr="00C87666">
        <w:rPr>
          <w:rFonts w:ascii="Times New Roman" w:hAnsi="Times New Roman"/>
        </w:rPr>
        <w:t xml:space="preserve"> </w:t>
      </w:r>
      <w:r w:rsidRPr="00C87666">
        <w:rPr>
          <w:rFonts w:ascii="Times New Roman" w:hAnsi="Times New Roman"/>
          <w:i/>
          <w:u w:val="single"/>
        </w:rPr>
        <w:t>turizm</w:t>
      </w:r>
      <w:r w:rsidRPr="00C87666">
        <w:rPr>
          <w:rFonts w:ascii="Times New Roman" w:hAnsi="Times New Roman"/>
          <w:i/>
        </w:rPr>
        <w:t xml:space="preserve">          </w:t>
      </w:r>
      <w:r w:rsidRPr="00C87666">
        <w:rPr>
          <w:rFonts w:ascii="Times New Roman" w:hAnsi="Times New Roman"/>
          <w:i/>
          <w:u w:val="single"/>
        </w:rPr>
        <w:t>sel</w:t>
      </w:r>
      <w:r w:rsidRPr="00C87666">
        <w:rPr>
          <w:rFonts w:ascii="Times New Roman" w:hAnsi="Times New Roman"/>
          <w:i/>
        </w:rPr>
        <w:t xml:space="preserve">                 </w:t>
      </w:r>
      <w:r w:rsidRPr="00C87666">
        <w:rPr>
          <w:rFonts w:ascii="Times New Roman" w:hAnsi="Times New Roman"/>
          <w:i/>
          <w:u w:val="single"/>
        </w:rPr>
        <w:t>maki</w:t>
      </w:r>
      <w:r w:rsidRPr="00C87666">
        <w:rPr>
          <w:rFonts w:ascii="Times New Roman" w:hAnsi="Times New Roman"/>
          <w:i/>
        </w:rPr>
        <w:t xml:space="preserve">               </w:t>
      </w:r>
      <w:r w:rsidRPr="00C87666">
        <w:rPr>
          <w:rFonts w:ascii="Times New Roman" w:hAnsi="Times New Roman"/>
          <w:i/>
          <w:u w:val="single"/>
        </w:rPr>
        <w:t xml:space="preserve">horon </w:t>
      </w:r>
      <w:r w:rsidRPr="00C87666">
        <w:rPr>
          <w:rFonts w:ascii="Times New Roman" w:hAnsi="Times New Roman"/>
          <w:i/>
        </w:rPr>
        <w:t xml:space="preserve">         </w:t>
      </w:r>
      <w:r w:rsidRPr="00C87666">
        <w:rPr>
          <w:rFonts w:ascii="Times New Roman" w:hAnsi="Times New Roman"/>
          <w:i/>
          <w:u w:val="single"/>
        </w:rPr>
        <w:t>milliyetçilik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  <w:i/>
        </w:rPr>
      </w:pPr>
      <w:r w:rsidRPr="00C87666">
        <w:rPr>
          <w:rFonts w:ascii="Times New Roman" w:hAnsi="Times New Roman"/>
          <w:i/>
        </w:rPr>
        <w:t xml:space="preserve"> </w:t>
      </w:r>
      <w:r w:rsidRPr="00C87666">
        <w:rPr>
          <w:rFonts w:ascii="Times New Roman" w:hAnsi="Times New Roman"/>
          <w:i/>
          <w:u w:val="single"/>
        </w:rPr>
        <w:t>yedi</w:t>
      </w:r>
      <w:r w:rsidRPr="00C87666">
        <w:rPr>
          <w:rFonts w:ascii="Times New Roman" w:hAnsi="Times New Roman"/>
          <w:i/>
        </w:rPr>
        <w:t xml:space="preserve">             </w:t>
      </w:r>
      <w:r w:rsidRPr="00C87666">
        <w:rPr>
          <w:rFonts w:ascii="Times New Roman" w:hAnsi="Times New Roman"/>
          <w:i/>
          <w:u w:val="single"/>
        </w:rPr>
        <w:t>çığ</w:t>
      </w:r>
      <w:r w:rsidRPr="00C87666">
        <w:rPr>
          <w:rFonts w:ascii="Times New Roman" w:hAnsi="Times New Roman"/>
          <w:i/>
        </w:rPr>
        <w:t xml:space="preserve">                 </w:t>
      </w:r>
      <w:r w:rsidRPr="00C87666">
        <w:rPr>
          <w:rFonts w:ascii="Times New Roman" w:hAnsi="Times New Roman"/>
          <w:i/>
          <w:u w:val="single"/>
        </w:rPr>
        <w:t>plato</w:t>
      </w:r>
      <w:r w:rsidRPr="00C87666">
        <w:rPr>
          <w:rFonts w:ascii="Times New Roman" w:hAnsi="Times New Roman"/>
          <w:i/>
        </w:rPr>
        <w:t xml:space="preserve">            </w:t>
      </w:r>
      <w:r w:rsidRPr="00C87666">
        <w:rPr>
          <w:rFonts w:ascii="Times New Roman" w:hAnsi="Times New Roman"/>
          <w:i/>
          <w:u w:val="single"/>
        </w:rPr>
        <w:t>nüfusu</w:t>
      </w:r>
      <w:r w:rsidRPr="00C87666">
        <w:rPr>
          <w:rFonts w:ascii="Times New Roman" w:hAnsi="Times New Roman"/>
          <w:i/>
        </w:rPr>
        <w:t xml:space="preserve">           </w:t>
      </w:r>
      <w:r w:rsidRPr="00C87666">
        <w:rPr>
          <w:rFonts w:ascii="Times New Roman" w:hAnsi="Times New Roman"/>
          <w:i/>
          <w:u w:val="single"/>
        </w:rPr>
        <w:t>Ağrı Dağı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  <w:u w:val="single"/>
        </w:rPr>
      </w:pP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 w:rsidRPr="00F20A21">
        <w:rPr>
          <w:rFonts w:ascii="Times New Roman" w:hAnsi="Times New Roman"/>
          <w:b/>
        </w:rPr>
        <w:t>a-)</w:t>
      </w:r>
      <w:r w:rsidRPr="00C87666">
        <w:rPr>
          <w:rFonts w:ascii="Times New Roman" w:hAnsi="Times New Roman"/>
        </w:rPr>
        <w:t xml:space="preserve"> …………………...Akdeniz ikliminin bitki örtüsüdür.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 w:rsidRPr="00F20A21">
        <w:rPr>
          <w:rFonts w:ascii="Times New Roman" w:hAnsi="Times New Roman"/>
          <w:b/>
        </w:rPr>
        <w:t>b</w:t>
      </w:r>
      <w:r w:rsidRPr="00C87666">
        <w:rPr>
          <w:rFonts w:ascii="Times New Roman" w:hAnsi="Times New Roman"/>
        </w:rPr>
        <w:t>-) Kış mevsiminde, Doğu Anadolu’nun bitki örtüsü olmayan dağlık arazilerinde …………………….adı verilen doğal afet görülür.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 w:rsidRPr="00F20A21">
        <w:rPr>
          <w:rFonts w:ascii="Times New Roman" w:hAnsi="Times New Roman"/>
          <w:b/>
        </w:rPr>
        <w:t>c-)</w:t>
      </w:r>
      <w:r w:rsidRPr="00C87666">
        <w:rPr>
          <w:rFonts w:ascii="Times New Roman" w:hAnsi="Times New Roman"/>
        </w:rPr>
        <w:t xml:space="preserve"> Türk Tarih Kurumunun kurulması Atatürk’ün ……………………………….ilkesiyle ilişkilidir.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 w:rsidRPr="00F20A21">
        <w:rPr>
          <w:rFonts w:ascii="Times New Roman" w:hAnsi="Times New Roman"/>
          <w:b/>
        </w:rPr>
        <w:t>d-)</w:t>
      </w:r>
      <w:r w:rsidRPr="00C87666">
        <w:rPr>
          <w:rFonts w:ascii="Times New Roman" w:hAnsi="Times New Roman"/>
        </w:rPr>
        <w:t xml:space="preserve"> Yurdumuz………………… coğrafi bölgeye ayrılmıştır.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 w:rsidRPr="00F20A21">
        <w:rPr>
          <w:rFonts w:ascii="Times New Roman" w:hAnsi="Times New Roman"/>
          <w:b/>
        </w:rPr>
        <w:t>e-)</w:t>
      </w:r>
      <w:r w:rsidRPr="00C87666">
        <w:rPr>
          <w:rFonts w:ascii="Times New Roman" w:hAnsi="Times New Roman"/>
        </w:rPr>
        <w:t xml:space="preserve"> Karadeniz Bölgesi’nde kemençe ve tulum eşliğinde ……………………….oyunu oynanır.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 w:rsidRPr="00F20A21">
        <w:rPr>
          <w:rFonts w:ascii="Times New Roman" w:hAnsi="Times New Roman"/>
          <w:b/>
        </w:rPr>
        <w:t>f-)</w:t>
      </w:r>
      <w:r w:rsidRPr="00C87666">
        <w:rPr>
          <w:rFonts w:ascii="Times New Roman" w:hAnsi="Times New Roman"/>
        </w:rPr>
        <w:t xml:space="preserve"> …………………………………… yurdumuzun en yüksek dağıdır.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 w:rsidRPr="00F20A21">
        <w:rPr>
          <w:rFonts w:ascii="Times New Roman" w:hAnsi="Times New Roman"/>
          <w:b/>
        </w:rPr>
        <w:t>g-)</w:t>
      </w:r>
      <w:r w:rsidRPr="00C87666">
        <w:rPr>
          <w:rFonts w:ascii="Times New Roman" w:hAnsi="Times New Roman"/>
        </w:rPr>
        <w:t xml:space="preserve"> Belli sınırlar içinde yaşayan insan sayısına ,o yerin ……………………denir.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 w:rsidRPr="00F20A21">
        <w:rPr>
          <w:rFonts w:ascii="Times New Roman" w:hAnsi="Times New Roman"/>
          <w:b/>
        </w:rPr>
        <w:t>h-)</w:t>
      </w:r>
      <w:r w:rsidRPr="00C87666">
        <w:rPr>
          <w:rFonts w:ascii="Times New Roman" w:hAnsi="Times New Roman"/>
        </w:rPr>
        <w:t xml:space="preserve"> Çevresine göre yükseltileri fazla olan akarsular tarafından yarılmış düzlüklere ……………………denir.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 w:rsidRPr="00F20A21">
        <w:rPr>
          <w:rFonts w:ascii="Times New Roman" w:hAnsi="Times New Roman"/>
          <w:b/>
        </w:rPr>
        <w:t>ı-)</w:t>
      </w:r>
      <w:r w:rsidRPr="00C87666">
        <w:rPr>
          <w:rFonts w:ascii="Times New Roman" w:hAnsi="Times New Roman"/>
        </w:rPr>
        <w:t xml:space="preserve"> Dere kıyılarında yapılan evlerde yaşayanlar sık sık ………….....felaketi  ile karşılaşabilirler.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 w:rsidRPr="00F20A21">
        <w:rPr>
          <w:rFonts w:ascii="Times New Roman" w:hAnsi="Times New Roman"/>
          <w:b/>
        </w:rPr>
        <w:t>i-)</w:t>
      </w:r>
      <w:r w:rsidRPr="00C87666">
        <w:rPr>
          <w:rFonts w:ascii="Times New Roman" w:hAnsi="Times New Roman"/>
        </w:rPr>
        <w:t xml:space="preserve"> Denize kıyısı olan yerleşim yerlerinde…………………………………. faaliyeti gelişmiştir.</w:t>
      </w:r>
    </w:p>
    <w:p w:rsidR="00E212C5" w:rsidRPr="00F20A21" w:rsidRDefault="00E212C5" w:rsidP="00C87666">
      <w:pPr>
        <w:spacing w:after="0" w:line="240" w:lineRule="auto"/>
        <w:rPr>
          <w:rFonts w:ascii="Times New Roman" w:hAnsi="Times New Roman"/>
          <w:b/>
        </w:rPr>
      </w:pPr>
      <w:r w:rsidRPr="00F20A21">
        <w:rPr>
          <w:rFonts w:ascii="Times New Roman" w:hAnsi="Times New Roman"/>
          <w:b/>
        </w:rPr>
        <w:t>34</w:t>
      </w:r>
      <w:r w:rsidRPr="008C06AD">
        <w:rPr>
          <w:rFonts w:ascii="Times New Roman" w:hAnsi="Times New Roman"/>
          <w:b/>
        </w:rPr>
        <w:t>)  I. Yazları sıcak ve kurak geçer.</w:t>
      </w:r>
      <w:r>
        <w:rPr>
          <w:rFonts w:ascii="Times New Roman" w:hAnsi="Times New Roman"/>
          <w:b/>
        </w:rPr>
        <w:t xml:space="preserve">        </w:t>
      </w:r>
      <w:r w:rsidRPr="008C06AD">
        <w:rPr>
          <w:rFonts w:ascii="Times New Roman" w:hAnsi="Times New Roman"/>
          <w:b/>
        </w:rPr>
        <w:t>II. Kışları ılık ve yağışlıdır.</w:t>
      </w:r>
      <w:r>
        <w:rPr>
          <w:rFonts w:ascii="Times New Roman" w:hAnsi="Times New Roman"/>
          <w:b/>
        </w:rPr>
        <w:t xml:space="preserve">     </w:t>
      </w:r>
      <w:r w:rsidRPr="008C06AD">
        <w:rPr>
          <w:rFonts w:ascii="Times New Roman" w:hAnsi="Times New Roman"/>
          <w:b/>
        </w:rPr>
        <w:t xml:space="preserve">  III. Bitki örtüsü makidir</w:t>
      </w:r>
      <w:r w:rsidRPr="008C06AD">
        <w:rPr>
          <w:rFonts w:ascii="Times New Roman" w:hAnsi="Times New Roman"/>
          <w:b/>
          <w:i/>
        </w:rPr>
        <w:t>.</w:t>
      </w:r>
    </w:p>
    <w:p w:rsidR="00E212C5" w:rsidRPr="008C06AD" w:rsidRDefault="00E212C5" w:rsidP="00C87666">
      <w:pPr>
        <w:spacing w:after="0" w:line="240" w:lineRule="auto"/>
        <w:rPr>
          <w:rFonts w:ascii="Times New Roman" w:hAnsi="Times New Roman"/>
          <w:b/>
        </w:rPr>
      </w:pPr>
      <w:r w:rsidRPr="008C06AD">
        <w:rPr>
          <w:rFonts w:ascii="Times New Roman" w:hAnsi="Times New Roman"/>
          <w:b/>
        </w:rPr>
        <w:t>Yukarıda özellikleri belirtilen iklim tipi aşağıdakilerden hangisidir?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Pr="00C87666">
        <w:rPr>
          <w:rFonts w:ascii="Times New Roman" w:hAnsi="Times New Roman"/>
        </w:rPr>
        <w:t>a-) Akdeniz iklimi            b-) Karadeniz iklimi            c-) Karasal iklim              d-) Çöl iklimi</w:t>
      </w:r>
    </w:p>
    <w:p w:rsidR="00E212C5" w:rsidRPr="008C06AD" w:rsidRDefault="00E212C5" w:rsidP="00C87666">
      <w:pPr>
        <w:spacing w:after="0" w:line="240" w:lineRule="auto"/>
        <w:rPr>
          <w:rFonts w:ascii="Times New Roman" w:hAnsi="Times New Roman"/>
          <w:b/>
        </w:rPr>
      </w:pPr>
      <w:r w:rsidRPr="008C06AD">
        <w:rPr>
          <w:rFonts w:ascii="Times New Roman" w:hAnsi="Times New Roman"/>
          <w:b/>
        </w:rPr>
        <w:t xml:space="preserve">35) Bir şehrin göç almasında ve nüfusunun artmasında aşağıdakilerden hangisi </w:t>
      </w:r>
      <w:r w:rsidRPr="008C06AD">
        <w:rPr>
          <w:rFonts w:ascii="Times New Roman" w:hAnsi="Times New Roman"/>
          <w:b/>
          <w:u w:val="single"/>
        </w:rPr>
        <w:t>etkili değildir</w:t>
      </w:r>
      <w:r w:rsidRPr="008C06AD">
        <w:rPr>
          <w:rFonts w:ascii="Times New Roman" w:hAnsi="Times New Roman"/>
          <w:b/>
        </w:rPr>
        <w:t>?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Pr="00C87666">
        <w:rPr>
          <w:rFonts w:ascii="Times New Roman" w:hAnsi="Times New Roman"/>
        </w:rPr>
        <w:t>a-) Sanayinin gelişmiş olması.                            b-) Dağlık ve engebeli olması.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Pr="00C87666">
        <w:rPr>
          <w:rFonts w:ascii="Times New Roman" w:hAnsi="Times New Roman"/>
        </w:rPr>
        <w:t>c-) Turizmin gelişmiş olması.                            d-) Uygun iklim koşullarına sahip olması.</w:t>
      </w:r>
    </w:p>
    <w:p w:rsidR="00E212C5" w:rsidRPr="008C06AD" w:rsidRDefault="00E212C5" w:rsidP="00C87666">
      <w:pPr>
        <w:spacing w:after="0" w:line="240" w:lineRule="auto"/>
        <w:rPr>
          <w:rFonts w:ascii="Times New Roman" w:hAnsi="Times New Roman"/>
          <w:b/>
        </w:rPr>
      </w:pPr>
      <w:r w:rsidRPr="008C06AD">
        <w:rPr>
          <w:rFonts w:ascii="Times New Roman" w:hAnsi="Times New Roman"/>
          <w:b/>
        </w:rPr>
        <w:t>36) Toprağın su ve rüzgar etkisiyle aşınıp taşınmasına ne ad verilir?</w:t>
      </w:r>
    </w:p>
    <w:p w:rsidR="00E212C5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Pr="00C87666">
        <w:rPr>
          <w:rFonts w:ascii="Times New Roman" w:hAnsi="Times New Roman"/>
        </w:rPr>
        <w:t>a-) heyelan                         b-) sel                           c-) erozyon                          d-) çığ</w:t>
      </w:r>
    </w:p>
    <w:p w:rsidR="00E212C5" w:rsidRPr="008C06AD" w:rsidRDefault="00E212C5" w:rsidP="00C87666">
      <w:pPr>
        <w:spacing w:after="0" w:line="240" w:lineRule="auto"/>
        <w:rPr>
          <w:rFonts w:ascii="Times New Roman" w:hAnsi="Times New Roman"/>
        </w:rPr>
      </w:pPr>
      <w:r w:rsidRPr="00C87666">
        <w:rPr>
          <w:rFonts w:ascii="Times New Roman" w:hAnsi="Times New Roman"/>
        </w:rPr>
        <w:t xml:space="preserve"> </w:t>
      </w:r>
      <w:r w:rsidRPr="008C06AD">
        <w:rPr>
          <w:rFonts w:ascii="Times New Roman" w:hAnsi="Times New Roman"/>
          <w:b/>
        </w:rPr>
        <w:t xml:space="preserve">37) </w:t>
      </w:r>
      <w:r w:rsidRPr="008C06AD">
        <w:rPr>
          <w:rFonts w:ascii="Times New Roman" w:hAnsi="Times New Roman"/>
          <w:i/>
        </w:rPr>
        <w:t>Karadeniz iklimi her mevsim yağışlı olan bir iklimdir</w:t>
      </w:r>
      <w:r w:rsidRPr="008C06AD">
        <w:rPr>
          <w:rFonts w:ascii="Times New Roman" w:hAnsi="Times New Roman"/>
          <w:b/>
          <w:i/>
        </w:rPr>
        <w:t>.</w:t>
      </w:r>
    </w:p>
    <w:p w:rsidR="00E212C5" w:rsidRPr="008C06AD" w:rsidRDefault="00E212C5" w:rsidP="00C87666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</w:t>
      </w:r>
      <w:r w:rsidRPr="008C06AD">
        <w:rPr>
          <w:rFonts w:ascii="Times New Roman" w:hAnsi="Times New Roman"/>
          <w:b/>
        </w:rPr>
        <w:t>Buna göre, aşağıdaki bitkilerden hangisi yalnızca Karadeniz ikliminde olur?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C87666">
        <w:rPr>
          <w:rFonts w:ascii="Times New Roman" w:hAnsi="Times New Roman"/>
        </w:rPr>
        <w:t xml:space="preserve">a-) pamuk                         b-) çay                           c-)  buğday                              d-) muz   </w:t>
      </w:r>
    </w:p>
    <w:p w:rsidR="00E212C5" w:rsidRPr="008C06AD" w:rsidRDefault="00E212C5" w:rsidP="00C87666">
      <w:pPr>
        <w:spacing w:after="0" w:line="240" w:lineRule="auto"/>
        <w:rPr>
          <w:rFonts w:ascii="Times New Roman" w:hAnsi="Times New Roman"/>
        </w:rPr>
      </w:pPr>
      <w:r w:rsidRPr="008C06AD">
        <w:rPr>
          <w:rFonts w:ascii="Times New Roman" w:hAnsi="Times New Roman"/>
          <w:b/>
        </w:rPr>
        <w:t xml:space="preserve">38) </w:t>
      </w:r>
      <w:r w:rsidRPr="008C06AD">
        <w:rPr>
          <w:rFonts w:ascii="Times New Roman" w:hAnsi="Times New Roman"/>
        </w:rPr>
        <w:t>Heyelan (Toprak kayması) eğimin ve yağışın fazla olduğu yerlerde daha çok görülür.</w:t>
      </w:r>
    </w:p>
    <w:p w:rsidR="00E212C5" w:rsidRPr="008C06AD" w:rsidRDefault="00E212C5" w:rsidP="00C87666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8C06AD">
        <w:rPr>
          <w:rFonts w:ascii="Times New Roman" w:hAnsi="Times New Roman"/>
          <w:b/>
        </w:rPr>
        <w:t>Buna göre, aşağıdaki bölgelerimizden hangisinde toprak kaymasına daha çok rastlanır?</w:t>
      </w:r>
    </w:p>
    <w:p w:rsidR="00E212C5" w:rsidRPr="00C87666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Pr="00C87666">
        <w:rPr>
          <w:rFonts w:ascii="Times New Roman" w:hAnsi="Times New Roman"/>
        </w:rPr>
        <w:t xml:space="preserve"> a) Ege                         b) Akdeniz                           c) Güneydoğu Anadolu                  d) Karadeniz</w:t>
      </w:r>
    </w:p>
    <w:p w:rsidR="00E212C5" w:rsidRPr="008C06AD" w:rsidRDefault="00E212C5" w:rsidP="00C87666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39</w:t>
      </w:r>
      <w:r w:rsidRPr="008C06AD">
        <w:rPr>
          <w:rFonts w:ascii="Times New Roman" w:hAnsi="Times New Roman"/>
          <w:b/>
        </w:rPr>
        <w:t>) “Din ve vicdan özgürlüğünün gerçekleşmesi için devletin tarafsız olması gerekir.” açıklaması, aşağıdaki Atatürk ilkelerinden hangisiyle ilgilidir?</w:t>
      </w:r>
    </w:p>
    <w:p w:rsidR="00E212C5" w:rsidRDefault="00E212C5" w:rsidP="00C8766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Pr="00C87666">
        <w:rPr>
          <w:rFonts w:ascii="Times New Roman" w:hAnsi="Times New Roman"/>
        </w:rPr>
        <w:t>a-) Cumhuriyetçilik               b-)  İnkılapçılık                    c-) Halkçılık                    d-) Laiklik</w:t>
      </w:r>
    </w:p>
    <w:p w:rsidR="00E212C5" w:rsidRPr="009808FD" w:rsidRDefault="00E212C5" w:rsidP="009808FD">
      <w:pPr>
        <w:spacing w:after="0" w:line="240" w:lineRule="auto"/>
        <w:rPr>
          <w:rFonts w:ascii="Times New Roman" w:hAnsi="Times New Roman"/>
          <w:b/>
        </w:rPr>
      </w:pPr>
      <w:r w:rsidRPr="00F20A21">
        <w:rPr>
          <w:rFonts w:ascii="Times New Roman" w:hAnsi="Times New Roman"/>
          <w:b/>
        </w:rPr>
        <w:t>40)</w:t>
      </w:r>
      <w:r w:rsidRPr="009808FD">
        <w:rPr>
          <w:rFonts w:ascii="Times New Roman" w:hAnsi="Times New Roman"/>
          <w:b/>
          <w:bCs/>
        </w:rPr>
        <w:t xml:space="preserve"> </w:t>
      </w:r>
      <w:r w:rsidRPr="009808FD">
        <w:rPr>
          <w:rFonts w:ascii="Times New Roman" w:hAnsi="Times New Roman"/>
          <w:b/>
        </w:rPr>
        <w:t xml:space="preserve">Aşağıdakilerden hangisi   Atatürkçülüğün niteliklerinden </w:t>
      </w:r>
      <w:r w:rsidRPr="009808FD">
        <w:rPr>
          <w:rFonts w:ascii="Times New Roman" w:hAnsi="Times New Roman"/>
          <w:b/>
          <w:u w:val="single"/>
        </w:rPr>
        <w:t>değildir?</w:t>
      </w:r>
      <w:r w:rsidRPr="009808FD">
        <w:rPr>
          <w:rFonts w:ascii="Times New Roman" w:hAnsi="Times New Roman"/>
          <w:b/>
        </w:rPr>
        <w:t xml:space="preserve">          </w:t>
      </w:r>
    </w:p>
    <w:p w:rsidR="00E212C5" w:rsidRPr="009808FD" w:rsidRDefault="00E212C5" w:rsidP="009808FD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9808FD">
        <w:rPr>
          <w:rFonts w:ascii="Times New Roman" w:hAnsi="Times New Roman"/>
        </w:rPr>
        <w:t xml:space="preserve"> A. Akıl ve bilime dayanır                          B. Düşünce özgürlüğüne dayanır.</w:t>
      </w:r>
    </w:p>
    <w:p w:rsidR="00E212C5" w:rsidRPr="009808FD" w:rsidRDefault="00E212C5" w:rsidP="009808FD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Pr="009808FD">
        <w:rPr>
          <w:rFonts w:ascii="Times New Roman" w:hAnsi="Times New Roman"/>
        </w:rPr>
        <w:t>C. Milli birlik ve bütünlüğe önem verir.     D. Savaştan yanadır.</w:t>
      </w:r>
    </w:p>
    <w:p w:rsidR="00E212C5" w:rsidRPr="009808FD" w:rsidRDefault="00E212C5" w:rsidP="009808FD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41)</w:t>
      </w:r>
      <w:r w:rsidRPr="009808FD">
        <w:rPr>
          <w:rFonts w:ascii="Times New Roman" w:hAnsi="Times New Roman"/>
          <w:b/>
        </w:rPr>
        <w:t>Türkiye Cumhuriyeti Devleti’ nin temeli aşağıdakilerden hangisine dayanır?</w:t>
      </w:r>
    </w:p>
    <w:p w:rsidR="00E212C5" w:rsidRPr="009808FD" w:rsidRDefault="00E212C5" w:rsidP="009808FD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9808FD">
        <w:rPr>
          <w:rFonts w:ascii="Times New Roman" w:hAnsi="Times New Roman"/>
        </w:rPr>
        <w:t xml:space="preserve">A) Ekonomik güce  </w:t>
      </w:r>
      <w:r w:rsidRPr="009808FD">
        <w:rPr>
          <w:rFonts w:ascii="Times New Roman" w:hAnsi="Times New Roman"/>
        </w:rPr>
        <w:tab/>
        <w:t xml:space="preserve">B) Gelişmiş sanayiye </w:t>
      </w:r>
      <w:r w:rsidRPr="009808FD">
        <w:rPr>
          <w:rFonts w:ascii="Times New Roman" w:hAnsi="Times New Roman"/>
        </w:rPr>
        <w:tab/>
      </w:r>
      <w:r w:rsidRPr="009808FD">
        <w:rPr>
          <w:rFonts w:ascii="Times New Roman" w:hAnsi="Times New Roman"/>
        </w:rPr>
        <w:tab/>
        <w:t>C) Atatürk İlkelerine         D) Askeri güce</w:t>
      </w:r>
    </w:p>
    <w:p w:rsidR="00E212C5" w:rsidRPr="009808FD" w:rsidRDefault="00E212C5" w:rsidP="009808FD">
      <w:pPr>
        <w:spacing w:after="0" w:line="240" w:lineRule="auto"/>
        <w:rPr>
          <w:rFonts w:ascii="Times New Roman" w:hAnsi="Times New Roman"/>
          <w:b/>
          <w:u w:val="single"/>
        </w:rPr>
      </w:pPr>
      <w:r w:rsidRPr="009808FD">
        <w:rPr>
          <w:rFonts w:ascii="Times New Roman" w:hAnsi="Times New Roman"/>
          <w:b/>
        </w:rPr>
        <w:t xml:space="preserve">42)Aşağıdakilerden hangisi eğitim alanda yapılan inkılaplardan </w:t>
      </w:r>
      <w:r w:rsidRPr="009808FD">
        <w:rPr>
          <w:rFonts w:ascii="Times New Roman" w:hAnsi="Times New Roman"/>
          <w:b/>
          <w:u w:val="single"/>
        </w:rPr>
        <w:t>değildir?</w:t>
      </w:r>
    </w:p>
    <w:p w:rsidR="00E212C5" w:rsidRPr="009808FD" w:rsidRDefault="00E212C5" w:rsidP="009808FD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9808FD">
        <w:rPr>
          <w:rFonts w:ascii="Times New Roman" w:hAnsi="Times New Roman"/>
        </w:rPr>
        <w:t>A)Tevhid-i Tedrisat (öğrenimin Birleştirilmesi ) Kanunu</w:t>
      </w:r>
      <w:r>
        <w:rPr>
          <w:rFonts w:ascii="Times New Roman" w:hAnsi="Times New Roman"/>
        </w:rPr>
        <w:t xml:space="preserve">          </w:t>
      </w:r>
      <w:r w:rsidRPr="009808FD">
        <w:rPr>
          <w:rFonts w:ascii="Times New Roman" w:hAnsi="Times New Roman"/>
        </w:rPr>
        <w:t>B)Şapka Kanunu</w:t>
      </w:r>
    </w:p>
    <w:p w:rsidR="00E212C5" w:rsidRPr="009808FD" w:rsidRDefault="00E212C5" w:rsidP="009808FD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9808FD">
        <w:rPr>
          <w:rFonts w:ascii="Times New Roman" w:hAnsi="Times New Roman"/>
        </w:rPr>
        <w:t>C)Bütün Okulların Milli Eğitim Bakanlığı’na Bağlanması</w:t>
      </w:r>
      <w:r>
        <w:rPr>
          <w:rFonts w:ascii="Times New Roman" w:hAnsi="Times New Roman"/>
        </w:rPr>
        <w:t xml:space="preserve">        </w:t>
      </w:r>
      <w:r w:rsidRPr="009808FD">
        <w:rPr>
          <w:rFonts w:ascii="Times New Roman" w:hAnsi="Times New Roman"/>
        </w:rPr>
        <w:t>D)Yeni Türk Alfabesinin Kabulü</w:t>
      </w:r>
    </w:p>
    <w:p w:rsidR="00E212C5" w:rsidRPr="009808FD" w:rsidRDefault="00E212C5" w:rsidP="009808FD">
      <w:pPr>
        <w:spacing w:after="0" w:line="240" w:lineRule="auto"/>
        <w:rPr>
          <w:rFonts w:ascii="Times New Roman" w:hAnsi="Times New Roman"/>
          <w:b/>
        </w:rPr>
      </w:pPr>
      <w:r w:rsidRPr="009808FD">
        <w:rPr>
          <w:rFonts w:ascii="Times New Roman" w:hAnsi="Times New Roman"/>
          <w:b/>
        </w:rPr>
        <w:t xml:space="preserve">43)Aşağıdakilerden hangisi Halkçılık ilkesini kapsayan inkılâplarımızdandır? </w:t>
      </w:r>
    </w:p>
    <w:p w:rsidR="00E212C5" w:rsidRPr="009808FD" w:rsidRDefault="00E212C5" w:rsidP="009808FD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9808FD">
        <w:rPr>
          <w:rFonts w:ascii="Times New Roman" w:hAnsi="Times New Roman"/>
        </w:rPr>
        <w:t>A) Tekke ve Zaviyelerin Kapatılması</w:t>
      </w:r>
      <w:r w:rsidRPr="009808FD">
        <w:rPr>
          <w:rFonts w:ascii="Times New Roman" w:hAnsi="Times New Roman"/>
        </w:rPr>
        <w:tab/>
      </w:r>
      <w:r w:rsidRPr="009808FD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</w:t>
      </w:r>
      <w:r w:rsidRPr="009808FD">
        <w:rPr>
          <w:rFonts w:ascii="Times New Roman" w:hAnsi="Times New Roman"/>
        </w:rPr>
        <w:t>B)Soyadı Kanunun Kabulü</w:t>
      </w:r>
    </w:p>
    <w:p w:rsidR="00E212C5" w:rsidRPr="009808FD" w:rsidRDefault="00E212C5" w:rsidP="009808FD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9808FD">
        <w:rPr>
          <w:rFonts w:ascii="Times New Roman" w:hAnsi="Times New Roman"/>
        </w:rPr>
        <w:t>C) MTA (maden Tetkik Arama ) Enstitüsünün kurulması</w:t>
      </w:r>
      <w:r>
        <w:rPr>
          <w:rFonts w:ascii="Times New Roman" w:hAnsi="Times New Roman"/>
        </w:rPr>
        <w:t xml:space="preserve">       </w:t>
      </w:r>
      <w:r w:rsidRPr="009808FD">
        <w:rPr>
          <w:rFonts w:ascii="Times New Roman" w:hAnsi="Times New Roman"/>
        </w:rPr>
        <w:t>D) Türk Dil Kurumunun Kurulması</w:t>
      </w:r>
    </w:p>
    <w:p w:rsidR="00E212C5" w:rsidRPr="009808FD" w:rsidRDefault="00E212C5" w:rsidP="009808FD">
      <w:pPr>
        <w:spacing w:after="0" w:line="240" w:lineRule="auto"/>
        <w:rPr>
          <w:rFonts w:ascii="Times New Roman" w:hAnsi="Times New Roman"/>
          <w:b/>
          <w:bCs/>
          <w:color w:val="000000"/>
        </w:rPr>
      </w:pPr>
      <w:r w:rsidRPr="009808FD">
        <w:rPr>
          <w:rFonts w:ascii="Times New Roman" w:hAnsi="Times New Roman"/>
          <w:b/>
          <w:bCs/>
        </w:rPr>
        <w:t>44</w:t>
      </w:r>
      <w:r>
        <w:rPr>
          <w:rFonts w:ascii="Times New Roman" w:hAnsi="Times New Roman"/>
          <w:b/>
          <w:bCs/>
        </w:rPr>
        <w:t>)</w:t>
      </w:r>
      <w:r w:rsidRPr="009808FD">
        <w:rPr>
          <w:rFonts w:ascii="Times New Roman" w:hAnsi="Times New Roman"/>
          <w:b/>
          <w:bCs/>
          <w:color w:val="000000"/>
        </w:rPr>
        <w:t xml:space="preserve">  I. Gediz        II. Yeşilırmak   III. Kızılırmak        IV. Sakarya   V. Göksu</w:t>
      </w:r>
    </w:p>
    <w:p w:rsidR="00E212C5" w:rsidRPr="009808FD" w:rsidRDefault="00E212C5" w:rsidP="009808FD">
      <w:pPr>
        <w:spacing w:after="0" w:line="240" w:lineRule="auto"/>
        <w:rPr>
          <w:rFonts w:ascii="Times New Roman" w:hAnsi="Times New Roman"/>
          <w:b/>
          <w:bCs/>
          <w:color w:val="000000"/>
        </w:rPr>
      </w:pPr>
      <w:r w:rsidRPr="009808FD">
        <w:rPr>
          <w:rFonts w:ascii="Times New Roman" w:hAnsi="Times New Roman"/>
          <w:b/>
          <w:bCs/>
          <w:color w:val="000000"/>
        </w:rPr>
        <w:t>Karadeniz’e dökülen akarsular aşağıdakilerin hangisinde doğru olarak verilmiştir?</w:t>
      </w:r>
    </w:p>
    <w:p w:rsidR="00E212C5" w:rsidRDefault="00E212C5" w:rsidP="009808FD">
      <w:pPr>
        <w:spacing w:after="0" w:line="240" w:lineRule="auto"/>
        <w:rPr>
          <w:rFonts w:ascii="Times New Roman" w:hAnsi="Times New Roman"/>
          <w:bCs/>
          <w:color w:val="000000"/>
        </w:rPr>
      </w:pPr>
      <w:r w:rsidRPr="009808FD">
        <w:rPr>
          <w:rFonts w:ascii="Times New Roman" w:hAnsi="Times New Roman"/>
          <w:bCs/>
          <w:color w:val="000000"/>
        </w:rPr>
        <w:t xml:space="preserve"> </w:t>
      </w:r>
      <w:r>
        <w:rPr>
          <w:rFonts w:ascii="Times New Roman" w:hAnsi="Times New Roman"/>
          <w:bCs/>
          <w:color w:val="000000"/>
        </w:rPr>
        <w:t xml:space="preserve">     </w:t>
      </w:r>
      <w:r w:rsidRPr="009808FD">
        <w:rPr>
          <w:rFonts w:ascii="Times New Roman" w:hAnsi="Times New Roman"/>
          <w:bCs/>
          <w:color w:val="000000"/>
        </w:rPr>
        <w:t xml:space="preserve">A) I – II – III       </w:t>
      </w:r>
      <w:r w:rsidRPr="009808FD">
        <w:rPr>
          <w:rFonts w:ascii="Times New Roman" w:hAnsi="Times New Roman"/>
          <w:bCs/>
          <w:color w:val="000000"/>
        </w:rPr>
        <w:tab/>
      </w:r>
      <w:r w:rsidRPr="009808FD">
        <w:rPr>
          <w:rFonts w:ascii="Times New Roman" w:hAnsi="Times New Roman"/>
          <w:bCs/>
          <w:color w:val="000000"/>
        </w:rPr>
        <w:tab/>
        <w:t xml:space="preserve"> B) II – III – IV      C) I – III – V    </w:t>
      </w:r>
      <w:r w:rsidRPr="009808FD">
        <w:rPr>
          <w:rFonts w:ascii="Times New Roman" w:hAnsi="Times New Roman"/>
          <w:bCs/>
          <w:color w:val="000000"/>
        </w:rPr>
        <w:tab/>
      </w:r>
      <w:r w:rsidRPr="009808FD">
        <w:rPr>
          <w:rFonts w:ascii="Times New Roman" w:hAnsi="Times New Roman"/>
          <w:bCs/>
          <w:color w:val="000000"/>
        </w:rPr>
        <w:tab/>
        <w:t xml:space="preserve"> D) II – IV – V </w:t>
      </w:r>
    </w:p>
    <w:p w:rsidR="00E212C5" w:rsidRPr="009808FD" w:rsidRDefault="00E212C5" w:rsidP="009808FD">
      <w:pPr>
        <w:spacing w:after="0" w:line="240" w:lineRule="auto"/>
        <w:rPr>
          <w:rFonts w:ascii="Times New Roman" w:hAnsi="Times New Roman"/>
          <w:bCs/>
          <w:color w:val="000000"/>
        </w:rPr>
      </w:pPr>
    </w:p>
    <w:p w:rsidR="00E212C5" w:rsidRPr="009808FD" w:rsidRDefault="00E212C5" w:rsidP="009808FD">
      <w:pPr>
        <w:spacing w:after="0" w:line="240" w:lineRule="auto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45) </w:t>
      </w:r>
      <w:r w:rsidRPr="009808FD">
        <w:rPr>
          <w:rFonts w:ascii="Times New Roman" w:hAnsi="Times New Roman"/>
          <w:b/>
          <w:bCs/>
          <w:color w:val="000000"/>
        </w:rPr>
        <w:t xml:space="preserve">Karadeniz Bölgesi’nde kıyılarla iç kesimler arasında ulaşımı zorlaştıran temel neden aşağıdakilerden hangisidir? </w:t>
      </w:r>
    </w:p>
    <w:p w:rsidR="00E212C5" w:rsidRPr="009808FD" w:rsidRDefault="00E212C5" w:rsidP="009808FD">
      <w:pPr>
        <w:tabs>
          <w:tab w:val="left" w:pos="3240"/>
        </w:tabs>
        <w:spacing w:after="0" w:line="240" w:lineRule="auto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 xml:space="preserve">   </w:t>
      </w:r>
      <w:r w:rsidRPr="009808FD">
        <w:rPr>
          <w:rFonts w:ascii="Times New Roman" w:hAnsi="Times New Roman"/>
          <w:bCs/>
          <w:color w:val="000000"/>
        </w:rPr>
        <w:t>A) Ormanların geniş yer kaplaması</w:t>
      </w:r>
      <w:r w:rsidRPr="009808FD">
        <w:rPr>
          <w:rFonts w:ascii="Times New Roman" w:hAnsi="Times New Roman"/>
          <w:bCs/>
          <w:color w:val="000000"/>
        </w:rPr>
        <w:tab/>
        <w:t xml:space="preserve">    B) Yağışların fazla olması</w:t>
      </w:r>
    </w:p>
    <w:p w:rsidR="00E212C5" w:rsidRDefault="00E212C5" w:rsidP="009808FD">
      <w:pPr>
        <w:tabs>
          <w:tab w:val="left" w:pos="3240"/>
        </w:tabs>
        <w:spacing w:after="0" w:line="240" w:lineRule="auto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 xml:space="preserve">   </w:t>
      </w:r>
      <w:r w:rsidRPr="009808FD">
        <w:rPr>
          <w:rFonts w:ascii="Times New Roman" w:hAnsi="Times New Roman"/>
          <w:bCs/>
          <w:color w:val="000000"/>
        </w:rPr>
        <w:t>C) Dağların denize paralel uzanması</w:t>
      </w:r>
      <w:r w:rsidRPr="009808FD">
        <w:rPr>
          <w:rFonts w:ascii="Times New Roman" w:hAnsi="Times New Roman"/>
          <w:bCs/>
          <w:color w:val="000000"/>
        </w:rPr>
        <w:tab/>
        <w:t xml:space="preserve">    D) Erozyon olayının sıkça görülmesi</w:t>
      </w:r>
    </w:p>
    <w:p w:rsidR="00E212C5" w:rsidRPr="009808FD" w:rsidRDefault="00E212C5" w:rsidP="009808FD">
      <w:pPr>
        <w:spacing w:after="0" w:line="240" w:lineRule="auto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46) </w:t>
      </w:r>
      <w:r w:rsidRPr="009808FD">
        <w:rPr>
          <w:rFonts w:ascii="Times New Roman" w:hAnsi="Times New Roman"/>
          <w:b/>
          <w:bCs/>
          <w:color w:val="000000"/>
        </w:rPr>
        <w:t>Marmara Bölgesi’nde farklı iklimlerin görülmesi aşağıdakilerden h</w:t>
      </w:r>
      <w:r>
        <w:rPr>
          <w:rFonts w:ascii="Times New Roman" w:hAnsi="Times New Roman"/>
          <w:b/>
          <w:bCs/>
          <w:color w:val="000000"/>
        </w:rPr>
        <w:t xml:space="preserve">angisi üzerinde doğrudan etkili </w:t>
      </w:r>
      <w:r w:rsidRPr="009808FD">
        <w:rPr>
          <w:rFonts w:ascii="Times New Roman" w:hAnsi="Times New Roman"/>
          <w:b/>
          <w:bCs/>
          <w:color w:val="000000"/>
        </w:rPr>
        <w:t xml:space="preserve">olmuştur? </w:t>
      </w:r>
    </w:p>
    <w:p w:rsidR="00E212C5" w:rsidRPr="009808FD" w:rsidRDefault="00E212C5" w:rsidP="009808FD">
      <w:pPr>
        <w:tabs>
          <w:tab w:val="left" w:pos="2760"/>
        </w:tabs>
        <w:spacing w:after="0" w:line="240" w:lineRule="auto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 xml:space="preserve">     </w:t>
      </w:r>
      <w:r w:rsidRPr="009808FD">
        <w:rPr>
          <w:rFonts w:ascii="Times New Roman" w:hAnsi="Times New Roman"/>
          <w:bCs/>
          <w:color w:val="000000"/>
        </w:rPr>
        <w:t xml:space="preserve">A) Ürün çeşidinin artması                       B) Enerji tüketiminin fazla olması  </w:t>
      </w:r>
    </w:p>
    <w:p w:rsidR="00E212C5" w:rsidRDefault="00E212C5" w:rsidP="009808FD">
      <w:pPr>
        <w:tabs>
          <w:tab w:val="left" w:pos="2760"/>
        </w:tabs>
        <w:spacing w:after="0" w:line="240" w:lineRule="auto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 xml:space="preserve">    </w:t>
      </w:r>
      <w:r w:rsidRPr="009808FD">
        <w:rPr>
          <w:rFonts w:ascii="Times New Roman" w:hAnsi="Times New Roman"/>
          <w:bCs/>
          <w:color w:val="000000"/>
        </w:rPr>
        <w:t xml:space="preserve"> C) Endüstri ve ticaretin gelişmesi</w:t>
      </w:r>
      <w:r w:rsidRPr="009808FD">
        <w:rPr>
          <w:rFonts w:ascii="Times New Roman" w:hAnsi="Times New Roman"/>
          <w:bCs/>
          <w:color w:val="000000"/>
        </w:rPr>
        <w:tab/>
        <w:t xml:space="preserve">   D) Dış göçlerle nüfusun hızla artması</w:t>
      </w:r>
    </w:p>
    <w:p w:rsidR="00E212C5" w:rsidRPr="009808FD" w:rsidRDefault="00E212C5" w:rsidP="009808FD">
      <w:pPr>
        <w:spacing w:after="0" w:line="240" w:lineRule="auto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47)</w:t>
      </w:r>
      <w:r w:rsidRPr="009808FD">
        <w:rPr>
          <w:rFonts w:ascii="Times New Roman" w:hAnsi="Times New Roman"/>
          <w:b/>
          <w:bCs/>
          <w:color w:val="000000"/>
        </w:rPr>
        <w:t xml:space="preserve">Aşağıdakilerden hangisi karasal iklimin özelliklerinden </w:t>
      </w:r>
      <w:r w:rsidRPr="009808FD">
        <w:rPr>
          <w:rFonts w:ascii="Times New Roman" w:hAnsi="Times New Roman"/>
          <w:b/>
          <w:bCs/>
          <w:color w:val="000000"/>
          <w:u w:val="single"/>
        </w:rPr>
        <w:t>değildir</w:t>
      </w:r>
      <w:r w:rsidRPr="009808FD">
        <w:rPr>
          <w:rFonts w:ascii="Times New Roman" w:hAnsi="Times New Roman"/>
          <w:b/>
          <w:bCs/>
          <w:color w:val="000000"/>
        </w:rPr>
        <w:t xml:space="preserve"> ? </w:t>
      </w:r>
    </w:p>
    <w:p w:rsidR="00E212C5" w:rsidRPr="009808FD" w:rsidRDefault="00E212C5" w:rsidP="009808FD">
      <w:pPr>
        <w:tabs>
          <w:tab w:val="left" w:pos="3210"/>
        </w:tabs>
        <w:spacing w:after="0" w:line="240" w:lineRule="auto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 xml:space="preserve">     </w:t>
      </w:r>
      <w:r w:rsidRPr="009808FD">
        <w:rPr>
          <w:rFonts w:ascii="Times New Roman" w:hAnsi="Times New Roman"/>
          <w:bCs/>
          <w:color w:val="000000"/>
        </w:rPr>
        <w:t>A) Yazlar sıcak ve kuraktır</w:t>
      </w:r>
      <w:r w:rsidRPr="009808FD">
        <w:rPr>
          <w:rFonts w:ascii="Times New Roman" w:hAnsi="Times New Roman"/>
          <w:bCs/>
          <w:color w:val="000000"/>
        </w:rPr>
        <w:tab/>
        <w:t xml:space="preserve">            B) Yağışlar yağmur ve kar şeklindedir? </w:t>
      </w:r>
    </w:p>
    <w:p w:rsidR="00E212C5" w:rsidRDefault="00E212C5" w:rsidP="009808FD">
      <w:pPr>
        <w:spacing w:after="0" w:line="240" w:lineRule="auto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 xml:space="preserve">     </w:t>
      </w:r>
      <w:r w:rsidRPr="009808FD">
        <w:rPr>
          <w:rFonts w:ascii="Times New Roman" w:hAnsi="Times New Roman"/>
          <w:bCs/>
          <w:color w:val="000000"/>
        </w:rPr>
        <w:t>C) Kışlar, uzun soğuk ve kar yağışlıdır   D) Yıllık ve günlük sıcaklık farkları azdır</w:t>
      </w:r>
    </w:p>
    <w:p w:rsidR="00E212C5" w:rsidRDefault="00E212C5" w:rsidP="009808FD">
      <w:pPr>
        <w:spacing w:after="0" w:line="240" w:lineRule="auto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/>
          <w:bCs/>
        </w:rPr>
        <w:t>48)”</w:t>
      </w:r>
      <w:r w:rsidRPr="009808FD">
        <w:rPr>
          <w:rFonts w:ascii="Times New Roman" w:hAnsi="Times New Roman"/>
          <w:b/>
          <w:bCs/>
          <w:color w:val="000000"/>
        </w:rPr>
        <w:t xml:space="preserve">Maki” hangi iklimin doğal bitki örtüsüdür? </w:t>
      </w:r>
      <w:r w:rsidRPr="009808FD">
        <w:rPr>
          <w:rFonts w:ascii="Times New Roman" w:hAnsi="Times New Roman"/>
          <w:b/>
          <w:bCs/>
          <w:color w:val="000000"/>
        </w:rPr>
        <w:br/>
      </w:r>
      <w:r>
        <w:rPr>
          <w:rFonts w:ascii="Times New Roman" w:hAnsi="Times New Roman"/>
          <w:bCs/>
          <w:color w:val="000000"/>
        </w:rPr>
        <w:t xml:space="preserve">     </w:t>
      </w:r>
      <w:r w:rsidRPr="009808FD">
        <w:rPr>
          <w:rFonts w:ascii="Times New Roman" w:hAnsi="Times New Roman"/>
          <w:bCs/>
          <w:color w:val="000000"/>
        </w:rPr>
        <w:t xml:space="preserve">A) Karadeniz      </w:t>
      </w:r>
      <w:r w:rsidRPr="009808FD">
        <w:rPr>
          <w:rFonts w:ascii="Times New Roman" w:hAnsi="Times New Roman"/>
          <w:bCs/>
          <w:color w:val="000000"/>
        </w:rPr>
        <w:tab/>
        <w:t xml:space="preserve"> B) Kutup iklimi      C) Akdeniz       </w:t>
      </w:r>
      <w:r w:rsidRPr="009808FD">
        <w:rPr>
          <w:rFonts w:ascii="Times New Roman" w:hAnsi="Times New Roman"/>
          <w:bCs/>
          <w:color w:val="000000"/>
        </w:rPr>
        <w:tab/>
        <w:t xml:space="preserve"> D) Karasal</w:t>
      </w:r>
    </w:p>
    <w:p w:rsidR="00E212C5" w:rsidRPr="009808FD" w:rsidRDefault="00E212C5" w:rsidP="009808FD">
      <w:pPr>
        <w:spacing w:after="0" w:line="240" w:lineRule="auto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49)</w:t>
      </w:r>
      <w:r w:rsidRPr="009808FD">
        <w:rPr>
          <w:rFonts w:ascii="Times New Roman" w:hAnsi="Times New Roman"/>
          <w:b/>
          <w:bCs/>
          <w:color w:val="000000"/>
        </w:rPr>
        <w:t xml:space="preserve">Aşağıda akarsularımızla ilgili verilen bilgilerden hangisi </w:t>
      </w:r>
      <w:r w:rsidRPr="009808FD">
        <w:rPr>
          <w:rFonts w:ascii="Times New Roman" w:hAnsi="Times New Roman"/>
          <w:b/>
          <w:bCs/>
          <w:color w:val="000000"/>
          <w:u w:val="single"/>
        </w:rPr>
        <w:t>yanlıştır</w:t>
      </w:r>
      <w:r w:rsidRPr="009808FD">
        <w:rPr>
          <w:rFonts w:ascii="Times New Roman" w:hAnsi="Times New Roman"/>
          <w:b/>
          <w:bCs/>
          <w:color w:val="000000"/>
        </w:rPr>
        <w:t xml:space="preserve"> ? </w:t>
      </w:r>
    </w:p>
    <w:p w:rsidR="00E212C5" w:rsidRPr="008E389D" w:rsidRDefault="00E212C5" w:rsidP="009808FD">
      <w:pPr>
        <w:tabs>
          <w:tab w:val="center" w:pos="4536"/>
        </w:tabs>
        <w:spacing w:after="0" w:line="240" w:lineRule="auto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 xml:space="preserve">     </w:t>
      </w:r>
      <w:r w:rsidRPr="008E389D">
        <w:rPr>
          <w:rFonts w:ascii="Times New Roman" w:hAnsi="Times New Roman"/>
          <w:bCs/>
          <w:color w:val="000000"/>
        </w:rPr>
        <w:t>A) İçme ve kullanma suyu olarak kullanılır</w:t>
      </w:r>
      <w:r w:rsidRPr="008E389D">
        <w:rPr>
          <w:rFonts w:ascii="Times New Roman" w:hAnsi="Times New Roman"/>
          <w:bCs/>
          <w:color w:val="000000"/>
        </w:rPr>
        <w:tab/>
        <w:t xml:space="preserve">      B) Tarımsal sulamada yararlanılır</w:t>
      </w:r>
    </w:p>
    <w:p w:rsidR="00E212C5" w:rsidRDefault="00E212C5" w:rsidP="009808FD">
      <w:pPr>
        <w:tabs>
          <w:tab w:val="left" w:pos="3810"/>
        </w:tabs>
        <w:spacing w:after="0" w:line="240" w:lineRule="auto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 xml:space="preserve">     </w:t>
      </w:r>
      <w:r w:rsidRPr="008E389D">
        <w:rPr>
          <w:rFonts w:ascii="Times New Roman" w:hAnsi="Times New Roman"/>
          <w:bCs/>
          <w:color w:val="000000"/>
        </w:rPr>
        <w:t>C) Genelde ulaşıma elverişlidir</w:t>
      </w:r>
      <w:r w:rsidRPr="008E389D">
        <w:rPr>
          <w:rFonts w:ascii="Times New Roman" w:hAnsi="Times New Roman"/>
          <w:bCs/>
          <w:color w:val="000000"/>
        </w:rPr>
        <w:tab/>
        <w:t xml:space="preserve">           D) Elektrik enerjisi elde edilir  </w:t>
      </w:r>
    </w:p>
    <w:p w:rsidR="00E212C5" w:rsidRPr="009808FD" w:rsidRDefault="00E212C5" w:rsidP="009808FD">
      <w:pPr>
        <w:tabs>
          <w:tab w:val="left" w:pos="3840"/>
        </w:tabs>
        <w:spacing w:after="0" w:line="240" w:lineRule="auto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50)</w:t>
      </w:r>
      <w:r w:rsidRPr="009808FD">
        <w:rPr>
          <w:rFonts w:ascii="Times New Roman" w:hAnsi="Times New Roman"/>
          <w:b/>
          <w:bCs/>
          <w:color w:val="000000"/>
        </w:rPr>
        <w:t xml:space="preserve">Tuzluluk oranı en az olan denizimiz aşağıdakilerden hangisidir? </w:t>
      </w:r>
    </w:p>
    <w:p w:rsidR="00E212C5" w:rsidRDefault="00E212C5" w:rsidP="009808FD">
      <w:pPr>
        <w:tabs>
          <w:tab w:val="left" w:pos="2040"/>
          <w:tab w:val="left" w:pos="3840"/>
          <w:tab w:val="left" w:pos="5430"/>
        </w:tabs>
        <w:spacing w:after="0" w:line="240" w:lineRule="auto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 xml:space="preserve">     </w:t>
      </w:r>
      <w:r w:rsidRPr="008E389D">
        <w:rPr>
          <w:rFonts w:ascii="Times New Roman" w:hAnsi="Times New Roman"/>
          <w:bCs/>
          <w:color w:val="000000"/>
        </w:rPr>
        <w:t>A) Karadeniz</w:t>
      </w:r>
      <w:r w:rsidRPr="008E389D">
        <w:rPr>
          <w:rFonts w:ascii="Times New Roman" w:hAnsi="Times New Roman"/>
          <w:bCs/>
          <w:color w:val="000000"/>
        </w:rPr>
        <w:tab/>
        <w:t>B) Ege Denizi</w:t>
      </w:r>
      <w:r w:rsidRPr="008E389D">
        <w:rPr>
          <w:rFonts w:ascii="Times New Roman" w:hAnsi="Times New Roman"/>
          <w:bCs/>
          <w:color w:val="000000"/>
        </w:rPr>
        <w:tab/>
        <w:t>C) Akdeniz</w:t>
      </w:r>
      <w:r w:rsidRPr="008E389D">
        <w:rPr>
          <w:rFonts w:ascii="Times New Roman" w:hAnsi="Times New Roman"/>
          <w:bCs/>
          <w:color w:val="000000"/>
        </w:rPr>
        <w:tab/>
        <w:t>D) Marmara Denizi</w:t>
      </w:r>
    </w:p>
    <w:p w:rsidR="00E212C5" w:rsidRPr="009808FD" w:rsidRDefault="00E212C5" w:rsidP="009808FD">
      <w:pPr>
        <w:spacing w:after="0" w:line="240" w:lineRule="auto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51)</w:t>
      </w:r>
      <w:r w:rsidRPr="009808FD">
        <w:rPr>
          <w:rFonts w:ascii="Times New Roman" w:hAnsi="Times New Roman"/>
          <w:b/>
          <w:bCs/>
          <w:color w:val="000000"/>
        </w:rPr>
        <w:t xml:space="preserve">“Eğimli arazilerde yağışın da etkisiyle alttaki tabakanın kaygan bir özellik kazanması heyelana neden olur.” Aşağıdaki bölgelerimizin hangisinde heyelan olayının gerçekleşmesi daha çok beklenir?   </w:t>
      </w:r>
    </w:p>
    <w:p w:rsidR="00E212C5" w:rsidRPr="008E389D" w:rsidRDefault="00E212C5" w:rsidP="008E389D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 xml:space="preserve">  </w:t>
      </w:r>
      <w:r w:rsidRPr="008E389D">
        <w:rPr>
          <w:rFonts w:ascii="Times New Roman" w:hAnsi="Times New Roman"/>
          <w:bCs/>
          <w:color w:val="000000"/>
        </w:rPr>
        <w:t>Doğu Anadolu       B)Akdeniz       C) Karadeniz              D)Ege</w:t>
      </w:r>
    </w:p>
    <w:p w:rsidR="00E212C5" w:rsidRPr="00373600" w:rsidRDefault="00E212C5" w:rsidP="00255C8A">
      <w:pPr>
        <w:spacing w:after="0" w:line="240" w:lineRule="auto"/>
        <w:rPr>
          <w:rFonts w:ascii="Times New Roman" w:hAnsi="Times New Roman"/>
          <w:b/>
        </w:rPr>
      </w:pPr>
      <w:r w:rsidRPr="00373600">
        <w:rPr>
          <w:rFonts w:ascii="Times New Roman" w:hAnsi="Times New Roman"/>
        </w:rPr>
        <w:t>52)</w:t>
      </w:r>
      <w:r w:rsidRPr="00373600">
        <w:rPr>
          <w:rFonts w:ascii="Times New Roman" w:hAnsi="Times New Roman"/>
          <w:b/>
        </w:rPr>
        <w:t xml:space="preserve"> Hangi bölgede dağlar denize diktir?</w:t>
      </w:r>
    </w:p>
    <w:p w:rsidR="00E212C5" w:rsidRPr="00373600" w:rsidRDefault="00E212C5" w:rsidP="00255C8A">
      <w:pPr>
        <w:spacing w:after="0" w:line="240" w:lineRule="auto"/>
        <w:rPr>
          <w:rFonts w:ascii="Times New Roman" w:hAnsi="Times New Roman"/>
        </w:rPr>
      </w:pPr>
      <w:r w:rsidRPr="00373600">
        <w:rPr>
          <w:rFonts w:ascii="Times New Roman" w:hAnsi="Times New Roman"/>
        </w:rPr>
        <w:t>a- Marmara Bölgesi</w:t>
      </w:r>
      <w:r w:rsidRPr="00373600">
        <w:rPr>
          <w:rFonts w:ascii="Times New Roman" w:hAnsi="Times New Roman"/>
        </w:rPr>
        <w:tab/>
        <w:t xml:space="preserve">     b- Akdeniz Bölgesi      c- Karadeniz Bölgesi      d- Ege Bölgesi</w:t>
      </w:r>
    </w:p>
    <w:p w:rsidR="00E212C5" w:rsidRPr="00373600" w:rsidRDefault="00E212C5" w:rsidP="00255C8A">
      <w:pPr>
        <w:spacing w:after="0" w:line="240" w:lineRule="auto"/>
        <w:rPr>
          <w:rFonts w:ascii="Times New Roman" w:hAnsi="Times New Roman"/>
          <w:b/>
        </w:rPr>
      </w:pPr>
      <w:r w:rsidRPr="00373600">
        <w:rPr>
          <w:rFonts w:ascii="Times New Roman" w:hAnsi="Times New Roman"/>
          <w:b/>
        </w:rPr>
        <w:t>53-Yurdumuzun en yüksek dağı hangisidir?</w:t>
      </w:r>
    </w:p>
    <w:p w:rsidR="00E212C5" w:rsidRPr="00373600" w:rsidRDefault="00E212C5" w:rsidP="00255C8A">
      <w:pPr>
        <w:spacing w:after="0" w:line="240" w:lineRule="auto"/>
        <w:rPr>
          <w:rFonts w:ascii="Times New Roman" w:hAnsi="Times New Roman"/>
        </w:rPr>
      </w:pPr>
      <w:r w:rsidRPr="00373600">
        <w:rPr>
          <w:rFonts w:ascii="Times New Roman" w:hAnsi="Times New Roman"/>
        </w:rPr>
        <w:t>a-Ağrı Dağı               b-Erciyes Dağı     c-Canik Dağı            d-Toros Dağı</w:t>
      </w:r>
    </w:p>
    <w:p w:rsidR="00E212C5" w:rsidRPr="00373600" w:rsidRDefault="00E212C5" w:rsidP="00255C8A">
      <w:pPr>
        <w:spacing w:after="0" w:line="240" w:lineRule="auto"/>
        <w:rPr>
          <w:rFonts w:ascii="Times New Roman" w:hAnsi="Times New Roman"/>
          <w:b/>
        </w:rPr>
      </w:pPr>
      <w:r w:rsidRPr="00373600">
        <w:rPr>
          <w:rFonts w:ascii="Times New Roman" w:hAnsi="Times New Roman"/>
          <w:b/>
        </w:rPr>
        <w:t>54-Çevresine göre alçakta ve yüksekte kalan düzlüklere ne denir?</w:t>
      </w:r>
    </w:p>
    <w:p w:rsidR="00E212C5" w:rsidRPr="00373600" w:rsidRDefault="00E212C5" w:rsidP="00255C8A">
      <w:pPr>
        <w:spacing w:after="0" w:line="240" w:lineRule="auto"/>
        <w:rPr>
          <w:rFonts w:ascii="Times New Roman" w:hAnsi="Times New Roman"/>
        </w:rPr>
      </w:pPr>
      <w:r w:rsidRPr="00373600">
        <w:rPr>
          <w:rFonts w:ascii="Times New Roman" w:hAnsi="Times New Roman"/>
        </w:rPr>
        <w:t>a- plato - ova       b- ova - plato      c- vadi - ova        d- ova - tepe</w:t>
      </w:r>
    </w:p>
    <w:p w:rsidR="00E212C5" w:rsidRPr="00373600" w:rsidRDefault="00E212C5" w:rsidP="00255C8A">
      <w:pPr>
        <w:spacing w:after="0" w:line="240" w:lineRule="auto"/>
        <w:rPr>
          <w:rFonts w:ascii="Times New Roman" w:hAnsi="Times New Roman"/>
          <w:b/>
        </w:rPr>
      </w:pPr>
      <w:r w:rsidRPr="00373600">
        <w:rPr>
          <w:rFonts w:ascii="Times New Roman" w:hAnsi="Times New Roman"/>
          <w:b/>
        </w:rPr>
        <w:t>55-Bir yerin uzun yıllar boyunca sahip olduğu hava durumuna ne denir?</w:t>
      </w:r>
    </w:p>
    <w:p w:rsidR="00E212C5" w:rsidRPr="00373600" w:rsidRDefault="00E212C5" w:rsidP="00255C8A">
      <w:pPr>
        <w:spacing w:after="0" w:line="240" w:lineRule="auto"/>
        <w:rPr>
          <w:rFonts w:ascii="Times New Roman" w:hAnsi="Times New Roman"/>
        </w:rPr>
      </w:pPr>
      <w:r w:rsidRPr="00373600">
        <w:rPr>
          <w:rFonts w:ascii="Times New Roman" w:hAnsi="Times New Roman"/>
        </w:rPr>
        <w:t xml:space="preserve">a- bulut    </w:t>
      </w:r>
      <w:r w:rsidRPr="00373600">
        <w:rPr>
          <w:rFonts w:ascii="Times New Roman" w:hAnsi="Times New Roman"/>
        </w:rPr>
        <w:tab/>
      </w:r>
      <w:r w:rsidRPr="00373600">
        <w:rPr>
          <w:rFonts w:ascii="Times New Roman" w:hAnsi="Times New Roman"/>
        </w:rPr>
        <w:tab/>
        <w:t xml:space="preserve">b- yağış       c- iklim       </w:t>
      </w:r>
      <w:r w:rsidRPr="00373600">
        <w:rPr>
          <w:rFonts w:ascii="Times New Roman" w:hAnsi="Times New Roman"/>
        </w:rPr>
        <w:tab/>
      </w:r>
      <w:r w:rsidRPr="00373600">
        <w:rPr>
          <w:rFonts w:ascii="Times New Roman" w:hAnsi="Times New Roman"/>
        </w:rPr>
        <w:tab/>
        <w:t>d- hava durumu</w:t>
      </w:r>
    </w:p>
    <w:p w:rsidR="00E212C5" w:rsidRPr="00373600" w:rsidRDefault="00E212C5" w:rsidP="00255C8A">
      <w:pPr>
        <w:spacing w:after="0" w:line="240" w:lineRule="auto"/>
        <w:rPr>
          <w:rFonts w:ascii="Times New Roman" w:hAnsi="Times New Roman"/>
          <w:b/>
        </w:rPr>
      </w:pPr>
      <w:r w:rsidRPr="00373600">
        <w:rPr>
          <w:rFonts w:ascii="Times New Roman" w:hAnsi="Times New Roman"/>
          <w:b/>
        </w:rPr>
        <w:t>56-Her mevsimi yağışlı olan iklim tipi hangisidir?</w:t>
      </w:r>
    </w:p>
    <w:p w:rsidR="00E212C5" w:rsidRPr="00373600" w:rsidRDefault="00E212C5" w:rsidP="00255C8A">
      <w:pPr>
        <w:spacing w:after="0" w:line="240" w:lineRule="auto"/>
        <w:rPr>
          <w:rFonts w:ascii="Times New Roman" w:hAnsi="Times New Roman"/>
        </w:rPr>
      </w:pPr>
      <w:r w:rsidRPr="00373600">
        <w:rPr>
          <w:rFonts w:ascii="Times New Roman" w:hAnsi="Times New Roman"/>
        </w:rPr>
        <w:t>a- Karadeniz          b- Karasal       c- Akdeniz             d- Ekvatoral</w:t>
      </w:r>
    </w:p>
    <w:p w:rsidR="00E212C5" w:rsidRPr="00373600" w:rsidRDefault="00E212C5" w:rsidP="00255C8A">
      <w:pPr>
        <w:spacing w:after="0" w:line="240" w:lineRule="auto"/>
        <w:rPr>
          <w:rFonts w:ascii="Times New Roman" w:hAnsi="Times New Roman"/>
          <w:b/>
          <w:u w:val="single"/>
        </w:rPr>
      </w:pPr>
      <w:r w:rsidRPr="00373600">
        <w:rPr>
          <w:rFonts w:ascii="Times New Roman" w:hAnsi="Times New Roman"/>
          <w:b/>
        </w:rPr>
        <w:t xml:space="preserve">57- Ülkemizde hangi iklim tipi </w:t>
      </w:r>
      <w:r w:rsidRPr="00373600">
        <w:rPr>
          <w:rFonts w:ascii="Times New Roman" w:hAnsi="Times New Roman"/>
          <w:b/>
          <w:u w:val="single"/>
        </w:rPr>
        <w:t>görülmez?</w:t>
      </w:r>
    </w:p>
    <w:p w:rsidR="00E212C5" w:rsidRPr="00373600" w:rsidRDefault="00E212C5" w:rsidP="00255C8A">
      <w:pPr>
        <w:spacing w:after="0" w:line="240" w:lineRule="auto"/>
        <w:rPr>
          <w:rFonts w:ascii="Times New Roman" w:hAnsi="Times New Roman"/>
        </w:rPr>
      </w:pPr>
      <w:r w:rsidRPr="00373600">
        <w:rPr>
          <w:rFonts w:ascii="Times New Roman" w:hAnsi="Times New Roman"/>
        </w:rPr>
        <w:t>a- Karadeniz             b- Karasal          c- Akdeniz                d- Ekvatoral</w:t>
      </w:r>
    </w:p>
    <w:p w:rsidR="00E212C5" w:rsidRPr="00373600" w:rsidRDefault="00E212C5" w:rsidP="00255C8A">
      <w:pPr>
        <w:spacing w:after="0" w:line="240" w:lineRule="auto"/>
        <w:rPr>
          <w:rFonts w:ascii="Times New Roman" w:hAnsi="Times New Roman"/>
          <w:b/>
        </w:rPr>
      </w:pPr>
      <w:r w:rsidRPr="00373600">
        <w:rPr>
          <w:rFonts w:ascii="Times New Roman" w:hAnsi="Times New Roman"/>
          <w:b/>
        </w:rPr>
        <w:t>58-Belirli bir alanda yaşayan insan sayısına ne denir?</w:t>
      </w:r>
    </w:p>
    <w:p w:rsidR="00E212C5" w:rsidRPr="00373600" w:rsidRDefault="00E212C5" w:rsidP="00255C8A">
      <w:pPr>
        <w:spacing w:after="0" w:line="240" w:lineRule="auto"/>
        <w:rPr>
          <w:rFonts w:ascii="Times New Roman" w:hAnsi="Times New Roman"/>
        </w:rPr>
      </w:pPr>
      <w:r w:rsidRPr="00373600">
        <w:rPr>
          <w:rFonts w:ascii="Times New Roman" w:hAnsi="Times New Roman"/>
        </w:rPr>
        <w:t>a- evler         b- mahalle        c- nüfus          d- il</w:t>
      </w:r>
    </w:p>
    <w:p w:rsidR="00E212C5" w:rsidRPr="00373600" w:rsidRDefault="00E212C5" w:rsidP="00255C8A">
      <w:pPr>
        <w:spacing w:after="0" w:line="240" w:lineRule="auto"/>
        <w:rPr>
          <w:rFonts w:ascii="Times New Roman" w:hAnsi="Times New Roman"/>
          <w:b/>
          <w:u w:val="single"/>
        </w:rPr>
      </w:pPr>
      <w:r w:rsidRPr="00373600">
        <w:rPr>
          <w:rFonts w:ascii="Times New Roman" w:hAnsi="Times New Roman"/>
          <w:b/>
        </w:rPr>
        <w:t xml:space="preserve">59-Hangisi doğal afet </w:t>
      </w:r>
      <w:r w:rsidRPr="00373600">
        <w:rPr>
          <w:rFonts w:ascii="Times New Roman" w:hAnsi="Times New Roman"/>
          <w:b/>
          <w:u w:val="single"/>
        </w:rPr>
        <w:t>olamaz?</w:t>
      </w:r>
    </w:p>
    <w:p w:rsidR="00E212C5" w:rsidRPr="00373600" w:rsidRDefault="00E212C5" w:rsidP="00255C8A">
      <w:pPr>
        <w:spacing w:after="0" w:line="240" w:lineRule="auto"/>
        <w:rPr>
          <w:rFonts w:ascii="Times New Roman" w:hAnsi="Times New Roman"/>
        </w:rPr>
      </w:pPr>
      <w:r w:rsidRPr="00373600">
        <w:rPr>
          <w:rFonts w:ascii="Times New Roman" w:hAnsi="Times New Roman"/>
        </w:rPr>
        <w:t xml:space="preserve">a- deprem    </w:t>
      </w:r>
      <w:r w:rsidRPr="00373600">
        <w:rPr>
          <w:rFonts w:ascii="Times New Roman" w:hAnsi="Times New Roman"/>
        </w:rPr>
        <w:tab/>
      </w:r>
      <w:r w:rsidRPr="00373600">
        <w:rPr>
          <w:rFonts w:ascii="Times New Roman" w:hAnsi="Times New Roman"/>
        </w:rPr>
        <w:tab/>
        <w:t xml:space="preserve">b- sel baskını          c- çığ    </w:t>
      </w:r>
      <w:r w:rsidRPr="00373600">
        <w:rPr>
          <w:rFonts w:ascii="Times New Roman" w:hAnsi="Times New Roman"/>
        </w:rPr>
        <w:tab/>
      </w:r>
      <w:r w:rsidRPr="00373600">
        <w:rPr>
          <w:rFonts w:ascii="Times New Roman" w:hAnsi="Times New Roman"/>
        </w:rPr>
        <w:tab/>
        <w:t>d- toplu konut</w:t>
      </w:r>
    </w:p>
    <w:p w:rsidR="00E212C5" w:rsidRPr="00373600" w:rsidRDefault="00E212C5" w:rsidP="00373600">
      <w:pPr>
        <w:spacing w:after="0" w:line="240" w:lineRule="auto"/>
        <w:rPr>
          <w:rFonts w:ascii="Times New Roman" w:hAnsi="Times New Roman"/>
          <w:b/>
        </w:rPr>
      </w:pPr>
      <w:r w:rsidRPr="00373600">
        <w:rPr>
          <w:rFonts w:ascii="Times New Roman" w:hAnsi="Times New Roman"/>
          <w:b/>
        </w:rPr>
        <w:t>60-Aşağıdaki doğal afetlerden hangisi Türkiye’de can ve mal kaybına daha çok sebep olur?</w:t>
      </w:r>
    </w:p>
    <w:p w:rsidR="00E212C5" w:rsidRPr="00373600" w:rsidRDefault="00E212C5" w:rsidP="00373600">
      <w:pPr>
        <w:spacing w:after="0" w:line="240" w:lineRule="auto"/>
        <w:rPr>
          <w:rFonts w:ascii="Times New Roman" w:hAnsi="Times New Roman"/>
        </w:rPr>
      </w:pPr>
      <w:r w:rsidRPr="00373600">
        <w:rPr>
          <w:rFonts w:ascii="Times New Roman" w:hAnsi="Times New Roman"/>
        </w:rPr>
        <w:t>a)depremler     b)heyelanlar       c)çiğ düşmeleri      d)şiddetli kuraklık</w:t>
      </w:r>
    </w:p>
    <w:p w:rsidR="00E212C5" w:rsidRPr="00373600" w:rsidRDefault="00E212C5" w:rsidP="00373600">
      <w:pPr>
        <w:spacing w:after="0" w:line="240" w:lineRule="auto"/>
        <w:rPr>
          <w:rFonts w:ascii="Times New Roman" w:hAnsi="Times New Roman"/>
          <w:b/>
        </w:rPr>
      </w:pPr>
      <w:r w:rsidRPr="00373600">
        <w:rPr>
          <w:rFonts w:ascii="Times New Roman" w:hAnsi="Times New Roman"/>
          <w:b/>
        </w:rPr>
        <w:t>61-Fiziki haritalarda karalarda yükselti artıkça haritalarda kullanılan renkler koyulaşır.Buna göre hangi coğrafi bölgemizde koyu renkler daha çok kullanılmıştır?</w:t>
      </w:r>
    </w:p>
    <w:p w:rsidR="00E212C5" w:rsidRPr="00373600" w:rsidRDefault="00E212C5" w:rsidP="00373600">
      <w:pPr>
        <w:spacing w:after="0" w:line="240" w:lineRule="auto"/>
        <w:rPr>
          <w:rFonts w:ascii="Times New Roman" w:hAnsi="Times New Roman"/>
        </w:rPr>
      </w:pPr>
      <w:r w:rsidRPr="00373600">
        <w:rPr>
          <w:rFonts w:ascii="Times New Roman" w:hAnsi="Times New Roman"/>
        </w:rPr>
        <w:t xml:space="preserve">  a)Marmara        b)İç Anadolu    c)Güneydoğu Anadolu      d)Doğu Anadolu</w:t>
      </w:r>
    </w:p>
    <w:p w:rsidR="00E212C5" w:rsidRPr="00373600" w:rsidRDefault="00E212C5" w:rsidP="00373600">
      <w:pPr>
        <w:spacing w:after="0" w:line="240" w:lineRule="auto"/>
        <w:rPr>
          <w:rFonts w:ascii="Times New Roman" w:hAnsi="Times New Roman"/>
        </w:rPr>
      </w:pPr>
      <w:r w:rsidRPr="00373600">
        <w:rPr>
          <w:rFonts w:ascii="Times New Roman" w:hAnsi="Times New Roman"/>
          <w:b/>
        </w:rPr>
        <w:t>62-Aşağıdaki bölgelerimizden hangisi tahılın bolluğu nedeniyle “tahıl ambarı” olarak adlandırılır?</w:t>
      </w:r>
    </w:p>
    <w:p w:rsidR="00E212C5" w:rsidRPr="00373600" w:rsidRDefault="00E212C5" w:rsidP="00373600">
      <w:pPr>
        <w:spacing w:after="0" w:line="240" w:lineRule="auto"/>
        <w:rPr>
          <w:rFonts w:ascii="Times New Roman" w:hAnsi="Times New Roman"/>
          <w:bCs/>
        </w:rPr>
      </w:pPr>
      <w:r w:rsidRPr="00373600">
        <w:rPr>
          <w:rFonts w:ascii="Times New Roman" w:hAnsi="Times New Roman"/>
        </w:rPr>
        <w:t xml:space="preserve"> </w:t>
      </w:r>
      <w:r w:rsidRPr="00373600">
        <w:rPr>
          <w:rFonts w:ascii="Times New Roman" w:hAnsi="Times New Roman"/>
          <w:bCs/>
        </w:rPr>
        <w:t xml:space="preserve">    A. Doğu Anadolu Bölgesi                     B. İç Anadolu Bölgesi  </w:t>
      </w:r>
    </w:p>
    <w:p w:rsidR="00E212C5" w:rsidRPr="00373600" w:rsidRDefault="00E212C5" w:rsidP="00373600">
      <w:pPr>
        <w:spacing w:after="0" w:line="240" w:lineRule="auto"/>
        <w:rPr>
          <w:rFonts w:ascii="Times New Roman" w:hAnsi="Times New Roman"/>
          <w:bCs/>
        </w:rPr>
      </w:pPr>
      <w:r w:rsidRPr="00373600">
        <w:rPr>
          <w:rFonts w:ascii="Times New Roman" w:hAnsi="Times New Roman"/>
          <w:bCs/>
        </w:rPr>
        <w:t xml:space="preserve">     C. Ege Bölgesi                                      D. Güneydoğu Anadolu Bölgesi</w:t>
      </w:r>
    </w:p>
    <w:p w:rsidR="00E212C5" w:rsidRPr="00373600" w:rsidRDefault="00E212C5" w:rsidP="00373600">
      <w:pPr>
        <w:spacing w:after="0" w:line="240" w:lineRule="auto"/>
        <w:ind w:hanging="284"/>
        <w:rPr>
          <w:rFonts w:ascii="Times New Roman" w:hAnsi="Times New Roman"/>
          <w:b/>
        </w:rPr>
      </w:pPr>
      <w:r w:rsidRPr="00373600">
        <w:rPr>
          <w:rFonts w:ascii="Times New Roman" w:hAnsi="Times New Roman"/>
          <w:bCs/>
        </w:rPr>
        <w:t xml:space="preserve">     63- </w:t>
      </w:r>
      <w:r w:rsidRPr="00373600">
        <w:rPr>
          <w:rFonts w:ascii="Times New Roman" w:hAnsi="Times New Roman"/>
          <w:b/>
        </w:rPr>
        <w:t>Karasal iklimin hüküm sürdüğü bir bölgenin bitki örtüsü hangisidir?</w:t>
      </w:r>
    </w:p>
    <w:p w:rsidR="00E212C5" w:rsidRPr="00373600" w:rsidRDefault="00E212C5" w:rsidP="00373600">
      <w:pPr>
        <w:spacing w:after="0" w:line="240" w:lineRule="auto"/>
        <w:rPr>
          <w:rFonts w:ascii="Times New Roman" w:hAnsi="Times New Roman"/>
        </w:rPr>
      </w:pPr>
      <w:r w:rsidRPr="00373600">
        <w:rPr>
          <w:rFonts w:ascii="Times New Roman" w:hAnsi="Times New Roman"/>
        </w:rPr>
        <w:t xml:space="preserve">     a) Bozkır          b) Maki          c) Orman            d) Fundalık</w:t>
      </w:r>
    </w:p>
    <w:p w:rsidR="00E212C5" w:rsidRPr="00373600" w:rsidRDefault="00E212C5" w:rsidP="00373600">
      <w:pPr>
        <w:spacing w:after="0" w:line="240" w:lineRule="auto"/>
        <w:rPr>
          <w:rFonts w:ascii="Times New Roman" w:hAnsi="Times New Roman"/>
          <w:b/>
        </w:rPr>
      </w:pPr>
      <w:r w:rsidRPr="00373600">
        <w:rPr>
          <w:rFonts w:ascii="Times New Roman" w:hAnsi="Times New Roman"/>
          <w:b/>
        </w:rPr>
        <w:t>64) Aşağıdakilerden hangisi ,Türkiye nüfusunun Marmara ve Ege bölgelerinde yoğun    olmasının nedenlerinden değildir?</w:t>
      </w:r>
    </w:p>
    <w:p w:rsidR="00E212C5" w:rsidRPr="00373600" w:rsidRDefault="00E212C5" w:rsidP="00373600">
      <w:pPr>
        <w:spacing w:after="0" w:line="240" w:lineRule="auto"/>
        <w:rPr>
          <w:rFonts w:ascii="Times New Roman" w:hAnsi="Times New Roman"/>
        </w:rPr>
      </w:pPr>
      <w:r w:rsidRPr="00373600">
        <w:rPr>
          <w:rFonts w:ascii="Times New Roman" w:hAnsi="Times New Roman"/>
        </w:rPr>
        <w:t xml:space="preserve">    a)Yeryüzü şekillerinin elverişliliği      b)Verimli tarım alanlarının bulunması</w:t>
      </w:r>
    </w:p>
    <w:p w:rsidR="00E212C5" w:rsidRPr="00373600" w:rsidRDefault="00E212C5" w:rsidP="00373600">
      <w:pPr>
        <w:spacing w:after="0" w:line="240" w:lineRule="auto"/>
        <w:rPr>
          <w:rFonts w:ascii="Times New Roman" w:hAnsi="Times New Roman"/>
        </w:rPr>
      </w:pPr>
      <w:r w:rsidRPr="00373600">
        <w:rPr>
          <w:rFonts w:ascii="Times New Roman" w:hAnsi="Times New Roman"/>
        </w:rPr>
        <w:t xml:space="preserve">    c) Deprem kuşağından uzak olması     d)Ekonomisinin gelişmesi</w:t>
      </w:r>
    </w:p>
    <w:p w:rsidR="00E212C5" w:rsidRPr="00373600" w:rsidRDefault="00E212C5" w:rsidP="00373600">
      <w:pPr>
        <w:spacing w:after="0" w:line="240" w:lineRule="auto"/>
        <w:rPr>
          <w:rFonts w:ascii="Times New Roman" w:hAnsi="Times New Roman"/>
          <w:b/>
        </w:rPr>
      </w:pPr>
      <w:r w:rsidRPr="00373600">
        <w:rPr>
          <w:rFonts w:ascii="Times New Roman" w:hAnsi="Times New Roman"/>
          <w:b/>
        </w:rPr>
        <w:t>65) Aşağıdakilerden hangi ikili Karadeniz Bölgesinde yetişir?</w:t>
      </w:r>
    </w:p>
    <w:p w:rsidR="00E212C5" w:rsidRPr="00373600" w:rsidRDefault="00E212C5" w:rsidP="00373600">
      <w:pPr>
        <w:spacing w:after="0" w:line="240" w:lineRule="auto"/>
        <w:rPr>
          <w:rFonts w:ascii="Times New Roman" w:hAnsi="Times New Roman"/>
        </w:rPr>
      </w:pPr>
      <w:r w:rsidRPr="00373600">
        <w:rPr>
          <w:rFonts w:ascii="Times New Roman" w:hAnsi="Times New Roman"/>
        </w:rPr>
        <w:t xml:space="preserve">    a) çay-ayçiçeği       b) fındık-çay       c) fındık-karpuz      d) çay-pamuk</w:t>
      </w:r>
    </w:p>
    <w:p w:rsidR="00E212C5" w:rsidRPr="00373600" w:rsidRDefault="00E212C5" w:rsidP="00373600">
      <w:pPr>
        <w:spacing w:after="0" w:line="240" w:lineRule="auto"/>
        <w:rPr>
          <w:rFonts w:ascii="Times New Roman" w:hAnsi="Times New Roman"/>
          <w:b/>
        </w:rPr>
      </w:pPr>
      <w:r w:rsidRPr="00373600">
        <w:rPr>
          <w:rFonts w:ascii="Times New Roman" w:hAnsi="Times New Roman"/>
          <w:b/>
        </w:rPr>
        <w:t>66)İnsanların geçimini sağlamak için yapmak zorunda oldukları işe ne denir?</w:t>
      </w:r>
    </w:p>
    <w:p w:rsidR="00E212C5" w:rsidRPr="00373600" w:rsidRDefault="00E212C5" w:rsidP="00373600">
      <w:pPr>
        <w:spacing w:after="0" w:line="240" w:lineRule="auto"/>
        <w:rPr>
          <w:rFonts w:ascii="Times New Roman" w:hAnsi="Times New Roman"/>
        </w:rPr>
      </w:pPr>
      <w:r w:rsidRPr="00373600">
        <w:rPr>
          <w:rFonts w:ascii="Times New Roman" w:hAnsi="Times New Roman"/>
        </w:rPr>
        <w:t xml:space="preserve">     a)meslek        b)iş           c) işçilik       d) memurluk</w:t>
      </w:r>
    </w:p>
    <w:p w:rsidR="00E212C5" w:rsidRDefault="00E212C5" w:rsidP="00373600">
      <w:pPr>
        <w:spacing w:after="0" w:line="240" w:lineRule="auto"/>
        <w:rPr>
          <w:b/>
        </w:rPr>
      </w:pPr>
      <w:r>
        <w:rPr>
          <w:rFonts w:ascii="Times New Roman" w:hAnsi="Times New Roman"/>
        </w:rPr>
        <w:t>67)</w:t>
      </w:r>
      <w:r w:rsidRPr="00B106FF">
        <w:rPr>
          <w:b/>
        </w:rPr>
        <w:t>Ülkemizde sanayinin en çok geliştiği bölge hangisidir?</w:t>
      </w:r>
    </w:p>
    <w:p w:rsidR="00E212C5" w:rsidRPr="00373600" w:rsidRDefault="00E212C5" w:rsidP="00373600">
      <w:pPr>
        <w:spacing w:after="0" w:line="240" w:lineRule="auto"/>
        <w:rPr>
          <w:b/>
        </w:rPr>
      </w:pPr>
      <w:r>
        <w:t>a) Ege        b) Marmara        c) İç Anadolu        d) Karadeniz</w:t>
      </w:r>
    </w:p>
    <w:p w:rsidR="00E212C5" w:rsidRDefault="00E212C5" w:rsidP="00373600">
      <w:pPr>
        <w:tabs>
          <w:tab w:val="left" w:pos="7065"/>
        </w:tabs>
        <w:spacing w:after="0" w:line="240" w:lineRule="auto"/>
        <w:rPr>
          <w:rFonts w:ascii="Times New Roman" w:hAnsi="Times New Roman"/>
          <w:bCs/>
        </w:rPr>
      </w:pPr>
      <w:r w:rsidRPr="00373600">
        <w:rPr>
          <w:rFonts w:ascii="Times New Roman" w:hAnsi="Times New Roman"/>
          <w:bCs/>
        </w:rPr>
        <w:tab/>
      </w:r>
    </w:p>
    <w:p w:rsidR="00E212C5" w:rsidRPr="00C00548" w:rsidRDefault="00E212C5" w:rsidP="00C00548">
      <w:pPr>
        <w:tabs>
          <w:tab w:val="left" w:pos="7065"/>
        </w:tabs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  <w:t>68)</w:t>
      </w:r>
      <w:r w:rsidRPr="00373600">
        <w:rPr>
          <w:b/>
        </w:rPr>
        <w:t xml:space="preserve"> </w:t>
      </w:r>
      <w:r>
        <w:rPr>
          <w:b/>
        </w:rPr>
        <w:t xml:space="preserve">Yurdumuz kaç bölgeye   ayrılmıştır?     </w:t>
      </w:r>
      <w:r w:rsidRPr="00A2358A">
        <w:t>a-6      b-7     c-8       d-9</w:t>
      </w:r>
    </w:p>
    <w:p w:rsidR="00E212C5" w:rsidRDefault="00E212C5" w:rsidP="00C00548">
      <w:pPr>
        <w:spacing w:line="240" w:lineRule="atLeast"/>
        <w:rPr>
          <w:b/>
          <w:color w:val="000000"/>
          <w:sz w:val="24"/>
          <w:szCs w:val="24"/>
        </w:rPr>
      </w:pPr>
      <w:r>
        <w:rPr>
          <w:rFonts w:ascii="Times New Roman" w:hAnsi="Times New Roman"/>
          <w:b/>
        </w:rPr>
        <w:t>69)</w:t>
      </w:r>
      <w:r w:rsidRPr="00C00548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19-Mevlana Müzesi'nin bulunduğu ilimiz hangisidir? </w:t>
      </w:r>
      <w:r w:rsidRPr="00C00548">
        <w:rPr>
          <w:color w:val="000000"/>
          <w:sz w:val="24"/>
          <w:szCs w:val="24"/>
        </w:rPr>
        <w:t>A) Kayseri B) Sivas C)Konya D) Urfa</w:t>
      </w:r>
      <w:r>
        <w:rPr>
          <w:b/>
          <w:color w:val="000000"/>
          <w:sz w:val="24"/>
          <w:szCs w:val="24"/>
        </w:rPr>
        <w:t xml:space="preserve">  </w:t>
      </w:r>
    </w:p>
    <w:p w:rsidR="00E212C5" w:rsidRPr="00C00548" w:rsidRDefault="00E212C5" w:rsidP="00C00548">
      <w:pPr>
        <w:spacing w:after="0" w:line="240" w:lineRule="atLeast"/>
        <w:rPr>
          <w:b/>
          <w:color w:val="000000"/>
          <w:sz w:val="24"/>
          <w:szCs w:val="24"/>
        </w:rPr>
      </w:pPr>
      <w:r>
        <w:rPr>
          <w:rFonts w:ascii="Times New Roman" w:hAnsi="Times New Roman"/>
          <w:b/>
        </w:rPr>
        <w:t>70)</w:t>
      </w:r>
      <w:r w:rsidRPr="00C00548">
        <w:rPr>
          <w:b/>
        </w:rPr>
        <w:t xml:space="preserve"> </w:t>
      </w:r>
      <w:r>
        <w:rPr>
          <w:b/>
        </w:rPr>
        <w:t>Aydın,Muğla,İzmir,Afyon gibi iller hangi bölgededir?</w:t>
      </w:r>
    </w:p>
    <w:p w:rsidR="00E212C5" w:rsidRDefault="00E212C5" w:rsidP="00C00548">
      <w:pPr>
        <w:spacing w:after="0"/>
      </w:pPr>
      <w:r w:rsidRPr="00E41FB2">
        <w:t xml:space="preserve">a-Marmara Bölgesi      </w:t>
      </w:r>
      <w:r>
        <w:t xml:space="preserve"> </w:t>
      </w:r>
      <w:r w:rsidRPr="00E41FB2">
        <w:t xml:space="preserve"> b-İç Anadolu Bölgesi</w:t>
      </w:r>
      <w:r>
        <w:t xml:space="preserve">    </w:t>
      </w:r>
      <w:r w:rsidRPr="00E41FB2">
        <w:t xml:space="preserve">c- Karadeniz Bölgesi  </w:t>
      </w:r>
      <w:r>
        <w:t xml:space="preserve">  </w:t>
      </w:r>
      <w:r w:rsidRPr="00E41FB2">
        <w:t xml:space="preserve"> d- Ege Bölgesi</w:t>
      </w:r>
    </w:p>
    <w:p w:rsidR="00E212C5" w:rsidRDefault="00E212C5" w:rsidP="00C00548">
      <w:pPr>
        <w:spacing w:after="0"/>
      </w:pPr>
    </w:p>
    <w:p w:rsidR="00E212C5" w:rsidRPr="00E41FB2" w:rsidRDefault="00E212C5" w:rsidP="00C00548">
      <w:pPr>
        <w:spacing w:after="0"/>
      </w:pPr>
      <w:hyperlink r:id="rId5" w:history="1">
        <w:r w:rsidRPr="00EA5252">
          <w:rPr>
            <w:rStyle w:val="Hyperlink"/>
          </w:rPr>
          <w:t>www.sorubak.com</w:t>
        </w:r>
      </w:hyperlink>
      <w:r>
        <w:t xml:space="preserve">  </w:t>
      </w:r>
    </w:p>
    <w:p w:rsidR="00E212C5" w:rsidRPr="00373600" w:rsidRDefault="00E212C5" w:rsidP="00373600">
      <w:pPr>
        <w:spacing w:after="0" w:line="240" w:lineRule="auto"/>
        <w:rPr>
          <w:rFonts w:ascii="Times New Roman" w:hAnsi="Times New Roman"/>
          <w:b/>
        </w:rPr>
      </w:pPr>
    </w:p>
    <w:p w:rsidR="00E212C5" w:rsidRPr="00373600" w:rsidRDefault="00E212C5" w:rsidP="00373600">
      <w:pPr>
        <w:spacing w:after="0" w:line="240" w:lineRule="auto"/>
        <w:rPr>
          <w:rFonts w:ascii="Times New Roman" w:hAnsi="Times New Roman"/>
        </w:rPr>
      </w:pPr>
    </w:p>
    <w:sectPr w:rsidR="00E212C5" w:rsidRPr="00373600" w:rsidSect="008C06AD">
      <w:pgSz w:w="11906" w:h="16838"/>
      <w:pgMar w:top="709" w:right="849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333FB"/>
    <w:multiLevelType w:val="hybridMultilevel"/>
    <w:tmpl w:val="A5B4846C"/>
    <w:lvl w:ilvl="0" w:tplc="F784356C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5DC5BA2"/>
    <w:multiLevelType w:val="hybridMultilevel"/>
    <w:tmpl w:val="B3928160"/>
    <w:lvl w:ilvl="0" w:tplc="50843C60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>
    <w:nsid w:val="1C08161C"/>
    <w:multiLevelType w:val="hybridMultilevel"/>
    <w:tmpl w:val="B5CAB948"/>
    <w:lvl w:ilvl="0" w:tplc="50843C60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1ED45EA8"/>
    <w:multiLevelType w:val="hybridMultilevel"/>
    <w:tmpl w:val="B3928160"/>
    <w:lvl w:ilvl="0" w:tplc="50843C60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43612F56"/>
    <w:multiLevelType w:val="hybridMultilevel"/>
    <w:tmpl w:val="02FAA434"/>
    <w:lvl w:ilvl="0" w:tplc="A85A0D92">
      <w:start w:val="1"/>
      <w:numFmt w:val="upperLetter"/>
      <w:lvlText w:val="%1)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5">
    <w:nsid w:val="452E2912"/>
    <w:multiLevelType w:val="hybridMultilevel"/>
    <w:tmpl w:val="BB94AD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7BF9"/>
    <w:rsid w:val="000138F4"/>
    <w:rsid w:val="000F7025"/>
    <w:rsid w:val="002539C2"/>
    <w:rsid w:val="00255C8A"/>
    <w:rsid w:val="003628AF"/>
    <w:rsid w:val="00373600"/>
    <w:rsid w:val="00557BF9"/>
    <w:rsid w:val="008C06AD"/>
    <w:rsid w:val="008E389D"/>
    <w:rsid w:val="00905ACD"/>
    <w:rsid w:val="00947894"/>
    <w:rsid w:val="00963E40"/>
    <w:rsid w:val="009808FD"/>
    <w:rsid w:val="00A2358A"/>
    <w:rsid w:val="00B106FF"/>
    <w:rsid w:val="00BB19F0"/>
    <w:rsid w:val="00BE25E4"/>
    <w:rsid w:val="00C00548"/>
    <w:rsid w:val="00C87666"/>
    <w:rsid w:val="00CC6068"/>
    <w:rsid w:val="00D36A8C"/>
    <w:rsid w:val="00DE57FE"/>
    <w:rsid w:val="00E212C5"/>
    <w:rsid w:val="00E41FB2"/>
    <w:rsid w:val="00E6655A"/>
    <w:rsid w:val="00E94FB3"/>
    <w:rsid w:val="00EA5252"/>
    <w:rsid w:val="00F20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025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57BF9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8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57BF9"/>
    <w:rPr>
      <w:rFonts w:ascii="Times New Roman" w:hAnsi="Times New Roman" w:cs="Times New Roman"/>
      <w:sz w:val="28"/>
      <w:szCs w:val="28"/>
      <w:lang w:eastAsia="tr-TR"/>
    </w:rPr>
  </w:style>
  <w:style w:type="character" w:styleId="Hyperlink">
    <w:name w:val="Hyperlink"/>
    <w:basedOn w:val="DefaultParagraphFont"/>
    <w:uiPriority w:val="99"/>
    <w:rsid w:val="00D36A8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85</TotalTime>
  <Pages>5</Pages>
  <Words>2497</Words>
  <Characters>14238</Characters>
  <Application>Microsoft Office Outlook</Application>
  <DocSecurity>0</DocSecurity>
  <Lines>0</Lines>
  <Paragraphs>0</Paragraphs>
  <ScaleCrop>false</ScaleCrop>
  <Company>CASPER BILGISAYAR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CASPERHOME</dc:creator>
  <cp:keywords/>
  <dc:description/>
  <cp:lastModifiedBy>edanur</cp:lastModifiedBy>
  <cp:revision>9</cp:revision>
  <cp:lastPrinted>2009-12-29T21:24:00Z</cp:lastPrinted>
  <dcterms:created xsi:type="dcterms:W3CDTF">2009-12-29T17:30:00Z</dcterms:created>
  <dcterms:modified xsi:type="dcterms:W3CDTF">2010-01-02T10:32:00Z</dcterms:modified>
</cp:coreProperties>
</file>