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70C" w:rsidRDefault="00B9370C">
      <w:r w:rsidRPr="00352C55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46pt;height:70.5pt;visibility:visible">
            <v:imagedata r:id="rId6" o:title=""/>
          </v:shape>
        </w:pict>
      </w:r>
    </w:p>
    <w:p w:rsidR="00B9370C" w:rsidRDefault="00B9370C">
      <w:r w:rsidRPr="00352C55">
        <w:rPr>
          <w:noProof/>
          <w:lang w:eastAsia="tr-TR"/>
        </w:rPr>
        <w:pict>
          <v:shape id="Resim 4" o:spid="_x0000_i1026" type="#_x0000_t75" style="width:246pt;height:93.75pt;visibility:visible">
            <v:imagedata r:id="rId7" o:title=""/>
          </v:shape>
        </w:pict>
      </w:r>
    </w:p>
    <w:p w:rsidR="00B9370C" w:rsidRDefault="00B9370C">
      <w:r w:rsidRPr="00352C55">
        <w:rPr>
          <w:noProof/>
          <w:lang w:eastAsia="tr-TR"/>
        </w:rPr>
        <w:pict>
          <v:shape id="Resim 7" o:spid="_x0000_i1027" type="#_x0000_t75" style="width:248.25pt;height:86.25pt;visibility:visible">
            <v:imagedata r:id="rId8" o:title=""/>
          </v:shape>
        </w:pict>
      </w:r>
    </w:p>
    <w:p w:rsidR="00B9370C" w:rsidRDefault="00B9370C">
      <w:r w:rsidRPr="00352C55">
        <w:rPr>
          <w:noProof/>
          <w:lang w:eastAsia="tr-TR"/>
        </w:rPr>
        <w:pict>
          <v:shape id="Resim 10" o:spid="_x0000_i1028" type="#_x0000_t75" style="width:257.25pt;height:96.75pt;visibility:visible">
            <v:imagedata r:id="rId9" o:title=""/>
          </v:shape>
        </w:pict>
      </w:r>
    </w:p>
    <w:p w:rsidR="00B9370C" w:rsidRDefault="00B9370C">
      <w:r w:rsidRPr="00352C55">
        <w:rPr>
          <w:noProof/>
          <w:lang w:eastAsia="tr-TR"/>
        </w:rPr>
        <w:pict>
          <v:shape id="Resim 13" o:spid="_x0000_i1029" type="#_x0000_t75" style="width:267pt;height:102pt;visibility:visible">
            <v:imagedata r:id="rId10" o:title=""/>
          </v:shape>
        </w:pict>
      </w:r>
    </w:p>
    <w:p w:rsidR="00B9370C" w:rsidRDefault="00B9370C">
      <w:r w:rsidRPr="00352C55">
        <w:rPr>
          <w:noProof/>
          <w:lang w:eastAsia="tr-TR"/>
        </w:rPr>
        <w:pict>
          <v:shape id="Resim 16" o:spid="_x0000_i1030" type="#_x0000_t75" style="width:267.75pt;height:71.25pt;visibility:visible">
            <v:imagedata r:id="rId11" o:title=""/>
          </v:shape>
        </w:pict>
      </w:r>
    </w:p>
    <w:p w:rsidR="00B9370C" w:rsidRDefault="00B9370C">
      <w:r w:rsidRPr="00352C55">
        <w:rPr>
          <w:noProof/>
          <w:lang w:eastAsia="tr-TR"/>
        </w:rPr>
        <w:pict>
          <v:shape id="Resim 19" o:spid="_x0000_i1031" type="#_x0000_t75" style="width:267.75pt;height:113.25pt;visibility:visible">
            <v:imagedata r:id="rId12" o:title=""/>
          </v:shape>
        </w:pict>
      </w:r>
    </w:p>
    <w:p w:rsidR="00B9370C" w:rsidRDefault="00B9370C">
      <w:r w:rsidRPr="00352C55">
        <w:rPr>
          <w:noProof/>
          <w:lang w:eastAsia="tr-TR"/>
        </w:rPr>
        <w:pict>
          <v:shape id="Resim 22" o:spid="_x0000_i1032" type="#_x0000_t75" style="width:267pt;height:100.5pt;visibility:visible">
            <v:imagedata r:id="rId13" o:title=""/>
          </v:shape>
        </w:pict>
      </w:r>
    </w:p>
    <w:p w:rsidR="00B9370C" w:rsidRDefault="00B9370C">
      <w:r w:rsidRPr="00352C55">
        <w:rPr>
          <w:noProof/>
          <w:lang w:eastAsia="tr-TR"/>
        </w:rPr>
        <w:pict>
          <v:shape id="Resim 25" o:spid="_x0000_i1033" type="#_x0000_t75" style="width:267pt;height:96pt;visibility:visible">
            <v:imagedata r:id="rId14" o:title=""/>
          </v:shape>
        </w:pict>
      </w:r>
    </w:p>
    <w:p w:rsidR="00B9370C" w:rsidRDefault="00B9370C">
      <w:r w:rsidRPr="00352C55">
        <w:rPr>
          <w:noProof/>
          <w:lang w:eastAsia="tr-TR"/>
        </w:rPr>
        <w:pict>
          <v:shape id="Resim 28" o:spid="_x0000_i1034" type="#_x0000_t75" style="width:266.25pt;height:91.5pt;visibility:visible">
            <v:imagedata r:id="rId15" o:title=""/>
          </v:shape>
        </w:pict>
      </w:r>
    </w:p>
    <w:p w:rsidR="00B9370C" w:rsidRDefault="00B9370C"/>
    <w:p w:rsidR="00B9370C" w:rsidRDefault="00B9370C">
      <w:r w:rsidRPr="00352C55">
        <w:rPr>
          <w:noProof/>
          <w:lang w:eastAsia="tr-TR"/>
        </w:rPr>
        <w:pict>
          <v:shape id="Resim 31" o:spid="_x0000_i1035" type="#_x0000_t75" style="width:265.5pt;height:91.5pt;visibility:visible">
            <v:imagedata r:id="rId16" o:title=""/>
          </v:shape>
        </w:pict>
      </w:r>
    </w:p>
    <w:p w:rsidR="00B9370C" w:rsidRDefault="00B9370C">
      <w:r w:rsidRPr="00352C55">
        <w:rPr>
          <w:noProof/>
          <w:lang w:eastAsia="tr-TR"/>
        </w:rPr>
        <w:pict>
          <v:shape id="Resim 34" o:spid="_x0000_i1036" type="#_x0000_t75" style="width:259.5pt;height:78.75pt;visibility:visible">
            <v:imagedata r:id="rId17" o:title=""/>
          </v:shape>
        </w:pict>
      </w:r>
    </w:p>
    <w:p w:rsidR="00B9370C" w:rsidRPr="001C1918" w:rsidRDefault="00B9370C">
      <w:pPr>
        <w:rPr>
          <w:color w:val="FF0000"/>
        </w:rPr>
      </w:pPr>
      <w:r w:rsidRPr="001C1918">
        <w:rPr>
          <w:color w:val="FF0000"/>
        </w:rPr>
        <w:t>13</w:t>
      </w:r>
      <w:r>
        <w:rPr>
          <w:color w:val="FF0000"/>
        </w:rPr>
        <w:t>.</w:t>
      </w:r>
      <w:r w:rsidRPr="001C1918">
        <w:rPr>
          <w:color w:val="FF0000"/>
        </w:rPr>
        <w:t xml:space="preserve"> </w:t>
      </w:r>
      <w:r w:rsidRPr="00623A62">
        <w:rPr>
          <w:noProof/>
          <w:color w:val="FF0000"/>
          <w:lang w:eastAsia="tr-TR"/>
        </w:rPr>
        <w:pict>
          <v:shape id="Resim 37" o:spid="_x0000_i1037" type="#_x0000_t75" style="width:266.25pt;height:91.5pt;visibility:visible">
            <v:imagedata r:id="rId18" o:title=""/>
          </v:shape>
        </w:pict>
      </w:r>
    </w:p>
    <w:p w:rsidR="00B9370C" w:rsidRPr="001C1918" w:rsidRDefault="00B9370C">
      <w:pPr>
        <w:rPr>
          <w:color w:val="FF0000"/>
        </w:rPr>
      </w:pPr>
      <w:r w:rsidRPr="001C1918">
        <w:rPr>
          <w:color w:val="FF0000"/>
        </w:rPr>
        <w:t>14</w:t>
      </w:r>
      <w:r>
        <w:rPr>
          <w:color w:val="FF0000"/>
        </w:rPr>
        <w:t>.</w:t>
      </w:r>
      <w:r w:rsidRPr="001C1918">
        <w:rPr>
          <w:color w:val="FF0000"/>
        </w:rPr>
        <w:t xml:space="preserve"> </w:t>
      </w:r>
      <w:r w:rsidRPr="00623A62">
        <w:rPr>
          <w:noProof/>
          <w:color w:val="FF0000"/>
          <w:lang w:eastAsia="tr-TR"/>
        </w:rPr>
        <w:pict>
          <v:shape id="Resim 40" o:spid="_x0000_i1038" type="#_x0000_t75" style="width:267.75pt;height:90pt;visibility:visible">
            <v:imagedata r:id="rId19" o:title=""/>
          </v:shape>
        </w:pict>
      </w:r>
    </w:p>
    <w:sectPr w:rsidR="00B9370C" w:rsidRPr="001C1918" w:rsidSect="0059334B">
      <w:headerReference w:type="default" r:id="rId20"/>
      <w:pgSz w:w="11906" w:h="16838"/>
      <w:pgMar w:top="568" w:right="424" w:bottom="426" w:left="426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370C" w:rsidRDefault="00B9370C" w:rsidP="001C1918">
      <w:pPr>
        <w:spacing w:after="0" w:line="240" w:lineRule="auto"/>
      </w:pPr>
      <w:r>
        <w:separator/>
      </w:r>
    </w:p>
  </w:endnote>
  <w:endnote w:type="continuationSeparator" w:id="1">
    <w:p w:rsidR="00B9370C" w:rsidRDefault="00B9370C" w:rsidP="001C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370C" w:rsidRDefault="00B9370C" w:rsidP="001C1918">
      <w:pPr>
        <w:spacing w:after="0" w:line="240" w:lineRule="auto"/>
      </w:pPr>
      <w:r>
        <w:separator/>
      </w:r>
    </w:p>
  </w:footnote>
  <w:footnote w:type="continuationSeparator" w:id="1">
    <w:p w:rsidR="00B9370C" w:rsidRDefault="00B9370C" w:rsidP="001C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70C" w:rsidRPr="001C1918" w:rsidRDefault="00B9370C">
    <w:pPr>
      <w:pStyle w:val="Header"/>
      <w:rPr>
        <w:color w:val="FF0000"/>
      </w:rPr>
    </w:pPr>
    <w:r>
      <w:rPr>
        <w:color w:val="FF0000"/>
      </w:rPr>
      <w:t xml:space="preserve">                                                             YAZIM  YANLIŞLARI VE HECELEME </w:t>
    </w:r>
    <w:hyperlink r:id="rId1" w:history="1">
      <w:r>
        <w:rPr>
          <w:rStyle w:val="Hyperlink"/>
        </w:rPr>
        <w:t>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34B"/>
    <w:rsid w:val="00012643"/>
    <w:rsid w:val="00101CBD"/>
    <w:rsid w:val="00195C70"/>
    <w:rsid w:val="001B7D18"/>
    <w:rsid w:val="001C1918"/>
    <w:rsid w:val="002124CB"/>
    <w:rsid w:val="00255C75"/>
    <w:rsid w:val="002A771F"/>
    <w:rsid w:val="00352C55"/>
    <w:rsid w:val="00364CE4"/>
    <w:rsid w:val="0037654B"/>
    <w:rsid w:val="003C4962"/>
    <w:rsid w:val="003E6B29"/>
    <w:rsid w:val="004B1D86"/>
    <w:rsid w:val="004D1229"/>
    <w:rsid w:val="005726E6"/>
    <w:rsid w:val="0059334B"/>
    <w:rsid w:val="00623A62"/>
    <w:rsid w:val="006914D7"/>
    <w:rsid w:val="00706C97"/>
    <w:rsid w:val="00733676"/>
    <w:rsid w:val="00790589"/>
    <w:rsid w:val="007B65ED"/>
    <w:rsid w:val="008108DC"/>
    <w:rsid w:val="00894E85"/>
    <w:rsid w:val="008E3318"/>
    <w:rsid w:val="008F2E7D"/>
    <w:rsid w:val="008F7E08"/>
    <w:rsid w:val="00922A82"/>
    <w:rsid w:val="00A04DF1"/>
    <w:rsid w:val="00A0559D"/>
    <w:rsid w:val="00B2055A"/>
    <w:rsid w:val="00B21BB3"/>
    <w:rsid w:val="00B25975"/>
    <w:rsid w:val="00B27DE8"/>
    <w:rsid w:val="00B6055C"/>
    <w:rsid w:val="00B9370C"/>
    <w:rsid w:val="00BA6013"/>
    <w:rsid w:val="00C214D2"/>
    <w:rsid w:val="00D23325"/>
    <w:rsid w:val="00DE5B49"/>
    <w:rsid w:val="00E8553E"/>
    <w:rsid w:val="00EA11BD"/>
    <w:rsid w:val="00FE1B28"/>
    <w:rsid w:val="00FE2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CE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93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33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1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1918"/>
  </w:style>
  <w:style w:type="paragraph" w:styleId="Footer">
    <w:name w:val="footer"/>
    <w:basedOn w:val="Normal"/>
    <w:link w:val="FooterChar"/>
    <w:uiPriority w:val="99"/>
    <w:semiHidden/>
    <w:rsid w:val="001C19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1918"/>
  </w:style>
  <w:style w:type="character" w:styleId="Hyperlink">
    <w:name w:val="Hyperlink"/>
    <w:basedOn w:val="DefaultParagraphFont"/>
    <w:uiPriority w:val="99"/>
    <w:rsid w:val="00A055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5</Words>
  <Characters>32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Cevdet</dc:creator>
  <cp:keywords/>
  <dc:description/>
  <cp:lastModifiedBy>edanur</cp:lastModifiedBy>
  <cp:revision>3</cp:revision>
  <dcterms:created xsi:type="dcterms:W3CDTF">2009-10-17T14:24:00Z</dcterms:created>
  <dcterms:modified xsi:type="dcterms:W3CDTF">2009-10-22T20:14:00Z</dcterms:modified>
</cp:coreProperties>
</file>