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E30" w:rsidRDefault="004F3E30" w:rsidP="003F0A35">
      <w:pPr>
        <w:tabs>
          <w:tab w:val="left" w:pos="822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Adı-Soyadı:                                                                                        </w:t>
      </w:r>
    </w:p>
    <w:p w:rsidR="004F3E30" w:rsidRDefault="004F3E30" w:rsidP="00031B39">
      <w:pPr>
        <w:tabs>
          <w:tab w:val="left" w:pos="783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No              :    </w:t>
      </w:r>
    </w:p>
    <w:p w:rsidR="004F3E30" w:rsidRDefault="004F3E30" w:rsidP="00CF2D4C">
      <w:pPr>
        <w:spacing w:after="0" w:line="240" w:lineRule="auto"/>
        <w:jc w:val="center"/>
        <w:rPr>
          <w:sz w:val="28"/>
          <w:szCs w:val="28"/>
        </w:rPr>
      </w:pPr>
      <w:r w:rsidRPr="00CF2D4C">
        <w:rPr>
          <w:sz w:val="28"/>
          <w:szCs w:val="28"/>
        </w:rPr>
        <w:t>ALİYE ÖMER BATTAL İLKÖĞRETİM OKULU</w:t>
      </w:r>
    </w:p>
    <w:p w:rsidR="004F3E30" w:rsidRDefault="004F3E30" w:rsidP="00CF2D4C">
      <w:pPr>
        <w:spacing w:after="0" w:line="240" w:lineRule="auto"/>
        <w:jc w:val="center"/>
        <w:rPr>
          <w:sz w:val="28"/>
          <w:szCs w:val="28"/>
        </w:rPr>
      </w:pPr>
      <w:r w:rsidRPr="00CF2D4C">
        <w:rPr>
          <w:sz w:val="28"/>
          <w:szCs w:val="28"/>
        </w:rPr>
        <w:t xml:space="preserve">2009-2010 EĞİTİM ÖĞRETİM YILI </w:t>
      </w:r>
      <w:r>
        <w:rPr>
          <w:sz w:val="28"/>
          <w:szCs w:val="28"/>
        </w:rPr>
        <w:t>2-F SINIFI TÜRKÇE</w:t>
      </w:r>
      <w:r w:rsidRPr="00CF2D4C">
        <w:rPr>
          <w:sz w:val="28"/>
          <w:szCs w:val="28"/>
        </w:rPr>
        <w:t xml:space="preserve"> YAZILISI</w:t>
      </w:r>
    </w:p>
    <w:p w:rsidR="004F3E30" w:rsidRDefault="004F3E30" w:rsidP="00CF2D4C">
      <w:pPr>
        <w:spacing w:after="0" w:line="360" w:lineRule="auto"/>
        <w:rPr>
          <w:sz w:val="28"/>
          <w:szCs w:val="28"/>
        </w:rPr>
      </w:pPr>
    </w:p>
    <w:p w:rsidR="004F3E30" w:rsidRDefault="004F3E30" w:rsidP="00D915B0">
      <w:pPr>
        <w:tabs>
          <w:tab w:val="left" w:pos="6600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D915B0">
        <w:rPr>
          <w:sz w:val="28"/>
          <w:szCs w:val="28"/>
        </w:rPr>
        <w:t>Ailesi Serdar’ı</w:t>
      </w:r>
      <w:r>
        <w:rPr>
          <w:sz w:val="28"/>
          <w:szCs w:val="28"/>
        </w:rPr>
        <w:t xml:space="preserve"> ilk defa bir sirke götürdü.Maymunlar,filler ve aslanlar onun çok ilgisini çekmişti.Hele o palyaçolar öyle komikti ki.Serdar sirkte harika vakit geçirdi.Ailesine tekrar gelmek istediğini söyledi.</w:t>
      </w:r>
    </w:p>
    <w:p w:rsidR="004F3E30" w:rsidRPr="00A21EB0" w:rsidRDefault="004F3E30" w:rsidP="00D915B0">
      <w:pPr>
        <w:tabs>
          <w:tab w:val="left" w:pos="6600"/>
        </w:tabs>
        <w:rPr>
          <w:sz w:val="28"/>
          <w:szCs w:val="28"/>
          <w:u w:val="thick"/>
        </w:rPr>
      </w:pPr>
      <w:r>
        <w:rPr>
          <w:sz w:val="28"/>
          <w:szCs w:val="28"/>
        </w:rPr>
        <w:t xml:space="preserve">     </w:t>
      </w:r>
      <w:r w:rsidRPr="00A21EB0">
        <w:rPr>
          <w:sz w:val="28"/>
          <w:szCs w:val="28"/>
          <w:u w:val="thick"/>
        </w:rPr>
        <w:t>İlk dört soruyu metne göre cevaplayınız.</w:t>
      </w:r>
    </w:p>
    <w:p w:rsidR="004F3E30" w:rsidRDefault="004F3E30" w:rsidP="00D915B0">
      <w:pPr>
        <w:tabs>
          <w:tab w:val="left" w:pos="6600"/>
        </w:tabs>
        <w:rPr>
          <w:sz w:val="28"/>
          <w:szCs w:val="28"/>
        </w:rPr>
      </w:pPr>
      <w:r>
        <w:rPr>
          <w:sz w:val="28"/>
          <w:szCs w:val="28"/>
        </w:rPr>
        <w:t xml:space="preserve">1-Serdar nereye </w:t>
      </w:r>
      <w:r w:rsidRPr="00A21EB0">
        <w:rPr>
          <w:sz w:val="28"/>
          <w:szCs w:val="28"/>
          <w:u w:val="thick"/>
        </w:rPr>
        <w:t>ilk defa</w:t>
      </w:r>
      <w:r>
        <w:rPr>
          <w:sz w:val="28"/>
          <w:szCs w:val="28"/>
        </w:rPr>
        <w:t xml:space="preserve"> gitmiş?</w:t>
      </w:r>
    </w:p>
    <w:p w:rsidR="004F3E30" w:rsidRDefault="004F3E30" w:rsidP="00D915B0">
      <w:pPr>
        <w:pStyle w:val="ListParagraph"/>
        <w:numPr>
          <w:ilvl w:val="0"/>
          <w:numId w:val="8"/>
        </w:numPr>
        <w:tabs>
          <w:tab w:val="left" w:pos="6600"/>
        </w:tabs>
        <w:rPr>
          <w:sz w:val="28"/>
          <w:szCs w:val="28"/>
        </w:rPr>
      </w:pPr>
      <w:r w:rsidRPr="00D915B0">
        <w:rPr>
          <w:sz w:val="28"/>
          <w:szCs w:val="28"/>
        </w:rPr>
        <w:t>Sinemaya          B)</w:t>
      </w:r>
      <w:r>
        <w:rPr>
          <w:sz w:val="28"/>
          <w:szCs w:val="28"/>
        </w:rPr>
        <w:t xml:space="preserve"> </w:t>
      </w:r>
      <w:r w:rsidRPr="00D915B0">
        <w:rPr>
          <w:sz w:val="28"/>
          <w:szCs w:val="28"/>
        </w:rPr>
        <w:t>Tiyatroya          C)</w:t>
      </w:r>
      <w:r>
        <w:rPr>
          <w:sz w:val="28"/>
          <w:szCs w:val="28"/>
        </w:rPr>
        <w:t xml:space="preserve"> </w:t>
      </w:r>
      <w:r w:rsidRPr="00D915B0">
        <w:rPr>
          <w:sz w:val="28"/>
          <w:szCs w:val="28"/>
        </w:rPr>
        <w:t>Sirke</w:t>
      </w:r>
    </w:p>
    <w:p w:rsidR="004F3E30" w:rsidRDefault="004F3E30" w:rsidP="00D915B0">
      <w:pPr>
        <w:tabs>
          <w:tab w:val="left" w:pos="6600"/>
        </w:tabs>
        <w:rPr>
          <w:sz w:val="28"/>
          <w:szCs w:val="28"/>
        </w:rPr>
      </w:pPr>
      <w:r>
        <w:rPr>
          <w:sz w:val="28"/>
          <w:szCs w:val="28"/>
        </w:rPr>
        <w:t xml:space="preserve">2-Serdar sirkte neyi </w:t>
      </w:r>
      <w:r w:rsidRPr="00A21EB0">
        <w:rPr>
          <w:sz w:val="28"/>
          <w:szCs w:val="28"/>
          <w:u w:val="thick"/>
        </w:rPr>
        <w:t>komik</w:t>
      </w:r>
      <w:r>
        <w:rPr>
          <w:sz w:val="28"/>
          <w:szCs w:val="28"/>
        </w:rPr>
        <w:t xml:space="preserve"> bulmuş?</w:t>
      </w:r>
    </w:p>
    <w:p w:rsidR="004F3E30" w:rsidRDefault="004F3E30" w:rsidP="00D915B0">
      <w:pPr>
        <w:pStyle w:val="ListParagraph"/>
        <w:numPr>
          <w:ilvl w:val="0"/>
          <w:numId w:val="9"/>
        </w:numPr>
        <w:tabs>
          <w:tab w:val="left" w:pos="6600"/>
        </w:tabs>
        <w:rPr>
          <w:sz w:val="28"/>
          <w:szCs w:val="28"/>
        </w:rPr>
      </w:pPr>
      <w:r>
        <w:rPr>
          <w:sz w:val="28"/>
          <w:szCs w:val="28"/>
        </w:rPr>
        <w:t>Hayvanları          B) Palyaçoları          C) Fıkraları</w:t>
      </w:r>
    </w:p>
    <w:p w:rsidR="004F3E30" w:rsidRDefault="004F3E30" w:rsidP="00D915B0">
      <w:pPr>
        <w:rPr>
          <w:sz w:val="28"/>
          <w:szCs w:val="28"/>
        </w:rPr>
      </w:pPr>
      <w:r w:rsidRPr="00D915B0">
        <w:rPr>
          <w:sz w:val="28"/>
          <w:szCs w:val="28"/>
        </w:rPr>
        <w:t>3-</w:t>
      </w:r>
      <w:r>
        <w:rPr>
          <w:sz w:val="28"/>
          <w:szCs w:val="28"/>
        </w:rPr>
        <w:t xml:space="preserve">Yukarıdaki metin kaç </w:t>
      </w:r>
      <w:r w:rsidRPr="00A21EB0">
        <w:rPr>
          <w:sz w:val="28"/>
          <w:szCs w:val="28"/>
          <w:u w:val="thick"/>
        </w:rPr>
        <w:t>cümleden</w:t>
      </w:r>
      <w:r>
        <w:rPr>
          <w:sz w:val="28"/>
          <w:szCs w:val="28"/>
        </w:rPr>
        <w:t xml:space="preserve"> oluşmaktadır?</w:t>
      </w:r>
    </w:p>
    <w:p w:rsidR="004F3E30" w:rsidRDefault="004F3E30" w:rsidP="00D915B0">
      <w:pPr>
        <w:rPr>
          <w:sz w:val="28"/>
          <w:szCs w:val="28"/>
        </w:rPr>
      </w:pPr>
      <w:r>
        <w:rPr>
          <w:sz w:val="28"/>
          <w:szCs w:val="28"/>
        </w:rPr>
        <w:t xml:space="preserve">      A)</w:t>
      </w:r>
      <w:r w:rsidRPr="00D915B0">
        <w:rPr>
          <w:sz w:val="28"/>
          <w:szCs w:val="28"/>
        </w:rPr>
        <w:t>5                      B) 6                      C) 7</w:t>
      </w:r>
    </w:p>
    <w:p w:rsidR="004F3E30" w:rsidRDefault="004F3E30" w:rsidP="00D915B0">
      <w:pPr>
        <w:rPr>
          <w:sz w:val="28"/>
          <w:szCs w:val="28"/>
        </w:rPr>
      </w:pPr>
      <w:r>
        <w:rPr>
          <w:sz w:val="28"/>
          <w:szCs w:val="28"/>
        </w:rPr>
        <w:t xml:space="preserve">4-Metnin </w:t>
      </w:r>
      <w:r w:rsidRPr="00A21EB0">
        <w:rPr>
          <w:sz w:val="28"/>
          <w:szCs w:val="28"/>
          <w:u w:val="thick"/>
        </w:rPr>
        <w:t>son cümlesi</w:t>
      </w:r>
      <w:r>
        <w:rPr>
          <w:sz w:val="28"/>
          <w:szCs w:val="28"/>
        </w:rPr>
        <w:t xml:space="preserve"> kaç kelimeden oluşmaktadır?</w:t>
      </w:r>
    </w:p>
    <w:p w:rsidR="004F3E30" w:rsidRDefault="004F3E30" w:rsidP="00D915B0">
      <w:pPr>
        <w:pStyle w:val="ListParagraph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7                      B) 6                      C) 5</w:t>
      </w:r>
    </w:p>
    <w:p w:rsidR="004F3E30" w:rsidRDefault="004F3E30" w:rsidP="00D915B0">
      <w:pPr>
        <w:rPr>
          <w:sz w:val="28"/>
          <w:szCs w:val="28"/>
        </w:rPr>
      </w:pPr>
      <w:r>
        <w:rPr>
          <w:sz w:val="28"/>
          <w:szCs w:val="28"/>
        </w:rPr>
        <w:t xml:space="preserve">5-Hangisi </w:t>
      </w:r>
      <w:r w:rsidRPr="00A21EB0">
        <w:rPr>
          <w:sz w:val="28"/>
          <w:szCs w:val="28"/>
          <w:u w:val="thick"/>
        </w:rPr>
        <w:t>tek heceli</w:t>
      </w:r>
      <w:r>
        <w:rPr>
          <w:sz w:val="28"/>
          <w:szCs w:val="28"/>
        </w:rPr>
        <w:t xml:space="preserve"> bir kelimedir?</w:t>
      </w:r>
    </w:p>
    <w:p w:rsidR="004F3E30" w:rsidRDefault="004F3E30" w:rsidP="00D915B0">
      <w:pPr>
        <w:pStyle w:val="ListParagraph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Park                B) Gezi                  C) Oyun</w:t>
      </w:r>
    </w:p>
    <w:p w:rsidR="004F3E30" w:rsidRDefault="004F3E30" w:rsidP="00D915B0">
      <w:pPr>
        <w:rPr>
          <w:sz w:val="28"/>
          <w:szCs w:val="28"/>
        </w:rPr>
      </w:pPr>
      <w:r>
        <w:rPr>
          <w:sz w:val="28"/>
          <w:szCs w:val="28"/>
        </w:rPr>
        <w:t xml:space="preserve">6-“Hayal” kelimesinin </w:t>
      </w:r>
      <w:r w:rsidRPr="00A21EB0">
        <w:rPr>
          <w:sz w:val="28"/>
          <w:szCs w:val="28"/>
          <w:u w:val="thick"/>
        </w:rPr>
        <w:t>çoğulu</w:t>
      </w:r>
      <w:r>
        <w:rPr>
          <w:sz w:val="28"/>
          <w:szCs w:val="28"/>
        </w:rPr>
        <w:t xml:space="preserve"> hangisidir?</w:t>
      </w:r>
    </w:p>
    <w:p w:rsidR="004F3E30" w:rsidRDefault="004F3E30" w:rsidP="00D915B0">
      <w:pPr>
        <w:pStyle w:val="ListParagraph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Hayali              B) Hayale              C) Hayaller</w:t>
      </w:r>
    </w:p>
    <w:p w:rsidR="004F3E30" w:rsidRDefault="004F3E30" w:rsidP="00D915B0">
      <w:pPr>
        <w:rPr>
          <w:sz w:val="28"/>
          <w:szCs w:val="28"/>
        </w:rPr>
      </w:pPr>
      <w:r>
        <w:rPr>
          <w:sz w:val="28"/>
          <w:szCs w:val="28"/>
        </w:rPr>
        <w:t>7-“Bilgisayar” kelimesi kaç hecelidir?</w:t>
      </w:r>
    </w:p>
    <w:p w:rsidR="004F3E30" w:rsidRDefault="004F3E30" w:rsidP="00D915B0">
      <w:pPr>
        <w:pStyle w:val="ListParagraph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3                       B) 4                        C) 5</w:t>
      </w:r>
    </w:p>
    <w:p w:rsidR="004F3E30" w:rsidRDefault="004F3E30" w:rsidP="00D915B0">
      <w:pPr>
        <w:rPr>
          <w:sz w:val="28"/>
          <w:szCs w:val="28"/>
        </w:rPr>
      </w:pPr>
      <w:r>
        <w:rPr>
          <w:sz w:val="28"/>
          <w:szCs w:val="28"/>
        </w:rPr>
        <w:t xml:space="preserve">8-“Yanlış” kelimesinin </w:t>
      </w:r>
      <w:r w:rsidRPr="00D915B0">
        <w:rPr>
          <w:sz w:val="28"/>
          <w:szCs w:val="28"/>
          <w:u w:val="thick"/>
        </w:rPr>
        <w:t>zıt anlamlısı</w:t>
      </w:r>
      <w:r>
        <w:rPr>
          <w:sz w:val="28"/>
          <w:szCs w:val="28"/>
        </w:rPr>
        <w:t xml:space="preserve"> hangisidir?</w:t>
      </w:r>
    </w:p>
    <w:p w:rsidR="004F3E30" w:rsidRDefault="004F3E30" w:rsidP="00D915B0">
      <w:pPr>
        <w:pStyle w:val="ListParagraph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Hata                B) Doğru                C) Soğuk</w:t>
      </w:r>
    </w:p>
    <w:p w:rsidR="004F3E30" w:rsidRPr="00D915B0" w:rsidRDefault="004F3E30" w:rsidP="00D915B0">
      <w:pPr>
        <w:rPr>
          <w:sz w:val="28"/>
          <w:szCs w:val="28"/>
        </w:rPr>
      </w:pPr>
      <w:r>
        <w:rPr>
          <w:sz w:val="28"/>
          <w:szCs w:val="28"/>
        </w:rPr>
        <w:t xml:space="preserve">9-“Okul” kelimesinin </w:t>
      </w:r>
      <w:r w:rsidRPr="00D915B0">
        <w:rPr>
          <w:sz w:val="28"/>
          <w:szCs w:val="28"/>
          <w:u w:val="thick"/>
        </w:rPr>
        <w:t>eş anlamlısı</w:t>
      </w:r>
      <w:r>
        <w:rPr>
          <w:sz w:val="28"/>
          <w:szCs w:val="28"/>
        </w:rPr>
        <w:t xml:space="preserve"> hangisidir?</w:t>
      </w:r>
    </w:p>
    <w:p w:rsidR="004F3E30" w:rsidRDefault="004F3E30" w:rsidP="00D915B0">
      <w:pPr>
        <w:pStyle w:val="ListParagraph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Mektep           B) Kantin               C) Sınıf</w:t>
      </w:r>
    </w:p>
    <w:p w:rsidR="004F3E30" w:rsidRDefault="004F3E30" w:rsidP="00D915B0">
      <w:pPr>
        <w:rPr>
          <w:sz w:val="28"/>
          <w:szCs w:val="28"/>
        </w:rPr>
      </w:pPr>
      <w:r>
        <w:rPr>
          <w:sz w:val="28"/>
          <w:szCs w:val="28"/>
        </w:rPr>
        <w:t xml:space="preserve">10-Hangisinin yazımı </w:t>
      </w:r>
      <w:r w:rsidRPr="00A21EB0">
        <w:rPr>
          <w:sz w:val="28"/>
          <w:szCs w:val="28"/>
          <w:u w:val="thick"/>
        </w:rPr>
        <w:t>yanlıştır</w:t>
      </w:r>
      <w:r>
        <w:rPr>
          <w:sz w:val="28"/>
          <w:szCs w:val="28"/>
        </w:rPr>
        <w:t>?</w:t>
      </w:r>
    </w:p>
    <w:p w:rsidR="004F3E30" w:rsidRDefault="004F3E30" w:rsidP="00D915B0">
      <w:pPr>
        <w:pStyle w:val="ListParagraph"/>
        <w:numPr>
          <w:ilvl w:val="0"/>
          <w:numId w:val="18"/>
        </w:numPr>
        <w:rPr>
          <w:sz w:val="28"/>
          <w:szCs w:val="28"/>
        </w:rPr>
      </w:pPr>
      <w:r w:rsidRPr="00D915B0">
        <w:rPr>
          <w:sz w:val="28"/>
          <w:szCs w:val="28"/>
        </w:rPr>
        <w:t>Trafik                B) Sipor                 C) Kibrit</w:t>
      </w:r>
    </w:p>
    <w:p w:rsidR="004F3E30" w:rsidRDefault="004F3E30" w:rsidP="00D915B0">
      <w:pPr>
        <w:rPr>
          <w:sz w:val="28"/>
          <w:szCs w:val="28"/>
        </w:rPr>
      </w:pPr>
    </w:p>
    <w:p w:rsidR="004F3E30" w:rsidRDefault="004F3E30" w:rsidP="00D915B0">
      <w:pPr>
        <w:rPr>
          <w:sz w:val="28"/>
          <w:szCs w:val="28"/>
        </w:rPr>
      </w:pPr>
      <w:r>
        <w:rPr>
          <w:sz w:val="28"/>
          <w:szCs w:val="28"/>
        </w:rPr>
        <w:t xml:space="preserve">11-Hangisi cümle </w:t>
      </w:r>
      <w:r w:rsidRPr="00A21EB0">
        <w:rPr>
          <w:sz w:val="28"/>
          <w:szCs w:val="28"/>
          <w:u w:val="thick"/>
        </w:rPr>
        <w:t>değildir</w:t>
      </w:r>
      <w:r>
        <w:rPr>
          <w:sz w:val="28"/>
          <w:szCs w:val="28"/>
        </w:rPr>
        <w:t>?</w:t>
      </w:r>
    </w:p>
    <w:p w:rsidR="004F3E30" w:rsidRDefault="004F3E30" w:rsidP="00D915B0">
      <w:pPr>
        <w:pStyle w:val="ListParagraph"/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>Ödevlerimi zamanında yaparım.</w:t>
      </w:r>
    </w:p>
    <w:p w:rsidR="004F3E30" w:rsidRDefault="004F3E30" w:rsidP="00D915B0">
      <w:pPr>
        <w:pStyle w:val="ListParagraph"/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>Geldim.</w:t>
      </w:r>
    </w:p>
    <w:p w:rsidR="004F3E30" w:rsidRDefault="004F3E30" w:rsidP="00D915B0">
      <w:pPr>
        <w:pStyle w:val="ListParagraph"/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>Tiyatro çok</w:t>
      </w:r>
    </w:p>
    <w:p w:rsidR="004F3E30" w:rsidRDefault="004F3E30" w:rsidP="00D915B0">
      <w:pPr>
        <w:rPr>
          <w:sz w:val="28"/>
          <w:szCs w:val="28"/>
        </w:rPr>
      </w:pPr>
      <w:r>
        <w:rPr>
          <w:sz w:val="28"/>
          <w:szCs w:val="28"/>
        </w:rPr>
        <w:t xml:space="preserve">12-Soru işareti  ( ? ) hangi cümlede </w:t>
      </w:r>
      <w:r w:rsidRPr="00A21EB0">
        <w:rPr>
          <w:sz w:val="28"/>
          <w:szCs w:val="28"/>
          <w:u w:val="thick"/>
        </w:rPr>
        <w:t>yanlış</w:t>
      </w:r>
      <w:r>
        <w:rPr>
          <w:sz w:val="28"/>
          <w:szCs w:val="28"/>
        </w:rPr>
        <w:t xml:space="preserve"> kullanılmıştır?</w:t>
      </w:r>
    </w:p>
    <w:p w:rsidR="004F3E30" w:rsidRDefault="004F3E30" w:rsidP="00D915B0">
      <w:pPr>
        <w:pStyle w:val="ListParagraph"/>
        <w:numPr>
          <w:ilvl w:val="0"/>
          <w:numId w:val="20"/>
        </w:numPr>
        <w:rPr>
          <w:sz w:val="28"/>
          <w:szCs w:val="28"/>
        </w:rPr>
      </w:pPr>
      <w:r>
        <w:rPr>
          <w:sz w:val="28"/>
          <w:szCs w:val="28"/>
        </w:rPr>
        <w:t>Zamanınız var mı ?</w:t>
      </w:r>
    </w:p>
    <w:p w:rsidR="004F3E30" w:rsidRDefault="004F3E30" w:rsidP="00D915B0">
      <w:pPr>
        <w:pStyle w:val="ListParagraph"/>
        <w:numPr>
          <w:ilvl w:val="0"/>
          <w:numId w:val="20"/>
        </w:numPr>
        <w:rPr>
          <w:sz w:val="28"/>
          <w:szCs w:val="28"/>
        </w:rPr>
      </w:pPr>
      <w:r>
        <w:rPr>
          <w:sz w:val="28"/>
          <w:szCs w:val="28"/>
        </w:rPr>
        <w:t>Filmi beğendin mi ?</w:t>
      </w:r>
    </w:p>
    <w:p w:rsidR="004F3E30" w:rsidRDefault="004F3E30" w:rsidP="00D915B0">
      <w:pPr>
        <w:pStyle w:val="ListParagraph"/>
        <w:numPr>
          <w:ilvl w:val="0"/>
          <w:numId w:val="20"/>
        </w:numPr>
        <w:rPr>
          <w:sz w:val="28"/>
          <w:szCs w:val="28"/>
        </w:rPr>
      </w:pPr>
      <w:r>
        <w:rPr>
          <w:sz w:val="28"/>
          <w:szCs w:val="28"/>
        </w:rPr>
        <w:t>Ben de sizinle geliyorum ?</w:t>
      </w:r>
    </w:p>
    <w:p w:rsidR="004F3E30" w:rsidRDefault="004F3E30" w:rsidP="00D915B0">
      <w:pPr>
        <w:rPr>
          <w:sz w:val="28"/>
          <w:szCs w:val="28"/>
        </w:rPr>
      </w:pPr>
      <w:r>
        <w:rPr>
          <w:sz w:val="28"/>
          <w:szCs w:val="28"/>
        </w:rPr>
        <w:t>13-Hangi cümlede virgül ( , ) kullanılmalıdır?</w:t>
      </w:r>
    </w:p>
    <w:p w:rsidR="004F3E30" w:rsidRDefault="004F3E30" w:rsidP="0001687D">
      <w:pPr>
        <w:pStyle w:val="ListParagraph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Beden Eğitimi dersinde çok eğlendim.</w:t>
      </w:r>
    </w:p>
    <w:p w:rsidR="004F3E30" w:rsidRDefault="004F3E30" w:rsidP="0001687D">
      <w:pPr>
        <w:pStyle w:val="ListParagraph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Sabah kahvaltısında ekmek peynir reçel zeytin yedim.</w:t>
      </w:r>
    </w:p>
    <w:p w:rsidR="004F3E30" w:rsidRDefault="004F3E30" w:rsidP="0001687D">
      <w:pPr>
        <w:pStyle w:val="ListParagraph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En sevdiğim renk yeşildir.</w:t>
      </w:r>
    </w:p>
    <w:p w:rsidR="004F3E30" w:rsidRDefault="004F3E30" w:rsidP="0001687D">
      <w:pPr>
        <w:rPr>
          <w:sz w:val="28"/>
          <w:szCs w:val="28"/>
        </w:rPr>
      </w:pPr>
      <w:r>
        <w:rPr>
          <w:sz w:val="28"/>
          <w:szCs w:val="28"/>
        </w:rPr>
        <w:t xml:space="preserve">14-Hangisinin yazımında </w:t>
      </w:r>
      <w:r w:rsidRPr="00A21EB0">
        <w:rPr>
          <w:sz w:val="28"/>
          <w:szCs w:val="28"/>
          <w:u w:val="thick"/>
        </w:rPr>
        <w:t>yanlışlık</w:t>
      </w:r>
      <w:r>
        <w:rPr>
          <w:sz w:val="28"/>
          <w:szCs w:val="28"/>
        </w:rPr>
        <w:t xml:space="preserve"> yapılmıştır?</w:t>
      </w:r>
    </w:p>
    <w:p w:rsidR="004F3E30" w:rsidRDefault="004F3E30" w:rsidP="0001687D">
      <w:pPr>
        <w:pStyle w:val="ListParagraph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Balıkesire        B) Almanya’dan          C) Türkiye’yi</w:t>
      </w:r>
    </w:p>
    <w:p w:rsidR="004F3E30" w:rsidRDefault="004F3E30" w:rsidP="0001687D">
      <w:pPr>
        <w:rPr>
          <w:sz w:val="28"/>
          <w:szCs w:val="28"/>
        </w:rPr>
      </w:pPr>
      <w:r>
        <w:rPr>
          <w:sz w:val="28"/>
          <w:szCs w:val="28"/>
        </w:rPr>
        <w:t xml:space="preserve">15-Hangi kelime </w:t>
      </w:r>
      <w:r w:rsidRPr="00A21EB0">
        <w:rPr>
          <w:sz w:val="28"/>
          <w:szCs w:val="28"/>
          <w:u w:val="thick"/>
        </w:rPr>
        <w:t>daima büyük harfle</w:t>
      </w:r>
      <w:r>
        <w:rPr>
          <w:sz w:val="28"/>
          <w:szCs w:val="28"/>
        </w:rPr>
        <w:t xml:space="preserve"> başlar?</w:t>
      </w:r>
    </w:p>
    <w:p w:rsidR="004F3E30" w:rsidRDefault="004F3E30" w:rsidP="00A21EB0">
      <w:pPr>
        <w:pStyle w:val="ListParagraph"/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>Uyku               B) Kalem            C) Ahmet</w:t>
      </w:r>
    </w:p>
    <w:p w:rsidR="004F3E30" w:rsidRDefault="004F3E30" w:rsidP="00A21EB0">
      <w:pPr>
        <w:rPr>
          <w:sz w:val="28"/>
          <w:szCs w:val="28"/>
        </w:rPr>
      </w:pPr>
      <w:r>
        <w:rPr>
          <w:sz w:val="28"/>
          <w:szCs w:val="28"/>
        </w:rPr>
        <w:t xml:space="preserve">16-Hangisi sözlükte diğerlerinden </w:t>
      </w:r>
      <w:r w:rsidRPr="00A21EB0">
        <w:rPr>
          <w:sz w:val="28"/>
          <w:szCs w:val="28"/>
          <w:u w:val="thick"/>
        </w:rPr>
        <w:t>önce</w:t>
      </w:r>
      <w:r>
        <w:rPr>
          <w:sz w:val="28"/>
          <w:szCs w:val="28"/>
        </w:rPr>
        <w:t xml:space="preserve"> gelir?</w:t>
      </w:r>
    </w:p>
    <w:p w:rsidR="004F3E30" w:rsidRDefault="004F3E30" w:rsidP="00A21EB0">
      <w:pPr>
        <w:pStyle w:val="ListParagraph"/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Çevre              B) Sağlık             C) Temizlik</w:t>
      </w:r>
    </w:p>
    <w:p w:rsidR="004F3E30" w:rsidRDefault="004F3E30" w:rsidP="00A21EB0">
      <w:pPr>
        <w:rPr>
          <w:sz w:val="28"/>
          <w:szCs w:val="28"/>
        </w:rPr>
      </w:pPr>
      <w:r>
        <w:rPr>
          <w:sz w:val="28"/>
          <w:szCs w:val="28"/>
        </w:rPr>
        <w:t xml:space="preserve">17-“Yeşil” sözcüğünün </w:t>
      </w:r>
      <w:r w:rsidRPr="00A21EB0">
        <w:rPr>
          <w:sz w:val="28"/>
          <w:szCs w:val="28"/>
          <w:u w:val="thick"/>
        </w:rPr>
        <w:t>ünlü harfleri</w:t>
      </w:r>
      <w:r>
        <w:rPr>
          <w:sz w:val="28"/>
          <w:szCs w:val="28"/>
        </w:rPr>
        <w:t xml:space="preserve"> hangileridir?</w:t>
      </w:r>
    </w:p>
    <w:p w:rsidR="004F3E30" w:rsidRDefault="004F3E30" w:rsidP="00A21EB0">
      <w:pPr>
        <w:pStyle w:val="ListParagraph"/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y , ş , l              B) e , i                 C) i , ş</w:t>
      </w:r>
    </w:p>
    <w:p w:rsidR="004F3E30" w:rsidRDefault="004F3E30" w:rsidP="00A21EB0">
      <w:pPr>
        <w:rPr>
          <w:sz w:val="28"/>
          <w:szCs w:val="28"/>
        </w:rPr>
      </w:pPr>
      <w:r>
        <w:rPr>
          <w:sz w:val="28"/>
          <w:szCs w:val="28"/>
        </w:rPr>
        <w:t xml:space="preserve">18-Aşağıdaki noktalama işaretlerinden hangisi cümle sonuna </w:t>
      </w:r>
      <w:r w:rsidRPr="00A21EB0">
        <w:rPr>
          <w:sz w:val="28"/>
          <w:szCs w:val="28"/>
          <w:u w:val="thick"/>
        </w:rPr>
        <w:t>konulmaz</w:t>
      </w:r>
      <w:r>
        <w:rPr>
          <w:sz w:val="28"/>
          <w:szCs w:val="28"/>
        </w:rPr>
        <w:t>?</w:t>
      </w:r>
    </w:p>
    <w:p w:rsidR="004F3E30" w:rsidRDefault="004F3E30" w:rsidP="00A21EB0">
      <w:pPr>
        <w:pStyle w:val="ListParagraph"/>
        <w:numPr>
          <w:ilvl w:val="0"/>
          <w:numId w:val="26"/>
        </w:numPr>
        <w:rPr>
          <w:sz w:val="28"/>
          <w:szCs w:val="28"/>
        </w:rPr>
      </w:pPr>
      <w:r>
        <w:rPr>
          <w:sz w:val="28"/>
          <w:szCs w:val="28"/>
        </w:rPr>
        <w:t>Soru işareti ( ? )           B) Nokta ( . )            C) Virgül ( , )</w:t>
      </w:r>
    </w:p>
    <w:p w:rsidR="004F3E30" w:rsidRDefault="004F3E30" w:rsidP="00A21EB0">
      <w:pPr>
        <w:rPr>
          <w:sz w:val="28"/>
          <w:szCs w:val="28"/>
        </w:rPr>
      </w:pPr>
      <w:r>
        <w:rPr>
          <w:sz w:val="28"/>
          <w:szCs w:val="28"/>
        </w:rPr>
        <w:t xml:space="preserve">19-Hangisinin hecelerine ayrımı </w:t>
      </w:r>
      <w:r w:rsidRPr="00A21EB0">
        <w:rPr>
          <w:sz w:val="28"/>
          <w:szCs w:val="28"/>
          <w:u w:val="thick"/>
        </w:rPr>
        <w:t>doğrudur</w:t>
      </w:r>
      <w:r>
        <w:rPr>
          <w:sz w:val="28"/>
          <w:szCs w:val="28"/>
        </w:rPr>
        <w:t>?</w:t>
      </w:r>
    </w:p>
    <w:p w:rsidR="004F3E30" w:rsidRDefault="004F3E30" w:rsidP="00A21EB0">
      <w:pPr>
        <w:pStyle w:val="ListParagraph"/>
        <w:numPr>
          <w:ilvl w:val="0"/>
          <w:numId w:val="27"/>
        </w:numPr>
        <w:rPr>
          <w:sz w:val="28"/>
          <w:szCs w:val="28"/>
        </w:rPr>
      </w:pPr>
      <w:r>
        <w:rPr>
          <w:sz w:val="28"/>
          <w:szCs w:val="28"/>
        </w:rPr>
        <w:t>kal – em           B) kale – m         C) ka – lem</w:t>
      </w:r>
    </w:p>
    <w:p w:rsidR="004F3E30" w:rsidRDefault="004F3E30" w:rsidP="00A21EB0">
      <w:pPr>
        <w:rPr>
          <w:sz w:val="28"/>
          <w:szCs w:val="28"/>
        </w:rPr>
      </w:pPr>
      <w:r>
        <w:rPr>
          <w:sz w:val="28"/>
          <w:szCs w:val="28"/>
        </w:rPr>
        <w:t xml:space="preserve">20-“Gamze yarın adanadan gelecek.” Cümlesinde hangi kelime </w:t>
      </w:r>
      <w:r w:rsidRPr="00A21EB0">
        <w:rPr>
          <w:sz w:val="28"/>
          <w:szCs w:val="28"/>
          <w:u w:val="thick"/>
        </w:rPr>
        <w:t>yanlış</w:t>
      </w:r>
      <w:r>
        <w:rPr>
          <w:sz w:val="28"/>
          <w:szCs w:val="28"/>
        </w:rPr>
        <w:t xml:space="preserve"> yazılmıştır?</w:t>
      </w:r>
    </w:p>
    <w:p w:rsidR="004F3E30" w:rsidRDefault="004F3E30" w:rsidP="00A21EB0">
      <w:pPr>
        <w:pStyle w:val="ListParagraph"/>
        <w:numPr>
          <w:ilvl w:val="0"/>
          <w:numId w:val="28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Gamze             B) adanadan        C) yarın</w:t>
      </w:r>
      <w:r w:rsidRPr="00A21EB0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             </w:t>
      </w:r>
    </w:p>
    <w:p w:rsidR="004F3E30" w:rsidRPr="00A21EB0" w:rsidRDefault="004F3E30" w:rsidP="00A21EB0">
      <w:pPr>
        <w:spacing w:line="240" w:lineRule="auto"/>
        <w:ind w:left="7788"/>
        <w:jc w:val="center"/>
        <w:rPr>
          <w:sz w:val="24"/>
          <w:szCs w:val="24"/>
        </w:rPr>
      </w:pPr>
      <w:r w:rsidRPr="00A21EB0">
        <w:rPr>
          <w:sz w:val="24"/>
          <w:szCs w:val="24"/>
        </w:rPr>
        <w:t>Başarılar.</w:t>
      </w:r>
    </w:p>
    <w:p w:rsidR="004F3E30" w:rsidRDefault="004F3E30" w:rsidP="00A21EB0">
      <w:pPr>
        <w:spacing w:line="240" w:lineRule="auto"/>
        <w:rPr>
          <w:sz w:val="24"/>
          <w:szCs w:val="24"/>
        </w:rPr>
      </w:pPr>
      <w:r w:rsidRPr="00A21EB0">
        <w:rPr>
          <w:sz w:val="24"/>
          <w:szCs w:val="24"/>
        </w:rPr>
        <w:t xml:space="preserve">Not:Her soru 5’er puandır.                                                                            </w:t>
      </w:r>
      <w:r>
        <w:rPr>
          <w:sz w:val="24"/>
          <w:szCs w:val="24"/>
        </w:rPr>
        <w:t xml:space="preserve">                       Sadık</w:t>
      </w:r>
      <w:r w:rsidRPr="00A21EB0">
        <w:rPr>
          <w:sz w:val="24"/>
          <w:szCs w:val="24"/>
        </w:rPr>
        <w:t xml:space="preserve"> ŞAHİN</w:t>
      </w:r>
    </w:p>
    <w:p w:rsidR="004F3E30" w:rsidRDefault="004F3E30" w:rsidP="007B2CA4">
      <w:pPr>
        <w:tabs>
          <w:tab w:val="left" w:pos="6600"/>
        </w:tabs>
      </w:pPr>
      <w:hyperlink r:id="rId7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4F3E30" w:rsidRPr="0001687D" w:rsidRDefault="004F3E30" w:rsidP="00A21EB0">
      <w:pPr>
        <w:spacing w:line="240" w:lineRule="auto"/>
        <w:rPr>
          <w:sz w:val="28"/>
          <w:szCs w:val="28"/>
        </w:rPr>
      </w:pPr>
    </w:p>
    <w:sectPr w:rsidR="004F3E30" w:rsidRPr="0001687D" w:rsidSect="00D915B0">
      <w:pgSz w:w="11906" w:h="16838"/>
      <w:pgMar w:top="284" w:right="141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E30" w:rsidRDefault="004F3E30" w:rsidP="00D915B0">
      <w:pPr>
        <w:spacing w:after="0" w:line="240" w:lineRule="auto"/>
      </w:pPr>
      <w:r>
        <w:separator/>
      </w:r>
    </w:p>
  </w:endnote>
  <w:endnote w:type="continuationSeparator" w:id="0">
    <w:p w:rsidR="004F3E30" w:rsidRDefault="004F3E30" w:rsidP="00D91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E30" w:rsidRDefault="004F3E30" w:rsidP="00D915B0">
      <w:pPr>
        <w:spacing w:after="0" w:line="240" w:lineRule="auto"/>
      </w:pPr>
      <w:r>
        <w:separator/>
      </w:r>
    </w:p>
  </w:footnote>
  <w:footnote w:type="continuationSeparator" w:id="0">
    <w:p w:rsidR="004F3E30" w:rsidRDefault="004F3E30" w:rsidP="00D915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375DC"/>
    <w:multiLevelType w:val="hybridMultilevel"/>
    <w:tmpl w:val="3BC089FA"/>
    <w:lvl w:ilvl="0" w:tplc="28640F0A">
      <w:start w:val="1"/>
      <w:numFmt w:val="upperRoman"/>
      <w:lvlText w:val="%1)"/>
      <w:lvlJc w:val="left"/>
      <w:pPr>
        <w:ind w:left="1428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26932FC"/>
    <w:multiLevelType w:val="hybridMultilevel"/>
    <w:tmpl w:val="1220BC02"/>
    <w:lvl w:ilvl="0" w:tplc="3C54F4C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A161C70"/>
    <w:multiLevelType w:val="hybridMultilevel"/>
    <w:tmpl w:val="215C14AA"/>
    <w:lvl w:ilvl="0" w:tplc="33B04B10">
      <w:start w:val="1"/>
      <w:numFmt w:val="upperRoman"/>
      <w:lvlText w:val="%1)"/>
      <w:lvlJc w:val="left"/>
      <w:pPr>
        <w:ind w:left="1428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0E7250A3"/>
    <w:multiLevelType w:val="hybridMultilevel"/>
    <w:tmpl w:val="9A8C5E4A"/>
    <w:lvl w:ilvl="0" w:tplc="B2644C6E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4">
    <w:nsid w:val="11244517"/>
    <w:multiLevelType w:val="hybridMultilevel"/>
    <w:tmpl w:val="AC1A097A"/>
    <w:lvl w:ilvl="0" w:tplc="ADB441BE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5">
    <w:nsid w:val="18150516"/>
    <w:multiLevelType w:val="hybridMultilevel"/>
    <w:tmpl w:val="57A49A42"/>
    <w:lvl w:ilvl="0" w:tplc="321A772C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6">
    <w:nsid w:val="194E691A"/>
    <w:multiLevelType w:val="hybridMultilevel"/>
    <w:tmpl w:val="98A47A92"/>
    <w:lvl w:ilvl="0" w:tplc="F2262116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7">
    <w:nsid w:val="1A2771F5"/>
    <w:multiLevelType w:val="hybridMultilevel"/>
    <w:tmpl w:val="F84657DA"/>
    <w:lvl w:ilvl="0" w:tplc="5652E7C4">
      <w:start w:val="1"/>
      <w:numFmt w:val="upperRoman"/>
      <w:lvlText w:val="%1)"/>
      <w:lvlJc w:val="left"/>
      <w:pPr>
        <w:ind w:left="1428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1E486742"/>
    <w:multiLevelType w:val="hybridMultilevel"/>
    <w:tmpl w:val="4C70F682"/>
    <w:lvl w:ilvl="0" w:tplc="2AA8D1CE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>
    <w:nsid w:val="21AD2433"/>
    <w:multiLevelType w:val="hybridMultilevel"/>
    <w:tmpl w:val="5DBC50B6"/>
    <w:lvl w:ilvl="0" w:tplc="92FEA5DC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>
    <w:nsid w:val="21BD7C59"/>
    <w:multiLevelType w:val="hybridMultilevel"/>
    <w:tmpl w:val="63E483BA"/>
    <w:lvl w:ilvl="0" w:tplc="C6A4F70E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1">
    <w:nsid w:val="2BAB0D7E"/>
    <w:multiLevelType w:val="hybridMultilevel"/>
    <w:tmpl w:val="EB189CE4"/>
    <w:lvl w:ilvl="0" w:tplc="404ABD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5EF525D"/>
    <w:multiLevelType w:val="hybridMultilevel"/>
    <w:tmpl w:val="4F18D45A"/>
    <w:lvl w:ilvl="0" w:tplc="3F8E8614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3">
    <w:nsid w:val="39B33F86"/>
    <w:multiLevelType w:val="hybridMultilevel"/>
    <w:tmpl w:val="BD5ABF80"/>
    <w:lvl w:ilvl="0" w:tplc="285CCC86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4">
    <w:nsid w:val="3A5A5B8B"/>
    <w:multiLevelType w:val="hybridMultilevel"/>
    <w:tmpl w:val="2EE0CAA4"/>
    <w:lvl w:ilvl="0" w:tplc="95DA33F2">
      <w:start w:val="1"/>
      <w:numFmt w:val="lowerLetter"/>
      <w:lvlText w:val="%1)"/>
      <w:lvlJc w:val="left"/>
      <w:pPr>
        <w:ind w:left="92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5">
    <w:nsid w:val="3C0F4007"/>
    <w:multiLevelType w:val="hybridMultilevel"/>
    <w:tmpl w:val="017402FE"/>
    <w:lvl w:ilvl="0" w:tplc="2836E1C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1226ACE"/>
    <w:multiLevelType w:val="hybridMultilevel"/>
    <w:tmpl w:val="44D8803A"/>
    <w:lvl w:ilvl="0" w:tplc="C8005C32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7">
    <w:nsid w:val="42C6689F"/>
    <w:multiLevelType w:val="hybridMultilevel"/>
    <w:tmpl w:val="46AEFFE8"/>
    <w:lvl w:ilvl="0" w:tplc="4C84CDDE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8">
    <w:nsid w:val="42F8668C"/>
    <w:multiLevelType w:val="hybridMultilevel"/>
    <w:tmpl w:val="A2180A2C"/>
    <w:lvl w:ilvl="0" w:tplc="9E6ABB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47B761B"/>
    <w:multiLevelType w:val="hybridMultilevel"/>
    <w:tmpl w:val="E1A07C4C"/>
    <w:lvl w:ilvl="0" w:tplc="38349216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20">
    <w:nsid w:val="5229248A"/>
    <w:multiLevelType w:val="hybridMultilevel"/>
    <w:tmpl w:val="1396DACE"/>
    <w:lvl w:ilvl="0" w:tplc="3DD0A13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2357BBE"/>
    <w:multiLevelType w:val="hybridMultilevel"/>
    <w:tmpl w:val="73F8649C"/>
    <w:lvl w:ilvl="0" w:tplc="5B7AF4D6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22">
    <w:nsid w:val="539F49FF"/>
    <w:multiLevelType w:val="hybridMultilevel"/>
    <w:tmpl w:val="825C8B2A"/>
    <w:lvl w:ilvl="0" w:tplc="31FE2D34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23">
    <w:nsid w:val="5DD631C0"/>
    <w:multiLevelType w:val="hybridMultilevel"/>
    <w:tmpl w:val="8E8E5DF6"/>
    <w:lvl w:ilvl="0" w:tplc="64242F86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24">
    <w:nsid w:val="67BF4C24"/>
    <w:multiLevelType w:val="hybridMultilevel"/>
    <w:tmpl w:val="90241AAE"/>
    <w:lvl w:ilvl="0" w:tplc="CF70A20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8AB366D"/>
    <w:multiLevelType w:val="hybridMultilevel"/>
    <w:tmpl w:val="BCD0FC18"/>
    <w:lvl w:ilvl="0" w:tplc="4B54605A">
      <w:start w:val="1"/>
      <w:numFmt w:val="lowerLetter"/>
      <w:lvlText w:val="%1)"/>
      <w:lvlJc w:val="left"/>
      <w:pPr>
        <w:ind w:left="92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6">
    <w:nsid w:val="6F345FD0"/>
    <w:multiLevelType w:val="hybridMultilevel"/>
    <w:tmpl w:val="1A8CADC8"/>
    <w:lvl w:ilvl="0" w:tplc="7D301AB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A376D4F"/>
    <w:multiLevelType w:val="hybridMultilevel"/>
    <w:tmpl w:val="8494BD94"/>
    <w:lvl w:ilvl="0" w:tplc="41362CC8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14"/>
  </w:num>
  <w:num w:numId="6">
    <w:abstractNumId w:val="9"/>
  </w:num>
  <w:num w:numId="7">
    <w:abstractNumId w:val="25"/>
  </w:num>
  <w:num w:numId="8">
    <w:abstractNumId w:val="26"/>
  </w:num>
  <w:num w:numId="9">
    <w:abstractNumId w:val="19"/>
  </w:num>
  <w:num w:numId="10">
    <w:abstractNumId w:val="12"/>
  </w:num>
  <w:num w:numId="11">
    <w:abstractNumId w:val="10"/>
  </w:num>
  <w:num w:numId="12">
    <w:abstractNumId w:val="4"/>
  </w:num>
  <w:num w:numId="13">
    <w:abstractNumId w:val="21"/>
  </w:num>
  <w:num w:numId="14">
    <w:abstractNumId w:val="23"/>
  </w:num>
  <w:num w:numId="15">
    <w:abstractNumId w:val="22"/>
  </w:num>
  <w:num w:numId="16">
    <w:abstractNumId w:val="6"/>
  </w:num>
  <w:num w:numId="17">
    <w:abstractNumId w:val="5"/>
  </w:num>
  <w:num w:numId="18">
    <w:abstractNumId w:val="18"/>
  </w:num>
  <w:num w:numId="19">
    <w:abstractNumId w:val="27"/>
  </w:num>
  <w:num w:numId="20">
    <w:abstractNumId w:val="16"/>
  </w:num>
  <w:num w:numId="21">
    <w:abstractNumId w:val="17"/>
  </w:num>
  <w:num w:numId="22">
    <w:abstractNumId w:val="15"/>
  </w:num>
  <w:num w:numId="23">
    <w:abstractNumId w:val="24"/>
  </w:num>
  <w:num w:numId="24">
    <w:abstractNumId w:val="20"/>
  </w:num>
  <w:num w:numId="25">
    <w:abstractNumId w:val="11"/>
  </w:num>
  <w:num w:numId="26">
    <w:abstractNumId w:val="8"/>
  </w:num>
  <w:num w:numId="27">
    <w:abstractNumId w:val="3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D4C"/>
    <w:rsid w:val="0001687D"/>
    <w:rsid w:val="00031B39"/>
    <w:rsid w:val="001C709B"/>
    <w:rsid w:val="00291658"/>
    <w:rsid w:val="003F0A35"/>
    <w:rsid w:val="004F3E30"/>
    <w:rsid w:val="005239C9"/>
    <w:rsid w:val="00547EC4"/>
    <w:rsid w:val="0055653C"/>
    <w:rsid w:val="007009E9"/>
    <w:rsid w:val="0075418E"/>
    <w:rsid w:val="007B2CA4"/>
    <w:rsid w:val="009B18AB"/>
    <w:rsid w:val="009E5EAF"/>
    <w:rsid w:val="00A21EB0"/>
    <w:rsid w:val="00AC4FC2"/>
    <w:rsid w:val="00C301A0"/>
    <w:rsid w:val="00CF2D4C"/>
    <w:rsid w:val="00D657A8"/>
    <w:rsid w:val="00D915B0"/>
    <w:rsid w:val="00DE0D92"/>
    <w:rsid w:val="00DF250D"/>
    <w:rsid w:val="00E51E0F"/>
    <w:rsid w:val="00F04E40"/>
    <w:rsid w:val="00F0768E"/>
    <w:rsid w:val="00F86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EA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F2D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F0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F0A3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D91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915B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91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915B0"/>
    <w:rPr>
      <w:rFonts w:cs="Times New Roman"/>
    </w:rPr>
  </w:style>
  <w:style w:type="character" w:styleId="Hyperlink">
    <w:name w:val="Hyperlink"/>
    <w:basedOn w:val="DefaultParagraphFont"/>
    <w:uiPriority w:val="99"/>
    <w:rsid w:val="007B2CA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6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109</TotalTime>
  <Pages>3</Pages>
  <Words>419</Words>
  <Characters>2390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SS-PC</dc:creator>
  <cp:keywords/>
  <dc:description/>
  <cp:lastModifiedBy>edanur</cp:lastModifiedBy>
  <cp:revision>19</cp:revision>
  <cp:lastPrinted>2009-12-23T23:25:00Z</cp:lastPrinted>
  <dcterms:created xsi:type="dcterms:W3CDTF">2009-12-22T21:46:00Z</dcterms:created>
  <dcterms:modified xsi:type="dcterms:W3CDTF">2010-01-05T17:13:00Z</dcterms:modified>
</cp:coreProperties>
</file>