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DE" w:rsidRDefault="001E1DD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55pt;margin-top:-17.55pt;width:101.25pt;height:58.1pt;z-index:251654656" filled="f" stroked="f">
            <v:textbox>
              <w:txbxContent>
                <w:p w:rsidR="001E1DDE" w:rsidRDefault="001E1DDE" w:rsidP="007374E2">
                  <w:pPr>
                    <w:pStyle w:val="NoSpacing"/>
                  </w:pPr>
                  <w:r>
                    <w:t>Adı Soyadı:</w:t>
                  </w:r>
                </w:p>
                <w:p w:rsidR="001E1DDE" w:rsidRDefault="001E1DDE" w:rsidP="007374E2">
                  <w:pPr>
                    <w:pStyle w:val="NoSpacing"/>
                  </w:pPr>
                  <w:r>
                    <w:t>Numarası:</w:t>
                  </w:r>
                </w:p>
                <w:p w:rsidR="001E1DDE" w:rsidRPr="00806FE6" w:rsidRDefault="001E1DDE" w:rsidP="007374E2">
                  <w:pPr>
                    <w:pStyle w:val="NoSpacing"/>
                  </w:pPr>
                  <w:r>
                    <w:t>Sınıfı:</w:t>
                  </w:r>
                </w:p>
                <w:p w:rsidR="001E1DDE" w:rsidRDefault="001E1DDE" w:rsidP="007374E2"/>
              </w:txbxContent>
            </v:textbox>
          </v:shape>
        </w:pict>
      </w:r>
    </w:p>
    <w:p w:rsidR="001E1DDE" w:rsidRDefault="001E1DDE">
      <w:r>
        <w:rPr>
          <w:noProof/>
        </w:rPr>
        <w:pict>
          <v:shape id="_x0000_s1027" type="#_x0000_t202" style="position:absolute;margin-left:61.2pt;margin-top:5.15pt;width:399pt;height:39.75pt;z-index:251656704" filled="f" stroked="f">
            <v:textbox>
              <w:txbxContent>
                <w:p w:rsidR="001E1DDE" w:rsidRDefault="001E1DDE" w:rsidP="007374E2">
                  <w:pPr>
                    <w:pStyle w:val="NoSpacing"/>
                    <w:jc w:val="center"/>
                  </w:pPr>
                  <w:r>
                    <w:t>MEV KONURSU İLÖĞRETİM OKULU 2007-2008 E.Ö.Y. 8/A,B,C</w:t>
                  </w:r>
                </w:p>
                <w:p w:rsidR="001E1DDE" w:rsidRDefault="001E1DDE" w:rsidP="007374E2">
                  <w:pPr>
                    <w:pStyle w:val="NoSpacing"/>
                    <w:jc w:val="center"/>
                  </w:pPr>
                  <w:r>
                    <w:t>II.DÖNEM II. MATEMATİK YAZILI SINAVI</w:t>
                  </w:r>
                </w:p>
                <w:p w:rsidR="001E1DDE" w:rsidRDefault="001E1DDE" w:rsidP="007374E2">
                  <w:pPr>
                    <w:pStyle w:val="NoSpacing"/>
                    <w:jc w:val="center"/>
                  </w:pPr>
                </w:p>
              </w:txbxContent>
            </v:textbox>
          </v:shape>
        </w:pict>
      </w:r>
    </w:p>
    <w:p w:rsidR="001E1DDE" w:rsidRDefault="001E1DDE"/>
    <w:p w:rsidR="001E1DDE" w:rsidRDefault="001E1DDE" w:rsidP="007374E2">
      <w:pPr>
        <w:pStyle w:val="ListParagraph"/>
        <w:numPr>
          <w:ilvl w:val="0"/>
          <w:numId w:val="1"/>
        </w:numPr>
        <w:ind w:left="284" w:hanging="284"/>
      </w:pPr>
      <w:r w:rsidRPr="000836ED">
        <w:fldChar w:fldCharType="begin"/>
      </w:r>
      <w:r w:rsidRPr="000836ED">
        <w:instrText xml:space="preserve"> QUOTE </w:instrText>
      </w:r>
      <w:r w:rsidRPr="000836E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B1791&quot;/&gt;&lt;wsp:rsid wsp:val=&quot;00216686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216686&quot;&gt;&lt;m:oMathPara&gt;&lt;m:oMath&gt;&lt;m:r&gt;&lt;w:rPr&gt;&lt;w:rFonts w:ascii=&quot;Cambria Math&quot; w:h-ansi=&quot;Cambria Math&quot;/&gt;&lt;wx:font wx:val=&quot;Cambria Math&quot;/&gt;&lt;w:i/&gt;&lt;/w:rPr&gt;&lt;m:t&gt;y=-2x+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26" type="#_x0000_t75" style="width:63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B1791&quot;/&gt;&lt;wsp:rsid wsp:val=&quot;00216686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216686&quot;&gt;&lt;m:oMathPara&gt;&lt;m:oMath&gt;&lt;m:r&gt;&lt;w:rPr&gt;&lt;w:rFonts w:ascii=&quot;Cambria Math&quot; w:h-ansi=&quot;Cambria Math&quot;/&gt;&lt;wx:font wx:val=&quot;Cambria Math&quot;/&gt;&lt;w:i/&gt;&lt;/w:rPr&gt;&lt;m:t&gt;y=-2x+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836ED">
        <w:fldChar w:fldCharType="end"/>
      </w:r>
      <w:r>
        <w:t xml:space="preserve"> denkleminin eğimi kaçtır?</w:t>
      </w:r>
    </w:p>
    <w:p w:rsidR="001E1DDE" w:rsidRDefault="001E1DDE" w:rsidP="007374E2">
      <w:pPr>
        <w:pStyle w:val="ListParagraph"/>
        <w:numPr>
          <w:ilvl w:val="0"/>
          <w:numId w:val="2"/>
        </w:numPr>
      </w:pPr>
      <w:r>
        <w:t>2      b) -2    c) 5     d) -5</w:t>
      </w:r>
      <w:r>
        <w:br/>
      </w:r>
      <w:r>
        <w:br/>
      </w:r>
    </w:p>
    <w:p w:rsidR="001E1DDE" w:rsidRDefault="001E1DDE" w:rsidP="007374E2">
      <w:pPr>
        <w:pStyle w:val="ListParagraph"/>
        <w:numPr>
          <w:ilvl w:val="0"/>
          <w:numId w:val="1"/>
        </w:numPr>
        <w:ind w:left="284" w:hanging="284"/>
      </w:pPr>
      <w:r>
        <w:t>A(3, 4) noktalarından ve orijinden geçen doğruların denklemini aşağıdakilerden hangisidir?</w:t>
      </w:r>
      <w:r>
        <w:br/>
        <w:t xml:space="preserve">a) </w:t>
      </w:r>
      <w:r w:rsidRPr="000836ED">
        <w:fldChar w:fldCharType="begin"/>
      </w:r>
      <w:r w:rsidRPr="000836ED">
        <w:instrText xml:space="preserve"> QUOTE </w:instrText>
      </w:r>
      <w:r w:rsidRPr="000836ED">
        <w:pict>
          <v:shape id="_x0000_i1027" type="#_x0000_t75" style="width:38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96274E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96274E&quot;&gt;&lt;m:oMathPara&gt;&lt;m:oMath&gt;&lt;m:r&gt;&lt;w:rPr&gt;&lt;w:rFonts w:ascii=&quot;Cambria Math&quot; w:h-ansi=&quot;Cambria Math&quot;/&gt;&lt;wx:font wx:val=&quot;Cambria Math&quot;/&gt;&lt;w:i/&gt;&lt;/w:rPr&gt;&lt;m:t&gt;y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28" type="#_x0000_t75" style="width:38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96274E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96274E&quot;&gt;&lt;m:oMathPara&gt;&lt;m:oMath&gt;&lt;m:r&gt;&lt;w:rPr&gt;&lt;w:rFonts w:ascii=&quot;Cambria Math&quot; w:h-ansi=&quot;Cambria Math&quot;/&gt;&lt;wx:font wx:val=&quot;Cambria Math&quot;/&gt;&lt;w:i/&gt;&lt;/w:rPr&gt;&lt;m:t&gt;y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3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836ED">
        <w:fldChar w:fldCharType="end"/>
      </w:r>
      <w:r>
        <w:t xml:space="preserve">               b) </w:t>
      </w:r>
      <w:r w:rsidRPr="000836ED">
        <w:fldChar w:fldCharType="begin"/>
      </w:r>
      <w:r w:rsidRPr="000836ED">
        <w:instrText xml:space="preserve"> QUOTE </w:instrText>
      </w:r>
      <w:r w:rsidRPr="000836ED">
        <w:pict>
          <v:shape id="_x0000_i1029" type="#_x0000_t75" style="width:30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wsp:rsid wsp:val=&quot;00FC1581&quot;/&gt;&lt;/wsp:rsids&gt;&lt;/w:docPr&gt;&lt;w:body&gt;&lt;w:p wsp:rsidR=&quot;00000000&quot; wsp:rsidRDefault=&quot;00FC1581&quot;&gt;&lt;m:oMathPara&gt;&lt;m:oMath&gt;&lt;m:r&gt;&lt;w:rPr&gt;&lt;w:rFonts w:ascii=&quot;Cambria Math&quot; w:h-ansi=&quot;Cambria Math&quot;/&gt;&lt;wx:font wx:val=&quot;Cambria Math&quot;/&gt;&lt;w:i/&gt;&lt;/w:rPr&gt;&lt;m:t&gt;y=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30" type="#_x0000_t75" style="width:30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wsp:rsid wsp:val=&quot;00FC1581&quot;/&gt;&lt;/wsp:rsids&gt;&lt;/w:docPr&gt;&lt;w:body&gt;&lt;w:p wsp:rsidR=&quot;00000000&quot; wsp:rsidRDefault=&quot;00FC1581&quot;&gt;&lt;m:oMathPara&gt;&lt;m:oMath&gt;&lt;m:r&gt;&lt;w:rPr&gt;&lt;w:rFonts w:ascii=&quot;Cambria Math&quot; w:h-ansi=&quot;Cambria Math&quot;/&gt;&lt;wx:font wx:val=&quot;Cambria Math&quot;/&gt;&lt;w:i/&gt;&lt;/w:rPr&gt;&lt;m:t&gt;y=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0836ED">
        <w:fldChar w:fldCharType="end"/>
      </w:r>
      <w:r>
        <w:br/>
      </w:r>
      <w:r>
        <w:br/>
        <w:t xml:space="preserve">c) </w:t>
      </w:r>
      <w:r w:rsidRPr="000836ED">
        <w:fldChar w:fldCharType="begin"/>
      </w:r>
      <w:r w:rsidRPr="000836ED">
        <w:instrText xml:space="preserve"> QUOTE </w:instrText>
      </w:r>
      <w:r w:rsidRPr="000836ED">
        <w:pict>
          <v:shape id="_x0000_i1031" type="#_x0000_t75" style="width:36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8462FA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8462FA&quot;&gt;&lt;m:oMathPara&gt;&lt;m:oMath&gt;&lt;m:r&gt;&lt;w:rPr&gt;&lt;w:rFonts w:ascii=&quot;Cambria Math&quot; w:h-ansi=&quot;Cambria Math&quot;/&gt;&lt;wx:font wx:val=&quot;Cambria Math&quot;/&gt;&lt;w:i/&gt;&lt;/w:rPr&gt;&lt;m:t&gt;y=-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32" type="#_x0000_t75" style="width:36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8462FA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8462FA&quot;&gt;&lt;m:oMathPara&gt;&lt;m:oMath&gt;&lt;m:r&gt;&lt;w:rPr&gt;&lt;w:rFonts w:ascii=&quot;Cambria Math&quot; w:h-ansi=&quot;Cambria Math&quot;/&gt;&lt;wx:font wx:val=&quot;Cambria Math&quot;/&gt;&lt;w:i/&gt;&lt;/w:rPr&gt;&lt;m:t&gt;y=-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0836ED">
        <w:fldChar w:fldCharType="end"/>
      </w:r>
      <w:r>
        <w:t xml:space="preserve">              d) </w:t>
      </w:r>
      <w:r w:rsidRPr="000836ED">
        <w:fldChar w:fldCharType="begin"/>
      </w:r>
      <w:r w:rsidRPr="000836ED">
        <w:instrText xml:space="preserve"> QUOTE </w:instrText>
      </w:r>
      <w:r w:rsidRPr="000836ED">
        <w:pict>
          <v:shape id="_x0000_i1033" type="#_x0000_t75" style="width:38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C40D80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C40D80&quot;&gt;&lt;m:oMathPara&gt;&lt;m:oMath&gt;&lt;m:r&gt;&lt;w:rPr&gt;&lt;w:rFonts w:ascii=&quot;Cambria Math&quot; w:h-ansi=&quot;Cambria Math&quot;/&gt;&lt;wx:font wx:val=&quot;Cambria Math&quot;/&gt;&lt;w:i/&gt;&lt;/w:rPr&gt;&lt;m:t&gt;y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4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34" type="#_x0000_t75" style="width:38.25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A2017&quot;/&gt;&lt;wsp:rsid wsp:val=&quot;00BB2E42&quot;/&gt;&lt;wsp:rsid wsp:val=&quot;00C40D80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C40D80&quot;&gt;&lt;m:oMathPara&gt;&lt;m:oMath&gt;&lt;m:r&gt;&lt;w:rPr&gt;&lt;w:rFonts w:ascii=&quot;Cambria Math&quot; w:h-ansi=&quot;Cambria Math&quot;/&gt;&lt;wx:font wx:val=&quot;Cambria Math&quot;/&gt;&lt;w:i/&gt;&lt;/w:rPr&gt;&lt;m:t&gt;y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4&lt;/m:t&gt;&lt;/m:r&gt;&lt;/m:num&gt;&lt;m:den&gt;&lt;m:r&gt;&lt;w:rPr&gt;&lt;w:rFonts w:ascii=&quot;Cambria Math&quot; w:h-ansi=&quot;Cambria Math&quot;/&gt;&lt;wx:font wx:val=&quot;Cambria Math&quot;/&gt;&lt;w:i/&gt;&lt;/w:rPr&gt;&lt;m:t&gt;3&lt;/m:t&gt;&lt;/m:r&gt;&lt;/m:den&gt;&lt;/m:f&gt;&lt;m:r&gt;&lt;w:rPr&gt;&lt;w:rFonts w:ascii=&quot;Cambria Math&quot; w:h-ansi=&quot;Cambria Math&quot;/&gt;&lt;wx:font wx:val=&quot;Cambria Math&quot;/&gt;&lt;w:i/&gt;&lt;/w:rPr&gt;&lt;m:t&gt;x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0836ED">
        <w:fldChar w:fldCharType="end"/>
      </w:r>
      <w:r>
        <w:br/>
      </w:r>
    </w:p>
    <w:p w:rsidR="001E1DDE" w:rsidRDefault="001E1DDE" w:rsidP="00270A96">
      <w:pPr>
        <w:pStyle w:val="ListParagraph"/>
        <w:numPr>
          <w:ilvl w:val="0"/>
          <w:numId w:val="1"/>
        </w:numPr>
        <w:ind w:left="284" w:hanging="284"/>
      </w:pPr>
      <w:r>
        <w:t>Aşağıda verilen noktalardan hangisi koordinat düzleminde II.bölgededir?</w:t>
      </w:r>
      <w:r>
        <w:br/>
        <w:t>a) (2,7)    b) (-3,-2)    c) (-5,5)   d) (1,-4)</w:t>
      </w:r>
      <w:r>
        <w:br/>
      </w:r>
      <w:r>
        <w:br/>
      </w:r>
      <w:r>
        <w:br/>
      </w:r>
    </w:p>
    <w:p w:rsidR="001E1DDE" w:rsidRDefault="001E1DDE" w:rsidP="00270A96">
      <w:pPr>
        <w:pStyle w:val="ListParagraph"/>
        <w:numPr>
          <w:ilvl w:val="0"/>
          <w:numId w:val="1"/>
        </w:numPr>
        <w:ind w:left="284" w:hanging="284"/>
      </w:pPr>
      <w:r>
        <w:t xml:space="preserve">A(2,y) noktasının </w:t>
      </w:r>
      <w:r w:rsidRPr="000836ED">
        <w:fldChar w:fldCharType="begin"/>
      </w:r>
      <w:r w:rsidRPr="000836ED">
        <w:instrText xml:space="preserve"> QUOTE </w:instrText>
      </w:r>
      <w:r w:rsidRPr="000836ED">
        <w:pict>
          <v:shape id="_x0000_i1035" type="#_x0000_t75" style="width:7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26501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B26501&quot;&gt;&lt;m:oMathPara&gt;&lt;m:oMath&gt;&lt;m:r&gt;&lt;w:rPr&gt;&lt;w:rFonts w:ascii=&quot;Cambria Math&quot; w:h-ansi=&quot;Cambria Math&quot;/&gt;&lt;wx:font wx:val=&quot;Cambria Math&quot;/&gt;&lt;w:i/&gt;&lt;/w:rPr&gt;&lt;m:t&gt;x+2y-4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0836ED">
        <w:instrText xml:space="preserve"> </w:instrText>
      </w:r>
      <w:r w:rsidRPr="000836ED">
        <w:fldChar w:fldCharType="separate"/>
      </w:r>
      <w:r w:rsidRPr="000836ED">
        <w:pict>
          <v:shape id="_x0000_i1036" type="#_x0000_t75" style="width:7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A34EA&quot;/&gt;&lt;wsp:rsid wsp:val=&quot;00713F4D&quot;/&gt;&lt;wsp:rsid wsp:val=&quot;007374E2&quot;/&gt;&lt;wsp:rsid wsp:val=&quot;00B26501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B26501&quot;&gt;&lt;m:oMathPara&gt;&lt;m:oMath&gt;&lt;m:r&gt;&lt;w:rPr&gt;&lt;w:rFonts w:ascii=&quot;Cambria Math&quot; w:h-ansi=&quot;Cambria Math&quot;/&gt;&lt;wx:font wx:val=&quot;Cambria Math&quot;/&gt;&lt;w:i/&gt;&lt;/w:rPr&gt;&lt;m:t&gt;x+2y-4=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0836ED">
        <w:fldChar w:fldCharType="end"/>
      </w:r>
      <w:r>
        <w:t xml:space="preserve"> denkleminin belirttiği doğru üzerinde olması için y kaç olmalıdır?</w:t>
      </w:r>
      <w:r>
        <w:br/>
        <w:t>a) 1      b) 2      c)3       d)4</w:t>
      </w:r>
      <w:r>
        <w:br/>
      </w:r>
      <w:r>
        <w:br/>
      </w:r>
    </w:p>
    <w:p w:rsidR="001E1DDE" w:rsidRPr="00270A96" w:rsidRDefault="001E1DDE" w:rsidP="00270A96">
      <w:pPr>
        <w:pStyle w:val="ListParagraph"/>
        <w:numPr>
          <w:ilvl w:val="0"/>
          <w:numId w:val="1"/>
        </w:numPr>
        <w:ind w:left="284" w:hanging="284"/>
        <w:rPr>
          <w:sz w:val="28"/>
          <w:szCs w:val="28"/>
        </w:rPr>
      </w:pPr>
      <w:r w:rsidRPr="000836ED">
        <w:rPr>
          <w:sz w:val="28"/>
          <w:szCs w:val="28"/>
        </w:rPr>
        <w:fldChar w:fldCharType="begin"/>
      </w:r>
      <w:r w:rsidRPr="000836ED">
        <w:rPr>
          <w:sz w:val="28"/>
          <w:szCs w:val="28"/>
        </w:rPr>
        <w:instrText xml:space="preserve"> QUOTE </w:instrText>
      </w:r>
      <w:r w:rsidRPr="000836ED">
        <w:pict>
          <v:shape id="_x0000_i1037" type="#_x0000_t75" style="width:36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655CA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6655CA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0&lt;/m:t&gt;&lt;/m:r&gt;&lt;/m:e&gt;&lt;/m:func&gt;&lt;/m:num&gt;&lt;m:den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cos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70&lt;/m:t&gt;&lt;/m:r&gt;&lt;/m:e&gt;&lt;/m:func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0836ED">
        <w:rPr>
          <w:sz w:val="28"/>
          <w:szCs w:val="28"/>
        </w:rPr>
        <w:instrText xml:space="preserve"> </w:instrText>
      </w:r>
      <w:r w:rsidRPr="000836ED">
        <w:rPr>
          <w:sz w:val="28"/>
          <w:szCs w:val="28"/>
        </w:rPr>
        <w:fldChar w:fldCharType="separate"/>
      </w:r>
      <w:r w:rsidRPr="000836ED">
        <w:pict>
          <v:shape id="_x0000_i1038" type="#_x0000_t75" style="width:36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7374E2&quot;/&gt;&lt;wsp:rsid wsp:val=&quot;000836ED&quot;/&gt;&lt;wsp:rsid wsp:val=&quot;000B1791&quot;/&gt;&lt;wsp:rsid wsp:val=&quot;00270A96&quot;/&gt;&lt;wsp:rsid wsp:val=&quot;00441B4C&quot;/&gt;&lt;wsp:rsid wsp:val=&quot;0047007D&quot;/&gt;&lt;wsp:rsid wsp:val=&quot;006655CA&quot;/&gt;&lt;wsp:rsid wsp:val=&quot;006A34EA&quot;/&gt;&lt;wsp:rsid wsp:val=&quot;00713F4D&quot;/&gt;&lt;wsp:rsid wsp:val=&quot;007374E2&quot;/&gt;&lt;wsp:rsid wsp:val=&quot;00BA2017&quot;/&gt;&lt;wsp:rsid wsp:val=&quot;00BB2E42&quot;/&gt;&lt;wsp:rsid wsp:val=&quot;00DB10D1&quot;/&gt;&lt;wsp:rsid wsp:val=&quot;00E252E5&quot;/&gt;&lt;wsp:rsid wsp:val=&quot;00E94FC1&quot;/&gt;&lt;wsp:rsid wsp:val=&quot;00F73B40&quot;/&gt;&lt;/wsp:rsids&gt;&lt;/w:docPr&gt;&lt;w:body&gt;&lt;w:p wsp:rsidR=&quot;00000000&quot; wsp:rsidRDefault=&quot;006655CA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sin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20&lt;/m:t&gt;&lt;/m:r&gt;&lt;/m:e&gt;&lt;/m:func&gt;&lt;/m:num&gt;&lt;m:den&gt;&lt;m:func&gt;&lt;m:func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uncPr&gt;&lt;m:fNam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cos&lt;/m:t&gt;&lt;/m:r&gt;&lt;/m:fName&gt;&lt;m:e&gt;&lt;m:r&gt;&lt;w:rPr&gt;&lt;w:rFonts w:ascii=&quot;Cambria Math&quot; w:h-ansi=&quot;Cambria Math&quot;/&gt;&lt;wx:font wx:val=&quot;Cambria Math&quot;/&gt;&lt;w:i/&gt;&lt;w:sz w:val=&quot;28&quot;/&gt;&lt;w:sz-cs w:val=&quot;28&quot;/&gt;&lt;/w:rPr&gt;&lt;m:t&gt;70&lt;/m:t&gt;&lt;/m:r&gt;&lt;/m:e&gt;&lt;/m:func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0836ED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  <w:r>
        <w:rPr>
          <w:szCs w:val="24"/>
        </w:rPr>
        <w:t>ifadesinin değeri kaçtır?</w:t>
      </w:r>
      <w:r>
        <w:rPr>
          <w:szCs w:val="24"/>
        </w:rPr>
        <w:br/>
        <w:t>a) 0      b)1      c) 2      d)3</w:t>
      </w:r>
      <w:r>
        <w:rPr>
          <w:szCs w:val="24"/>
        </w:rPr>
        <w:br/>
      </w:r>
      <w:r>
        <w:rPr>
          <w:sz w:val="28"/>
          <w:szCs w:val="28"/>
        </w:rPr>
        <w:br/>
      </w:r>
    </w:p>
    <w:p w:rsidR="001E1DDE" w:rsidRPr="00E252E5" w:rsidRDefault="001E1DDE" w:rsidP="00E252E5">
      <w:pPr>
        <w:pStyle w:val="ListParagraph"/>
        <w:numPr>
          <w:ilvl w:val="0"/>
          <w:numId w:val="1"/>
        </w:numPr>
        <w:ind w:left="284" w:hanging="284"/>
        <w:rPr>
          <w:sz w:val="28"/>
          <w:szCs w:val="28"/>
        </w:rPr>
      </w:pPr>
      <w:r w:rsidRPr="008E7C70">
        <w:t>Denklemi y=3x-6 olan doğrunun grafiği aşağıdakilerden hangisidir?</w:t>
      </w:r>
    </w:p>
    <w:p w:rsidR="001E1DDE" w:rsidRPr="00270A96" w:rsidRDefault="001E1DDE" w:rsidP="00270A96">
      <w:r>
        <w:rPr>
          <w:noProof/>
        </w:rPr>
        <w:pict>
          <v:shape id="Resim 5" o:spid="_x0000_s1028" type="#_x0000_t75" style="position:absolute;margin-left:-1.25pt;margin-top:1.25pt;width:244.8pt;height:191.05pt;z-index:-25165875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">
            <v:imagedata r:id="rId14" o:title=""/>
            <o:lock v:ext="edit" aspectratio="f"/>
          </v:shape>
        </w:pict>
      </w:r>
      <w:r>
        <w:br/>
      </w:r>
    </w:p>
    <w:p w:rsidR="001E1DDE" w:rsidRDefault="001E1DDE" w:rsidP="00270A96">
      <w:pPr>
        <w:pStyle w:val="ListParagraph"/>
        <w:ind w:left="284"/>
      </w:pPr>
    </w:p>
    <w:p w:rsidR="001E1DDE" w:rsidRDefault="001E1DDE"/>
    <w:p w:rsidR="001E1DDE" w:rsidRDefault="001E1DDE"/>
    <w:p w:rsidR="001E1DDE" w:rsidRDefault="001E1DDE"/>
    <w:p w:rsidR="001E1DDE" w:rsidRDefault="001E1DDE"/>
    <w:p w:rsidR="001E1DDE" w:rsidRDefault="001E1DDE"/>
    <w:p w:rsidR="001E1DDE" w:rsidRDefault="001E1DDE" w:rsidP="00E252E5">
      <w:pPr>
        <w:pStyle w:val="ListParagraph"/>
        <w:numPr>
          <w:ilvl w:val="0"/>
          <w:numId w:val="1"/>
        </w:numPr>
        <w:ind w:left="284" w:hanging="284"/>
      </w:pPr>
      <w:r>
        <w:t>Bir dik üçgende dik kenarlardan biri 12 cm diğeri 9 cm ise, üçgenin çevresi kaç cm dir?</w:t>
      </w:r>
      <w:r>
        <w:br/>
        <w:t>a) 24     b) 36     c) 48      d) 72</w:t>
      </w:r>
    </w:p>
    <w:p w:rsidR="001E1DDE" w:rsidRDefault="001E1DDE" w:rsidP="00E252E5"/>
    <w:p w:rsidR="001E1DDE" w:rsidRDefault="001E1DDE" w:rsidP="00E252E5"/>
    <w:p w:rsidR="001E1DDE" w:rsidRDefault="001E1DDE" w:rsidP="00E252E5">
      <w:r>
        <w:rPr>
          <w:noProof/>
        </w:rPr>
        <w:pict>
          <v:shape id="_x0000_s1029" type="#_x0000_t202" style="position:absolute;margin-left:107.85pt;margin-top:-11.2pt;width:101.25pt;height:36pt;z-index:251655680" filled="f" stroked="f">
            <v:textbox>
              <w:txbxContent>
                <w:p w:rsidR="001E1DDE" w:rsidRPr="00806FE6" w:rsidRDefault="001E1DDE" w:rsidP="007374E2">
                  <w:pPr>
                    <w:pStyle w:val="NoSpacing"/>
                  </w:pPr>
                  <w:r>
                    <w:t>Aldığı Not:</w:t>
                  </w:r>
                </w:p>
                <w:p w:rsidR="001E1DDE" w:rsidRDefault="001E1DDE" w:rsidP="007374E2"/>
              </w:txbxContent>
            </v:textbox>
          </v:shape>
        </w:pict>
      </w:r>
    </w:p>
    <w:p w:rsidR="001E1DDE" w:rsidRDefault="001E1DDE" w:rsidP="00E252E5"/>
    <w:p w:rsidR="001E1DDE" w:rsidRDefault="001E1DDE" w:rsidP="00E252E5"/>
    <w:p w:rsidR="001E1DDE" w:rsidRDefault="001E1DDE" w:rsidP="00E252E5">
      <w:pPr>
        <w:pStyle w:val="ListParagraph"/>
        <w:numPr>
          <w:ilvl w:val="0"/>
          <w:numId w:val="1"/>
        </w:numPr>
        <w:ind w:left="426" w:hanging="426"/>
      </w:pPr>
      <w:r>
        <w:rPr>
          <w:noProof/>
        </w:rPr>
        <w:pict>
          <v:shape id="Resim 6" o:spid="_x0000_s1030" type="#_x0000_t75" alt="1soru" style="position:absolute;left:0;text-align:left;margin-left:-5.1pt;margin-top:35.55pt;width:2in;height:96pt;z-index:251658752;visibility:visible">
            <v:imagedata r:id="rId15" o:title=""/>
          </v:shape>
        </w:pict>
      </w:r>
      <w:r>
        <w:t>ABC üçgeninde [DE]//[BC] dir. |DE|=4 cm, |BC|=8cm, |AE|=5 cm ise |EC|=?</w:t>
      </w:r>
      <w:r>
        <w:br/>
      </w:r>
      <w:r>
        <w:br/>
        <w:t xml:space="preserve">                                              a) 4</w:t>
      </w:r>
      <w:r>
        <w:br/>
        <w:t xml:space="preserve">                                              b) 5</w:t>
      </w:r>
      <w:r>
        <w:br/>
        <w:t xml:space="preserve">                                              c) 6</w:t>
      </w:r>
      <w:r>
        <w:br/>
        <w:t xml:space="preserve">                                              d) 8</w:t>
      </w:r>
    </w:p>
    <w:p w:rsidR="001E1DDE" w:rsidRDefault="001E1DDE" w:rsidP="00E252E5"/>
    <w:p w:rsidR="001E1DDE" w:rsidRDefault="001E1DDE" w:rsidP="00E252E5"/>
    <w:p w:rsidR="001E1DDE" w:rsidRDefault="001E1DDE" w:rsidP="00E252E5">
      <w:pPr>
        <w:pStyle w:val="ListParagraph"/>
        <w:numPr>
          <w:ilvl w:val="0"/>
          <w:numId w:val="1"/>
        </w:numPr>
        <w:ind w:left="426" w:hanging="426"/>
      </w:pPr>
      <w:r>
        <w:t>Koordinat düzleminde,  denkleminin grafiği (4,2) noktasından geçtiğine göre m kaçtır?</w:t>
      </w:r>
      <w:r>
        <w:br/>
        <w:t>a) 4      b) 5     c) 6     d) 8</w:t>
      </w:r>
      <w:r>
        <w:br/>
      </w:r>
    </w:p>
    <w:p w:rsidR="001E1DDE" w:rsidRPr="00F73B40" w:rsidRDefault="001E1DDE" w:rsidP="00E252E5">
      <w:pPr>
        <w:pStyle w:val="ListParagraph"/>
        <w:numPr>
          <w:ilvl w:val="0"/>
          <w:numId w:val="1"/>
        </w:numPr>
        <w:ind w:left="426" w:hanging="426"/>
      </w:pPr>
      <w:r>
        <w:rPr>
          <w:noProof/>
        </w:rPr>
        <w:pict>
          <v:shape id="_x0000_s1031" type="#_x0000_t75" alt="92fl" style="position:absolute;left:0;text-align:left;margin-left:41.4pt;margin-top:53.85pt;width:184.5pt;height:129pt;z-index:-251656704;visibility:visible">
            <v:imagedata r:id="rId16" o:title="" gain="1.25" blacklevel="-3277f"/>
          </v:shape>
        </w:pict>
      </w:r>
      <w:r w:rsidRPr="00740691">
        <w:rPr>
          <w:rFonts w:ascii="Comic Sans MS" w:hAnsi="Comic Sans MS"/>
          <w:sz w:val="22"/>
        </w:rPr>
        <w:t xml:space="preserve">Şekildeki ABC eşkenar üçgeninin bir kenarının    uzunluğu </w:t>
      </w:r>
      <w:smartTag w:uri="urn:schemas-microsoft-com:office:smarttags" w:element="metricconverter">
        <w:smartTagPr>
          <w:attr w:name="ProductID" w:val="9 cm"/>
        </w:smartTagPr>
        <w:r w:rsidRPr="00740691">
          <w:rPr>
            <w:rFonts w:ascii="Comic Sans MS" w:hAnsi="Comic Sans MS"/>
            <w:sz w:val="22"/>
          </w:rPr>
          <w:t>9 cm</w:t>
        </w:r>
      </w:smartTag>
      <w:r w:rsidRPr="00740691">
        <w:rPr>
          <w:rFonts w:ascii="Comic Sans MS" w:hAnsi="Comic Sans MS"/>
          <w:sz w:val="22"/>
        </w:rPr>
        <w:t xml:space="preserve"> dir. |AD|=|EC|=|CF| olduğuna göre, |AD| kaç cm dir?</w:t>
      </w:r>
    </w:p>
    <w:p w:rsidR="001E1DDE" w:rsidRDefault="001E1DDE" w:rsidP="00F73B40"/>
    <w:p w:rsidR="001E1DDE" w:rsidRDefault="001E1DDE" w:rsidP="00F73B40"/>
    <w:p w:rsidR="001E1DDE" w:rsidRDefault="001E1DDE" w:rsidP="00F73B40"/>
    <w:p w:rsidR="001E1DDE" w:rsidRDefault="001E1DDE" w:rsidP="00F73B40"/>
    <w:p w:rsidR="001E1DDE" w:rsidRDefault="001E1DDE" w:rsidP="00F73B40"/>
    <w:p w:rsidR="001E1DDE" w:rsidRDefault="001E1DDE" w:rsidP="00F73B40">
      <w:pPr>
        <w:pStyle w:val="ListParagraph"/>
        <w:numPr>
          <w:ilvl w:val="0"/>
          <w:numId w:val="4"/>
        </w:numPr>
      </w:pPr>
      <w:r>
        <w:t>3      b) 4     c) 6       d) 9</w:t>
      </w:r>
    </w:p>
    <w:p w:rsidR="001E1DDE" w:rsidRDefault="001E1DDE" w:rsidP="00F73B40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8"/>
        <w:gridCol w:w="518"/>
        <w:gridCol w:w="518"/>
        <w:gridCol w:w="518"/>
        <w:gridCol w:w="518"/>
      </w:tblGrid>
      <w:tr w:rsidR="001E1DDE" w:rsidRPr="000836ED" w:rsidTr="000836ED">
        <w:trPr>
          <w:trHeight w:val="260"/>
          <w:jc w:val="center"/>
        </w:trPr>
        <w:tc>
          <w:tcPr>
            <w:tcW w:w="518" w:type="dxa"/>
            <w:tcBorders>
              <w:tl2br w:val="single" w:sz="4" w:space="0" w:color="auto"/>
            </w:tcBorders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A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B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C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D</w:t>
            </w: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1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2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60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3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4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5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6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60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7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8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9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  <w:tr w:rsidR="001E1DDE" w:rsidRPr="000836ED" w:rsidTr="000836ED">
        <w:trPr>
          <w:trHeight w:val="277"/>
          <w:jc w:val="center"/>
        </w:trPr>
        <w:tc>
          <w:tcPr>
            <w:tcW w:w="518" w:type="dxa"/>
          </w:tcPr>
          <w:p w:rsidR="001E1DDE" w:rsidRPr="000836ED" w:rsidRDefault="001E1DDE" w:rsidP="000836ED">
            <w:pPr>
              <w:spacing w:after="0"/>
              <w:jc w:val="center"/>
              <w:rPr>
                <w:b/>
                <w:sz w:val="22"/>
              </w:rPr>
            </w:pPr>
            <w:r w:rsidRPr="000836ED">
              <w:rPr>
                <w:b/>
                <w:sz w:val="22"/>
              </w:rPr>
              <w:t>10</w:t>
            </w: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  <w:tc>
          <w:tcPr>
            <w:tcW w:w="518" w:type="dxa"/>
          </w:tcPr>
          <w:p w:rsidR="001E1DDE" w:rsidRPr="000836ED" w:rsidRDefault="001E1DDE" w:rsidP="000836ED">
            <w:pPr>
              <w:spacing w:after="0"/>
              <w:rPr>
                <w:sz w:val="22"/>
              </w:rPr>
            </w:pPr>
          </w:p>
        </w:tc>
      </w:tr>
    </w:tbl>
    <w:p w:rsidR="001E1DDE" w:rsidRDefault="001E1DDE" w:rsidP="00F73B40"/>
    <w:p w:rsidR="001E1DDE" w:rsidRDefault="001E1DDE">
      <w:pPr>
        <w:spacing w:line="276" w:lineRule="auto"/>
      </w:pPr>
      <w:r>
        <w:br w:type="page"/>
      </w:r>
    </w:p>
    <w:p w:rsidR="001E1DDE" w:rsidRDefault="001E1DDE">
      <w:pPr>
        <w:spacing w:line="276" w:lineRule="auto"/>
        <w:sectPr w:rsidR="001E1DDE" w:rsidSect="00F73B40">
          <w:pgSz w:w="11906" w:h="16838"/>
          <w:pgMar w:top="426" w:right="566" w:bottom="567" w:left="426" w:header="708" w:footer="708" w:gutter="0"/>
          <w:cols w:num="2" w:space="709"/>
          <w:docGrid w:linePitch="360"/>
        </w:sectPr>
      </w:pPr>
    </w:p>
    <w:p w:rsidR="001E1DDE" w:rsidRDefault="001E1DDE">
      <w:pPr>
        <w:spacing w:line="276" w:lineRule="auto"/>
      </w:pPr>
      <w:r w:rsidRPr="00F73B40">
        <w:rPr>
          <w:sz w:val="28"/>
          <w:szCs w:val="28"/>
        </w:rPr>
        <w:t>11)</w:t>
      </w:r>
      <w:r>
        <w:t xml:space="preserve">   denklemine ait doğru grafiğini koordinat düzleminde gösteriniz.</w:t>
      </w:r>
    </w:p>
    <w:p w:rsidR="001E1DDE" w:rsidRDefault="001E1DDE">
      <w:pPr>
        <w:spacing w:line="276" w:lineRule="auto"/>
      </w:pPr>
      <w:r w:rsidRPr="00F73B40">
        <w:rPr>
          <w:sz w:val="28"/>
          <w:szCs w:val="28"/>
        </w:rPr>
        <w:t>12)</w:t>
      </w:r>
      <w:r>
        <w:t xml:space="preserve"> Aşağıda verilen dört noktayı koordinat düzleminde gösteriniz.</w:t>
      </w:r>
    </w:p>
    <w:p w:rsidR="001E1DDE" w:rsidRDefault="001E1DDE">
      <w:pPr>
        <w:spacing w:line="276" w:lineRule="auto"/>
      </w:pPr>
      <w:r>
        <w:rPr>
          <w:noProof/>
        </w:rPr>
        <w:pict>
          <v:shape id="_x0000_s1032" type="#_x0000_t202" style="position:absolute;margin-left:340.2pt;margin-top:74.5pt;width:189.25pt;height:38.25pt;z-index:251660800">
            <v:shadow on="t" type="perspective" opacity=".5" origin=".5,.5" offset="0,0" matrix=",-92680f,,,,-95367431641e-17"/>
            <o:extrusion v:ext="view" rotationangle="-5"/>
            <v:textbox style="mso-next-textbox:#_x0000_s1032">
              <w:txbxContent>
                <w:p w:rsidR="001E1DDE" w:rsidRPr="00F73B40" w:rsidRDefault="001E1DDE" w:rsidP="00F73B40">
                  <w:pPr>
                    <w:jc w:val="center"/>
                  </w:pPr>
                  <w:r>
                    <w:t>Aziz EFE</w:t>
                  </w:r>
                  <w:r>
                    <w:br/>
                    <w:t>Matematik Öğretmeni</w:t>
                  </w:r>
                </w:p>
              </w:txbxContent>
            </v:textbox>
          </v:shape>
        </w:pict>
      </w:r>
      <w:r>
        <w:t xml:space="preserve">     I. A(-2,2)              II. B(0,3)          III. C(1,-3)        IV. D(-2,-1)</w:t>
      </w:r>
      <w:r>
        <w:br/>
      </w:r>
      <w:r>
        <w:br/>
      </w:r>
      <w:r w:rsidRPr="00F73B40">
        <w:rPr>
          <w:b/>
        </w:rPr>
        <w:t>NOT:</w:t>
      </w:r>
      <w:r>
        <w:t xml:space="preserve"> İlk 10 test sorusu 7 şer puan değerindedir. 11. ve 12. Sorular ise 15 er puan değerindedir. Süre 40 dakikadır. Başarılar dilerim…</w:t>
      </w:r>
      <w:r>
        <w:br/>
      </w:r>
      <w:r>
        <w:br/>
      </w:r>
    </w:p>
    <w:p w:rsidR="001E1DDE" w:rsidRDefault="001E1DDE">
      <w:pPr>
        <w:spacing w:line="276" w:lineRule="auto"/>
      </w:pPr>
    </w:p>
    <w:tbl>
      <w:tblPr>
        <w:tblW w:w="11564" w:type="dxa"/>
        <w:jc w:val="center"/>
        <w:tblBorders>
          <w:top w:val="single" w:sz="2" w:space="0" w:color="7F7F7F"/>
          <w:left w:val="single" w:sz="2" w:space="0" w:color="7F7F7F"/>
          <w:bottom w:val="single" w:sz="2" w:space="0" w:color="7F7F7F"/>
          <w:right w:val="single" w:sz="2" w:space="0" w:color="7F7F7F"/>
          <w:insideH w:val="single" w:sz="2" w:space="0" w:color="7F7F7F"/>
          <w:insideV w:val="single" w:sz="2" w:space="0" w:color="7F7F7F"/>
        </w:tblBorders>
        <w:tblLayout w:type="fixed"/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  <w:tr w:rsidR="001E1DDE" w:rsidRPr="000836ED" w:rsidTr="000836ED">
        <w:trPr>
          <w:trHeight w:val="291"/>
          <w:jc w:val="center"/>
        </w:trPr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  <w:tc>
          <w:tcPr>
            <w:tcW w:w="284" w:type="dxa"/>
          </w:tcPr>
          <w:p w:rsidR="001E1DDE" w:rsidRPr="000836ED" w:rsidRDefault="001E1DDE" w:rsidP="000836ED">
            <w:pPr>
              <w:spacing w:after="0" w:line="276" w:lineRule="auto"/>
              <w:rPr>
                <w:sz w:val="22"/>
              </w:rPr>
            </w:pPr>
          </w:p>
        </w:tc>
      </w:tr>
    </w:tbl>
    <w:p w:rsidR="001E1DDE" w:rsidRDefault="001E1DDE">
      <w:pPr>
        <w:spacing w:line="276" w:lineRule="auto"/>
      </w:pPr>
    </w:p>
    <w:sectPr w:rsidR="001E1DDE" w:rsidSect="00F73B40">
      <w:pgSz w:w="11906" w:h="16838"/>
      <w:pgMar w:top="426" w:right="566" w:bottom="567" w:left="426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DDE" w:rsidRDefault="001E1DDE" w:rsidP="00F73B40">
      <w:pPr>
        <w:spacing w:after="0"/>
      </w:pPr>
      <w:r>
        <w:separator/>
      </w:r>
    </w:p>
  </w:endnote>
  <w:endnote w:type="continuationSeparator" w:id="1">
    <w:p w:rsidR="001E1DDE" w:rsidRDefault="001E1DDE" w:rsidP="00F73B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DDE" w:rsidRDefault="001E1DDE" w:rsidP="00F73B40">
      <w:pPr>
        <w:spacing w:after="0"/>
      </w:pPr>
      <w:r>
        <w:separator/>
      </w:r>
    </w:p>
  </w:footnote>
  <w:footnote w:type="continuationSeparator" w:id="1">
    <w:p w:rsidR="001E1DDE" w:rsidRDefault="001E1DDE" w:rsidP="00F73B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112E"/>
    <w:multiLevelType w:val="hybridMultilevel"/>
    <w:tmpl w:val="0228F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304570"/>
    <w:multiLevelType w:val="hybridMultilevel"/>
    <w:tmpl w:val="DE68FFDC"/>
    <w:lvl w:ilvl="0" w:tplc="678A7650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CFE3F28"/>
    <w:multiLevelType w:val="hybridMultilevel"/>
    <w:tmpl w:val="CD8E5C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2271B1"/>
    <w:multiLevelType w:val="hybridMultilevel"/>
    <w:tmpl w:val="BCDE3BC4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4E2"/>
    <w:rsid w:val="000836ED"/>
    <w:rsid w:val="000B1791"/>
    <w:rsid w:val="001E1DDE"/>
    <w:rsid w:val="00270A96"/>
    <w:rsid w:val="00441B4C"/>
    <w:rsid w:val="0047007D"/>
    <w:rsid w:val="006A34EA"/>
    <w:rsid w:val="00713F4D"/>
    <w:rsid w:val="007374E2"/>
    <w:rsid w:val="00740691"/>
    <w:rsid w:val="00806FE6"/>
    <w:rsid w:val="008E7C70"/>
    <w:rsid w:val="00B60AC2"/>
    <w:rsid w:val="00BA2017"/>
    <w:rsid w:val="00BB2E42"/>
    <w:rsid w:val="00DB10D1"/>
    <w:rsid w:val="00E252E5"/>
    <w:rsid w:val="00E94FC1"/>
    <w:rsid w:val="00EB64F8"/>
    <w:rsid w:val="00F7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7374E2"/>
    <w:pPr>
      <w:spacing w:after="20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BAŞLIK"/>
    <w:uiPriority w:val="99"/>
    <w:qFormat/>
    <w:rsid w:val="007374E2"/>
    <w:pPr>
      <w:spacing w:line="240" w:lineRule="atLeast"/>
    </w:pPr>
    <w:rPr>
      <w:rFonts w:ascii="Comic Sans MS" w:hAnsi="Comic Sans MS"/>
      <w:b/>
      <w:color w:val="000000"/>
      <w:sz w:val="24"/>
    </w:rPr>
  </w:style>
  <w:style w:type="paragraph" w:customStyle="1" w:styleId="YAZILILARN">
    <w:name w:val="YAZILILAR_İÇİN"/>
    <w:basedOn w:val="NoSpacing"/>
    <w:uiPriority w:val="99"/>
    <w:rsid w:val="007374E2"/>
    <w:rPr>
      <w:sz w:val="22"/>
    </w:rPr>
  </w:style>
  <w:style w:type="paragraph" w:styleId="ListParagraph">
    <w:name w:val="List Paragraph"/>
    <w:basedOn w:val="Normal"/>
    <w:uiPriority w:val="99"/>
    <w:qFormat/>
    <w:rsid w:val="00737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374E2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374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74E2"/>
    <w:rPr>
      <w:rFonts w:ascii="Tahoma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99"/>
    <w:rsid w:val="00F73B4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73B40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3B40"/>
    <w:rPr>
      <w:rFonts w:ascii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semiHidden/>
    <w:rsid w:val="00F73B40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3B40"/>
    <w:rPr>
      <w:rFonts w:ascii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560</Words>
  <Characters>3194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USER</cp:lastModifiedBy>
  <cp:revision>2</cp:revision>
  <dcterms:created xsi:type="dcterms:W3CDTF">2008-05-04T20:20:00Z</dcterms:created>
  <dcterms:modified xsi:type="dcterms:W3CDTF">2008-05-04T20:20:00Z</dcterms:modified>
</cp:coreProperties>
</file>