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D7D" w:rsidRDefault="00785D7D" w:rsidP="001E07E2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406.1pt;margin-top:509.45pt;width:184.2pt;height:29.1pt;z-index:251673600;visibility:visible">
            <v:imagedata r:id="rId4" o:title=""/>
          </v:shape>
        </w:pict>
      </w:r>
      <w:r>
        <w:rPr>
          <w:noProof/>
        </w:rPr>
        <w:pict>
          <v:shape id="_x0000_s1027" type="#_x0000_t75" style="position:absolute;margin-left:336pt;margin-top:508.5pt;width:20.25pt;height:26.15pt;z-index:251670528;visibility:visible">
            <v:imagedata r:id="rId5" o:title=""/>
          </v:shape>
        </w:pict>
      </w:r>
      <w:r>
        <w:rPr>
          <w:noProof/>
        </w:rPr>
        <w:pict>
          <v:shape id="_x0000_s1028" type="#_x0000_t75" style="position:absolute;margin-left:307.05pt;margin-top:506.5pt;width:20.25pt;height:26.15pt;z-index:251671552;visibility:visible">
            <v:imagedata r:id="rId5" o:title=""/>
          </v:shape>
        </w:pict>
      </w:r>
      <w:r>
        <w:rPr>
          <w:noProof/>
        </w:rPr>
        <w:pict>
          <v:shape id="_x0000_s1029" type="#_x0000_t75" style="position:absolute;margin-left:277.9pt;margin-top:506.85pt;width:20.6pt;height:26.15pt;z-index:251672576;visibility:visible">
            <v:imagedata r:id="rId5" o:title=""/>
          </v:shape>
        </w:pict>
      </w:r>
      <w:r>
        <w:rPr>
          <w:noProof/>
        </w:rPr>
        <w:pict>
          <v:shape id="_x0000_s1030" type="#_x0000_t75" style="position:absolute;margin-left:247.95pt;margin-top:503.8pt;width:20.6pt;height:26.15pt;z-index:251669504;visibility:visible">
            <v:imagedata r:id="rId5" o:title=""/>
          </v:shape>
        </w:pict>
      </w:r>
      <w:r>
        <w:rPr>
          <w:noProof/>
        </w:rPr>
        <w:pict>
          <v:shape id="_x0000_s1031" type="#_x0000_t75" style="position:absolute;margin-left:218.85pt;margin-top:503.8pt;width:20.6pt;height:26.15pt;z-index:251668480;visibility:visible">
            <v:imagedata r:id="rId5" o:title=""/>
          </v:shape>
        </w:pict>
      </w:r>
      <w:r>
        <w:rPr>
          <w:noProof/>
        </w:rPr>
        <w:pict>
          <v:shape id="_x0000_s1032" type="#_x0000_t75" style="position:absolute;margin-left:191pt;margin-top:506.85pt;width:20.6pt;height:26.15pt;z-index:251667456;visibility:visible">
            <v:imagedata r:id="rId5" o:title=""/>
          </v:shape>
        </w:pict>
      </w:r>
      <w:r>
        <w:rPr>
          <w:noProof/>
        </w:rPr>
        <w:pict>
          <v:shape id="_x0000_s1033" type="#_x0000_t75" style="position:absolute;margin-left:160.85pt;margin-top:503.85pt;width:20.6pt;height:26.15pt;z-index:251666432;visibility:visible">
            <v:imagedata r:id="rId5" o:title=""/>
          </v:shape>
        </w:pict>
      </w:r>
      <w:r>
        <w:rPr>
          <w:noProof/>
        </w:rPr>
        <w:pict>
          <v:shape id="_x0000_s1034" type="#_x0000_t75" style="position:absolute;margin-left:138.15pt;margin-top:503.45pt;width:20.3pt;height:26.15pt;z-index:251665408;visibility:visible">
            <v:imagedata r:id="rId5" o:title=""/>
          </v:shape>
        </w:pict>
      </w:r>
      <w:r>
        <w:rPr>
          <w:noProof/>
        </w:rPr>
        <w:pict>
          <v:shape id="_x0000_s1035" type="#_x0000_t75" style="position:absolute;margin-left:108.9pt;margin-top:503.45pt;width:20.3pt;height:26.15pt;z-index:251664384;visibility:visible">
            <v:imagedata r:id="rId5" o:title=""/>
          </v:shape>
        </w:pict>
      </w:r>
      <w:r>
        <w:rPr>
          <w:noProof/>
        </w:rPr>
        <w:pict>
          <v:shape id="_x0000_s1036" type="#_x0000_t75" style="position:absolute;margin-left:84.55pt;margin-top:503.45pt;width:20.3pt;height:26.15pt;z-index:251663360;visibility:visible">
            <v:imagedata r:id="rId5" o:title=""/>
          </v:shape>
        </w:pict>
      </w:r>
      <w:r>
        <w:rPr>
          <w:noProof/>
        </w:rPr>
        <w:pict>
          <v:shape id="_x0000_s1037" type="#_x0000_t75" style="position:absolute;margin-left:59.25pt;margin-top:503.85pt;width:20.55pt;height:26.15pt;z-index:251662336;visibility:visible">
            <v:imagedata r:id="rId5" o:title=""/>
          </v:shape>
        </w:pict>
      </w:r>
      <w:r>
        <w:rPr>
          <w:noProof/>
        </w:rPr>
        <w:pict>
          <v:shape id="_x0000_s1038" type="#_x0000_t75" style="position:absolute;margin-left:34.95pt;margin-top:503.5pt;width:20.25pt;height:26.15pt;z-index:251661312;visibility:visible">
            <v:imagedata r:id="rId5" o:title=""/>
          </v:shape>
        </w:pict>
      </w:r>
      <w:r>
        <w:rPr>
          <w:noProof/>
        </w:rPr>
        <w:pict>
          <v:shape id="Resim 4" o:spid="_x0000_s1039" type="#_x0000_t75" style="position:absolute;margin-left:11.9pt;margin-top:503.85pt;width:20.25pt;height:26.15pt;z-index:251642880;visibility:visible">
            <v:imagedata r:id="rId5" o:title=""/>
          </v:shape>
        </w:pict>
      </w:r>
      <w:r>
        <w:rPr>
          <w:noProof/>
        </w:rPr>
        <w:pict>
          <v:shape id="_x0000_s1040" type="#_x0000_t75" style="position:absolute;margin-left:209.3pt;margin-top:470.95pt;width:184.2pt;height:29pt;z-index:251654144;visibility:visible">
            <v:imagedata r:id="rId4" o:title=""/>
          </v:shape>
        </w:pict>
      </w:r>
      <w:r>
        <w:rPr>
          <w:noProof/>
        </w:rPr>
        <w:pict>
          <v:shape id="_x0000_s1041" type="#_x0000_t75" style="position:absolute;margin-left:7pt;margin-top:470.95pt;width:184.2pt;height:29pt;z-index:251655168;visibility:visible">
            <v:imagedata r:id="rId4" o:title=""/>
          </v:shape>
        </w:pict>
      </w:r>
      <w:r>
        <w:rPr>
          <w:noProof/>
        </w:rPr>
        <w:pict>
          <v:shape id="_x0000_s1042" type="#_x0000_t75" style="position:absolute;margin-left:209.3pt;margin-top:432.6pt;width:184.2pt;height:29pt;z-index:251656192;visibility:visible">
            <v:imagedata r:id="rId4" o:title=""/>
          </v:shape>
        </w:pict>
      </w:r>
      <w:r>
        <w:rPr>
          <w:noProof/>
        </w:rPr>
        <w:pict>
          <v:shape id="_x0000_s1043" type="#_x0000_t75" style="position:absolute;margin-left:401pt;margin-top:464.4pt;width:184.2pt;height:29pt;z-index:251657216;visibility:visible">
            <v:imagedata r:id="rId4" o:title=""/>
          </v:shape>
        </w:pict>
      </w:r>
      <w:r>
        <w:rPr>
          <w:noProof/>
        </w:rPr>
        <w:pict>
          <v:shape id="_x0000_s1044" type="#_x0000_t75" style="position:absolute;margin-left:401pt;margin-top:428.85pt;width:184.2pt;height:29pt;z-index:251658240;visibility:visible">
            <v:imagedata r:id="rId4" o:title=""/>
          </v:shape>
        </w:pict>
      </w:r>
      <w:r>
        <w:rPr>
          <w:noProof/>
        </w:rPr>
        <w:pict>
          <v:shape id="_x0000_s1045" type="#_x0000_t75" style="position:absolute;margin-left:209.3pt;margin-top:397.05pt;width:184.2pt;height:29pt;z-index:251659264;visibility:visible">
            <v:imagedata r:id="rId4" o:title=""/>
          </v:shape>
        </w:pict>
      </w:r>
      <w:r>
        <w:rPr>
          <w:noProof/>
        </w:rPr>
        <w:pict>
          <v:shape id="_x0000_s1046" type="#_x0000_t75" style="position:absolute;margin-left:401.05pt;margin-top:393.3pt;width:184.2pt;height:29.05pt;z-index:251660288;visibility:visible">
            <v:imagedata r:id="rId4" o:title=""/>
          </v:shape>
        </w:pict>
      </w:r>
      <w:r>
        <w:rPr>
          <w:noProof/>
        </w:rPr>
        <w:pict>
          <v:shape id="_x0000_s1047" type="#_x0000_t75" style="position:absolute;margin-left:1.75pt;margin-top:386.75pt;width:184.2pt;height:28.95pt;z-index:251653120;visibility:visible">
            <v:imagedata r:id="rId4" o:title=""/>
          </v:shape>
        </w:pict>
      </w:r>
      <w:r>
        <w:rPr>
          <w:noProof/>
        </w:rPr>
        <w:pict>
          <v:shape id="Resim 1" o:spid="_x0000_s1048" type="#_x0000_t75" style="position:absolute;margin-left:.65pt;margin-top:426.95pt;width:184.7pt;height:29.1pt;z-index:251652096;visibility:visible">
            <v:imagedata r:id="rId4" o:title=""/>
          </v:shape>
        </w:pict>
      </w:r>
      <w:r>
        <w:rPr>
          <w:noProof/>
        </w:rPr>
        <w:pict>
          <v:shape id="_x0000_s1049" type="#_x0000_t75" style="position:absolute;margin-left:607.6pt;margin-top:369.95pt;width:189.85pt;height:176.7pt;z-index:251651072;visibility:visible">
            <v:imagedata r:id="rId6" o:title=""/>
          </v:shape>
        </w:pict>
      </w:r>
      <w:r>
        <w:rPr>
          <w:noProof/>
        </w:rPr>
        <w:pict>
          <v:shape id="_x0000_s1050" type="#_x0000_t75" style="position:absolute;margin-left:599.8pt;margin-top:188.75pt;width:189.25pt;height:176.7pt;z-index:251648000;visibility:visible">
            <v:imagedata r:id="rId6" o:title=""/>
          </v:shape>
        </w:pict>
      </w:r>
      <w:r>
        <w:rPr>
          <w:noProof/>
        </w:rPr>
        <w:pict>
          <v:shape id="_x0000_s1051" type="#_x0000_t75" style="position:absolute;margin-left:401.3pt;margin-top:188.9pt;width:189.45pt;height:176.7pt;z-index:251649024;visibility:visible">
            <v:imagedata r:id="rId6" o:title=""/>
          </v:shape>
        </w:pict>
      </w:r>
      <w:r>
        <w:rPr>
          <w:noProof/>
        </w:rPr>
        <w:pict>
          <v:shape id="_x0000_s1052" type="#_x0000_t75" style="position:absolute;margin-left:203.65pt;margin-top:188.55pt;width:189.85pt;height:176.7pt;z-index:251650048;visibility:visible">
            <v:imagedata r:id="rId6" o:title=""/>
          </v:shape>
        </w:pict>
      </w:r>
      <w:r>
        <w:rPr>
          <w:noProof/>
        </w:rPr>
        <w:pict>
          <v:shape id="_x0000_s1053" type="#_x0000_t75" style="position:absolute;margin-left:1.7pt;margin-top:188.55pt;width:189.8pt;height:176.7pt;z-index:251643904;visibility:visible">
            <v:imagedata r:id="rId6" o:title=""/>
          </v:shape>
        </w:pict>
      </w:r>
      <w:r>
        <w:rPr>
          <w:noProof/>
        </w:rPr>
        <w:pict>
          <v:shape id="_x0000_s1054" type="#_x0000_t75" style="position:absolute;margin-left:204.05pt;margin-top:-1.9pt;width:190.15pt;height:176.7pt;z-index:251644928;visibility:visible">
            <v:imagedata r:id="rId6" o:title=""/>
          </v:shape>
        </w:pict>
      </w:r>
      <w:r>
        <w:rPr>
          <w:noProof/>
        </w:rPr>
        <w:pict>
          <v:shape id="_x0000_s1055" type="#_x0000_t75" style="position:absolute;margin-left:400.95pt;margin-top:-1.9pt;width:190.15pt;height:176.7pt;z-index:251645952;visibility:visible">
            <v:imagedata r:id="rId6" o:title=""/>
          </v:shape>
        </w:pict>
      </w:r>
      <w:r>
        <w:rPr>
          <w:noProof/>
        </w:rPr>
        <w:pict>
          <v:shape id="_x0000_s1056" type="#_x0000_t75" style="position:absolute;margin-left:599.2pt;margin-top:-1.85pt;width:190.2pt;height:176.75pt;z-index:251646976;visibility:visible">
            <v:imagedata r:id="rId6" o:title=""/>
          </v:shape>
        </w:pict>
      </w:r>
      <w:r>
        <w:rPr>
          <w:noProof/>
        </w:rPr>
        <w:pict>
          <v:shape id="Resim 8" o:spid="_x0000_s1057" type="#_x0000_t75" style="position:absolute;margin-left:1.7pt;margin-top:-2.2pt;width:190.5pt;height:176.7pt;z-index:251641856;visibility:visible">
            <v:imagedata r:id="rId6" o:title=""/>
          </v:shape>
        </w:pict>
      </w:r>
    </w:p>
    <w:p w:rsidR="00785D7D" w:rsidRPr="001A155A" w:rsidRDefault="00785D7D" w:rsidP="001A155A"/>
    <w:p w:rsidR="00785D7D" w:rsidRPr="001A155A" w:rsidRDefault="00785D7D" w:rsidP="001A155A"/>
    <w:p w:rsidR="00785D7D" w:rsidRPr="001A155A" w:rsidRDefault="00785D7D" w:rsidP="001A155A"/>
    <w:p w:rsidR="00785D7D" w:rsidRPr="001A155A" w:rsidRDefault="00785D7D" w:rsidP="001A155A"/>
    <w:p w:rsidR="00785D7D" w:rsidRPr="001A155A" w:rsidRDefault="00785D7D" w:rsidP="001A155A"/>
    <w:p w:rsidR="00785D7D" w:rsidRPr="001A155A" w:rsidRDefault="00785D7D" w:rsidP="001A155A"/>
    <w:p w:rsidR="00785D7D" w:rsidRPr="001A155A" w:rsidRDefault="00785D7D" w:rsidP="001A155A"/>
    <w:p w:rsidR="00785D7D" w:rsidRPr="001A155A" w:rsidRDefault="00785D7D" w:rsidP="001A155A"/>
    <w:p w:rsidR="00785D7D" w:rsidRPr="001A155A" w:rsidRDefault="00785D7D" w:rsidP="001A155A"/>
    <w:p w:rsidR="00785D7D" w:rsidRPr="001A155A" w:rsidRDefault="00785D7D" w:rsidP="001A155A"/>
    <w:p w:rsidR="00785D7D" w:rsidRPr="001A155A" w:rsidRDefault="00785D7D" w:rsidP="001A155A"/>
    <w:p w:rsidR="00785D7D" w:rsidRPr="001A155A" w:rsidRDefault="00785D7D" w:rsidP="001A155A"/>
    <w:p w:rsidR="00785D7D" w:rsidRPr="001A155A" w:rsidRDefault="00785D7D" w:rsidP="001A155A"/>
    <w:p w:rsidR="00785D7D" w:rsidRPr="001A155A" w:rsidRDefault="00785D7D" w:rsidP="001A155A"/>
    <w:p w:rsidR="00785D7D" w:rsidRPr="001A155A" w:rsidRDefault="00785D7D" w:rsidP="001A155A"/>
    <w:p w:rsidR="00785D7D" w:rsidRPr="001A155A" w:rsidRDefault="00785D7D" w:rsidP="001A155A"/>
    <w:p w:rsidR="00785D7D" w:rsidRPr="001A155A" w:rsidRDefault="00785D7D" w:rsidP="001A155A"/>
    <w:p w:rsidR="00785D7D" w:rsidRPr="001A155A" w:rsidRDefault="00785D7D" w:rsidP="001A155A"/>
    <w:p w:rsidR="00785D7D" w:rsidRPr="001A155A" w:rsidRDefault="00785D7D" w:rsidP="001A155A"/>
    <w:p w:rsidR="00785D7D" w:rsidRDefault="00785D7D" w:rsidP="001A155A">
      <w:pPr>
        <w:tabs>
          <w:tab w:val="left" w:pos="11801"/>
        </w:tabs>
      </w:pPr>
      <w:r>
        <w:tab/>
      </w:r>
    </w:p>
    <w:p w:rsidR="00785D7D" w:rsidRDefault="00785D7D" w:rsidP="001A155A">
      <w:pPr>
        <w:tabs>
          <w:tab w:val="left" w:pos="11801"/>
        </w:tabs>
      </w:pPr>
    </w:p>
    <w:p w:rsidR="00785D7D" w:rsidRDefault="00785D7D" w:rsidP="001A155A">
      <w:pPr>
        <w:tabs>
          <w:tab w:val="left" w:pos="11801"/>
        </w:tabs>
      </w:pPr>
      <w:r>
        <w:t>HER ÖĞRENCİ İÇİN BİRTANE KAĞIT VERİLİR. BU KAĞIDI BİR KARTONA YAPIŞTIRDIKTAN SONRA KESMELERİ SÖYLENİR.</w:t>
      </w:r>
    </w:p>
    <w:p w:rsidR="00785D7D" w:rsidRDefault="00785D7D" w:rsidP="001A155A">
      <w:pPr>
        <w:tabs>
          <w:tab w:val="left" w:pos="11801"/>
        </w:tabs>
      </w:pPr>
      <w:r>
        <w:t xml:space="preserve">   KESTİKTEN SONRA SÖYLENEN SAYIYI BU BLOKLARI KULLANARAK OLUŞTURMALARI İSTENİR.</w:t>
      </w:r>
    </w:p>
    <w:p w:rsidR="00785D7D" w:rsidRDefault="00785D7D" w:rsidP="00182ED1">
      <w:hyperlink r:id="rId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785D7D" w:rsidRPr="001A155A" w:rsidRDefault="00785D7D" w:rsidP="001A155A">
      <w:pPr>
        <w:tabs>
          <w:tab w:val="left" w:pos="11801"/>
        </w:tabs>
      </w:pPr>
    </w:p>
    <w:sectPr w:rsidR="00785D7D" w:rsidRPr="001A155A" w:rsidSect="001E07E2">
      <w:pgSz w:w="16838" w:h="11906" w:orient="landscape"/>
      <w:pgMar w:top="567" w:right="253" w:bottom="28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7E2"/>
    <w:rsid w:val="0015677B"/>
    <w:rsid w:val="00182ED1"/>
    <w:rsid w:val="001A155A"/>
    <w:rsid w:val="001E07E2"/>
    <w:rsid w:val="002754BE"/>
    <w:rsid w:val="002A0562"/>
    <w:rsid w:val="00542EFE"/>
    <w:rsid w:val="00785D7D"/>
    <w:rsid w:val="00BC1306"/>
    <w:rsid w:val="00C76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30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82ED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70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44</Words>
  <Characters>253</Characters>
  <Application>Microsoft Office Outlook</Application>
  <DocSecurity>0</DocSecurity>
  <Lines>0</Lines>
  <Paragraphs>0</Paragraphs>
  <ScaleCrop>false</ScaleCrop>
  <Company>Şirket Adı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XP PC1</dc:creator>
  <cp:keywords/>
  <dc:description/>
  <cp:lastModifiedBy>EDANUR HANIM</cp:lastModifiedBy>
  <cp:revision>5</cp:revision>
  <dcterms:created xsi:type="dcterms:W3CDTF">2010-10-12T16:49:00Z</dcterms:created>
  <dcterms:modified xsi:type="dcterms:W3CDTF">2011-10-18T16:08:00Z</dcterms:modified>
</cp:coreProperties>
</file>