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7F" w:rsidRDefault="007F557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08pt;margin-top:53.9pt;width:10.2pt;height:.05pt;z-index:251650560" o:connectortype="straight"/>
        </w:pict>
      </w:r>
      <w:r>
        <w:rPr>
          <w:noProof/>
        </w:rPr>
        <w:pict>
          <v:shape id="_x0000_s1027" type="#_x0000_t32" style="position:absolute;margin-left:325.5pt;margin-top:53.95pt;width:10.2pt;height:.05pt;z-index:251649536" o:connectortype="straight"/>
        </w:pict>
      </w:r>
      <w:r>
        <w:rPr>
          <w:noProof/>
        </w:rPr>
        <w:pict>
          <v:shape id="_x0000_s1028" type="#_x0000_t32" style="position:absolute;margin-left:243pt;margin-top:54pt;width:10.2pt;height:.05pt;z-index:251651584" o:connectortype="straight"/>
        </w:pict>
      </w:r>
      <w:r>
        <w:rPr>
          <w:noProof/>
        </w:rPr>
        <w:pict>
          <v:shape id="_x0000_s1029" style="position:absolute;margin-left:281.2pt;margin-top:42.2pt;width:21pt;height:3.55pt;rotation:12433987fd;z-index:251638272" coordsize="510,30" path="m,30hdc170,20,340,,510,e" filled="f">
            <v:path arrowok="t"/>
          </v:shape>
        </w:pict>
      </w:r>
      <w:r>
        <w:rPr>
          <w:noProof/>
        </w:rPr>
        <w:pict>
          <v:shape id="_x0000_s1030" style="position:absolute;margin-left:363.75pt;margin-top:42.2pt;width:21pt;height:3.55pt;rotation:12433987fd;z-index:251639296" coordsize="510,30" path="m,30hdc170,20,340,,510,e" filled="f">
            <v:path arrowok="t"/>
          </v:shape>
        </w:pict>
      </w:r>
      <w:r>
        <w:rPr>
          <w:noProof/>
        </w:rPr>
        <w:pict>
          <v:shape id="_x0000_s1031" style="position:absolute;margin-left:446.25pt;margin-top:42.2pt;width:21pt;height:3.55pt;rotation:12433987fd;z-index:251640320" coordsize="510,30" path="m,30hdc170,20,340,,510,e" filled="f">
            <v:path arrowok="t"/>
          </v:shape>
        </w:pict>
      </w:r>
      <w:r>
        <w:rPr>
          <w:noProof/>
        </w:rPr>
        <w:pict>
          <v:shape id="_x0000_s1032" style="position:absolute;margin-left:408pt;margin-top:28.55pt;width:38.25pt;height:33.75pt;z-index:251635200" coordsize="559,840" path="m559,hdc559,280,559,560,559,840hal,840hde" filled="f">
            <v:path arrowok="t"/>
          </v:shape>
        </w:pict>
      </w:r>
      <w:r>
        <w:rPr>
          <w:noProof/>
        </w:rPr>
        <w:pict>
          <v:shape id="_x0000_s1033" style="position:absolute;margin-left:325.5pt;margin-top:28.55pt;width:38.25pt;height:33.75pt;z-index:251636224" coordsize="559,840" path="m559,hdc559,280,559,560,559,840hal,840hde" filled="f">
            <v:path arrowok="t"/>
          </v:shape>
        </w:pict>
      </w:r>
      <w:r>
        <w:rPr>
          <w:noProof/>
        </w:rPr>
        <w:pict>
          <v:shape id="_x0000_s1034" style="position:absolute;margin-left:243pt;margin-top:28.55pt;width:38.25pt;height:33.75pt;z-index:251637248" coordsize="559,840" path="m559,hdc559,280,559,560,559,840hal,840hde" filled="f">
            <v:path arrowok="t"/>
          </v:shape>
        </w:pict>
      </w:r>
      <w:r w:rsidRPr="001A1BDF">
        <w:rPr>
          <w:sz w:val="32"/>
        </w:rPr>
        <w:t>*</w:t>
      </w:r>
      <w:r>
        <w:t>BÖLME İŞLEMİ YAPARKEN EN BÜYÜK BASAMAKTAN BAŞLANIR. VARSA ONLAR BASAMAĞINDAN; VARSA YÜZLER BASAMAĞINDAN ;VARSA BİNLER</w:t>
      </w:r>
      <w:r w:rsidRPr="001A1BDF">
        <w:t xml:space="preserve"> </w:t>
      </w:r>
      <w:r>
        <w:t xml:space="preserve">BASAMAĞINDAN…….       </w:t>
      </w:r>
      <w:r w:rsidRPr="001A1BDF">
        <w:rPr>
          <w:b/>
          <w:sz w:val="28"/>
        </w:rPr>
        <w:t>2</w:t>
      </w:r>
      <w:r>
        <w:t xml:space="preserve">5      5                    </w:t>
      </w:r>
      <w:r w:rsidRPr="001A1BDF">
        <w:rPr>
          <w:b/>
          <w:sz w:val="32"/>
        </w:rPr>
        <w:t>3</w:t>
      </w:r>
      <w:r>
        <w:t xml:space="preserve">50   6                  </w:t>
      </w:r>
      <w:r w:rsidRPr="001A1BDF">
        <w:rPr>
          <w:b/>
          <w:sz w:val="36"/>
        </w:rPr>
        <w:t>2</w:t>
      </w:r>
      <w:r>
        <w:t>638  24</w:t>
      </w:r>
    </w:p>
    <w:p w:rsidR="007F557F" w:rsidRDefault="007F557F"/>
    <w:p w:rsidR="007F557F" w:rsidRDefault="007F557F">
      <w:pPr>
        <w:rPr>
          <w:sz w:val="32"/>
          <w:szCs w:val="32"/>
        </w:rPr>
      </w:pPr>
      <w:r w:rsidRPr="00F80BAA">
        <w:rPr>
          <w:sz w:val="32"/>
        </w:rPr>
        <w:t>**</w:t>
      </w:r>
      <w:r w:rsidRPr="00F80BAA">
        <w:rPr>
          <w:sz w:val="24"/>
        </w:rPr>
        <w:t xml:space="preserve">BİR SAYI KENDİSİNDEN DAHA BÜYÜK BİR SAYIYA </w:t>
      </w:r>
      <w:r w:rsidRPr="00F80BAA">
        <w:rPr>
          <w:sz w:val="32"/>
          <w:szCs w:val="32"/>
        </w:rPr>
        <w:t>BÖLÜNEMEZ</w:t>
      </w:r>
      <w:r>
        <w:rPr>
          <w:sz w:val="32"/>
          <w:szCs w:val="32"/>
        </w:rPr>
        <w:t xml:space="preserve">.  ÖRNEK: 5’i  7’ye bölemeyiz. </w:t>
      </w:r>
    </w:p>
    <w:p w:rsidR="007F557F" w:rsidRDefault="007F557F">
      <w:pPr>
        <w:rPr>
          <w:sz w:val="28"/>
          <w:szCs w:val="32"/>
        </w:rPr>
      </w:pPr>
      <w:r w:rsidRPr="00F80BAA">
        <w:rPr>
          <w:sz w:val="28"/>
          <w:szCs w:val="32"/>
        </w:rPr>
        <w:t>Çünkü 5’in içinde 7 yoktur</w:t>
      </w:r>
      <w:r>
        <w:rPr>
          <w:sz w:val="28"/>
          <w:szCs w:val="32"/>
        </w:rPr>
        <w:t>. Bu durumda varsa yandaki basamakla birlikte bölme yapılır.</w:t>
      </w:r>
    </w:p>
    <w:p w:rsidR="007F557F" w:rsidRDefault="007F557F">
      <w:pPr>
        <w:rPr>
          <w:sz w:val="28"/>
          <w:szCs w:val="32"/>
        </w:rPr>
      </w:pPr>
      <w:r>
        <w:rPr>
          <w:noProof/>
        </w:rPr>
        <w:pict>
          <v:shape id="_x0000_s1035" style="position:absolute;margin-left:377.7pt;margin-top:28.65pt;width:20.3pt;height:33.85pt;z-index:251647488" coordsize="406,677" path="m150,677hdc185,667,222,662,255,647v33,-15,90,-60,90,-60c377,523,391,477,405,407,395,317,406,222,375,137,364,105,196,38,165,17,16,34,62,,,62e" filled="f">
            <v:path arrowok="t"/>
          </v:shape>
        </w:pict>
      </w:r>
      <w:r>
        <w:rPr>
          <w:noProof/>
        </w:rPr>
        <w:pict>
          <v:shape id="_x0000_s1036" style="position:absolute;margin-left:24.85pt;margin-top:-.05pt;width:38.25pt;height:41.55pt;z-index:251641344" coordsize="559,840" path="m559,hdc559,280,559,560,559,840hal,840hde" filled="f">
            <v:path arrowok="t"/>
          </v:shape>
        </w:pict>
      </w:r>
      <w:r>
        <w:rPr>
          <w:noProof/>
        </w:rPr>
        <w:pict>
          <v:shape id="_x0000_s1037" style="position:absolute;margin-left:63.1pt;margin-top:13.95pt;width:21pt;height:3.55pt;rotation:12433987fd;z-index:251642368" coordsize="510,30" path="m,30hdc170,20,340,,510,e" filled="f">
            <v:path arrowok="t"/>
          </v:shape>
        </w:pict>
      </w:r>
      <w:r>
        <w:rPr>
          <w:sz w:val="28"/>
          <w:szCs w:val="32"/>
        </w:rPr>
        <w:t xml:space="preserve">Örnek:  </w:t>
      </w:r>
      <w:r w:rsidRPr="00F80BAA">
        <w:rPr>
          <w:b/>
          <w:sz w:val="28"/>
          <w:szCs w:val="32"/>
        </w:rPr>
        <w:t>2</w:t>
      </w:r>
      <w:r>
        <w:rPr>
          <w:sz w:val="28"/>
          <w:szCs w:val="32"/>
        </w:rPr>
        <w:t>4  8             2’nin içinde 8 yoktur.        24’ün içinde 8 kaç kere vardır?     8x3=24 yapıyordu.</w:t>
      </w:r>
    </w:p>
    <w:p w:rsidR="007F557F" w:rsidRDefault="007F557F" w:rsidP="00F80BAA">
      <w:pPr>
        <w:tabs>
          <w:tab w:val="left" w:pos="2280"/>
        </w:tabs>
        <w:spacing w:line="192" w:lineRule="auto"/>
        <w:rPr>
          <w:sz w:val="28"/>
          <w:szCs w:val="32"/>
        </w:rPr>
      </w:pPr>
      <w:r>
        <w:rPr>
          <w:noProof/>
        </w:rPr>
        <w:pict>
          <v:shape id="_x0000_s1038" type="#_x0000_t32" style="position:absolute;margin-left:24.85pt;margin-top:.3pt;width:10.2pt;height:.05pt;z-index:251652608" o:connectortype="straight"/>
        </w:pict>
      </w:r>
      <w:r>
        <w:rPr>
          <w:noProof/>
        </w:rPr>
        <w:pict>
          <v:shape id="_x0000_s1039" style="position:absolute;margin-left:464.35pt;margin-top:17.85pt;width:40.9pt;height:28.05pt;z-index:-251671040;mso-position-vertical:absolute" coordsize="818,561" path="m532,147hdc460,75,400,43,307,12,201,23,125,,67,87,70,163,,460,142,507v175,-10,371,54,525,-30c818,395,616,202,547,162,528,151,503,148,487,132v-11,-11,30,10,45,15xe">
            <v:path arrowok="t"/>
          </v:shape>
        </w:pict>
      </w:r>
      <w:r>
        <w:rPr>
          <w:noProof/>
        </w:rPr>
        <w:pict>
          <v:shape id="_x0000_s1040" style="position:absolute;margin-left:363.75pt;margin-top:17.1pt;width:21pt;height:3.55pt;rotation:12433987fd;z-index:251644416" coordsize="510,30" path="m,30hdc170,20,340,,510,e" filled="f">
            <v:path arrowok="t"/>
          </v:shape>
        </w:pict>
      </w:r>
      <w:r>
        <w:rPr>
          <w:noProof/>
        </w:rPr>
        <w:pict>
          <v:shape id="_x0000_s1041" style="position:absolute;margin-left:325.5pt;margin-top:.3pt;width:38.25pt;height:41.55pt;z-index:251643392" coordsize="559,840" path="m559,hdc559,280,559,560,559,840hal,840hde" filled="f">
            <v:path arrowok="t"/>
          </v:shape>
        </w:pict>
      </w:r>
      <w:r>
        <w:rPr>
          <w:sz w:val="28"/>
          <w:szCs w:val="32"/>
        </w:rPr>
        <w:t xml:space="preserve">         </w:t>
      </w:r>
      <w:r>
        <w:rPr>
          <w:sz w:val="28"/>
          <w:szCs w:val="32"/>
        </w:rPr>
        <w:tab/>
        <w:t>Demek ki 24’ün içinde  8    3  kere var.     24    8</w:t>
      </w:r>
    </w:p>
    <w:p w:rsidR="007F557F" w:rsidRDefault="007F557F" w:rsidP="00F80BAA">
      <w:pPr>
        <w:tabs>
          <w:tab w:val="left" w:pos="2280"/>
          <w:tab w:val="left" w:pos="8145"/>
        </w:tabs>
        <w:spacing w:line="192" w:lineRule="auto"/>
        <w:rPr>
          <w:sz w:val="28"/>
          <w:szCs w:val="32"/>
        </w:rPr>
      </w:pPr>
      <w:r>
        <w:rPr>
          <w:noProof/>
        </w:rPr>
        <w:pict>
          <v:shape id="_x0000_s1042" type="#_x0000_t32" style="position:absolute;margin-left:325.5pt;margin-top:9.2pt;width:10.2pt;height:.05pt;z-index:251648512" o:connectortype="straight"/>
        </w:pict>
      </w:r>
      <w:r>
        <w:rPr>
          <w:noProof/>
        </w:rPr>
        <w:pict>
          <v:shape id="_x0000_s1043" style="position:absolute;margin-left:348.55pt;margin-top:15.2pt;width:129.65pt;height:30.75pt;z-index:251646464" coordsize="2593,615" path="m2593,105hdc2583,170,2587,239,2563,300v-5,11,-131,66,-150,75c2273,445,2493,354,2308,465v-74,45,-186,58,-270,75c1922,563,1810,595,1693,615,1503,605,1312,603,1123,585v-18,-2,-29,-23,-45,-30c1049,542,1019,533,988,525,797,477,612,414,418,375,350,341,295,294,223,270,208,255,195,237,178,225,160,212,134,211,118,195v-11,-11,-7,-31,-15,-45c85,118,63,90,43,60,9,9,,28,28,e" filled="f">
            <v:path arrowok="t"/>
          </v:shape>
        </w:pict>
      </w:r>
      <w:r>
        <w:rPr>
          <w:sz w:val="28"/>
          <w:szCs w:val="32"/>
        </w:rPr>
        <w:t xml:space="preserve">                                                                                                            24    </w:t>
      </w:r>
      <w:r w:rsidRPr="00F80BAA">
        <w:rPr>
          <w:b/>
          <w:sz w:val="36"/>
          <w:szCs w:val="32"/>
        </w:rPr>
        <w:t>3</w:t>
      </w:r>
      <w:r>
        <w:rPr>
          <w:b/>
          <w:sz w:val="36"/>
          <w:szCs w:val="32"/>
        </w:rPr>
        <w:tab/>
        <w:t>3 kere 8 24</w:t>
      </w:r>
    </w:p>
    <w:p w:rsidR="007F557F" w:rsidRPr="00814A90" w:rsidRDefault="007F557F" w:rsidP="00814A90">
      <w:pPr>
        <w:rPr>
          <w:sz w:val="28"/>
          <w:szCs w:val="32"/>
        </w:rPr>
      </w:pPr>
      <w:r>
        <w:rPr>
          <w:noProof/>
        </w:rPr>
        <w:pict>
          <v:shape id="_x0000_s1044" style="position:absolute;margin-left:211.95pt;margin-top:20.15pt;width:48.75pt;height:107.85pt;z-index:251654656" coordsize="975,2157" path="m825,2094hdc846,2030,869,1965,885,1899v18,-70,22,-141,45,-210c939,1565,935,1419,975,1299,965,999,964,699,945,399,941,340,853,218,810,189,716,,504,107,300,114v-20,5,-43,4,-60,15c225,139,224,162,210,174v-17,14,-40,20,-60,30c55,393,97,439,60,714,57,740,13,823,,849v5,155,6,310,15,465c20,1402,60,1497,75,1584v14,185,20,199,60,360c139,1959,137,1980,150,1989v26,18,114,34,150,45c400,2064,485,2114,585,2139v115,-10,240,18,345,-30c971,2090,938,2019,945,1974v8,-50,22,-100,30,-150c965,1794,960,1762,945,1734v-10,-19,-32,-28,-45,-45c878,1661,860,1629,840,1599v-18,-26,-60,-20,-90,-30c685,1574,620,1576,555,1584v-105,13,-185,233,-240,315c320,1934,316,1972,330,2004v7,16,30,20,45,30c420,2066,460,2099,510,2124e" filled="f">
            <v:path arrowok="t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45" type="#_x0000_t75" style="position:absolute;margin-left:214.2pt;margin-top:25.1pt;width:95.25pt;height:112.5pt;z-index:-251662848;visibility:visible">
            <v:imagedata r:id="rId5" o:title="" croptop="34817f" cropbottom="20173f" cropleft="37085f" cropright="21773f"/>
          </v:shape>
        </w:pict>
      </w:r>
    </w:p>
    <w:p w:rsidR="007F557F" w:rsidRDefault="007F557F" w:rsidP="00814A90">
      <w:pPr>
        <w:rPr>
          <w:sz w:val="28"/>
          <w:szCs w:val="32"/>
        </w:rPr>
      </w:pPr>
      <w:r w:rsidRPr="00814A90">
        <w:rPr>
          <w:sz w:val="36"/>
          <w:szCs w:val="32"/>
        </w:rPr>
        <w:t>***</w:t>
      </w:r>
      <w:r>
        <w:rPr>
          <w:sz w:val="36"/>
          <w:szCs w:val="32"/>
        </w:rPr>
        <w:t xml:space="preserve"> </w:t>
      </w:r>
      <w:r>
        <w:rPr>
          <w:sz w:val="28"/>
          <w:szCs w:val="32"/>
        </w:rPr>
        <w:t>S</w:t>
      </w:r>
      <w:r w:rsidRPr="00814A90">
        <w:rPr>
          <w:sz w:val="28"/>
          <w:szCs w:val="32"/>
        </w:rPr>
        <w:t>onra çıkarma işlemi yapılır.</w:t>
      </w:r>
    </w:p>
    <w:p w:rsidR="007F557F" w:rsidRDefault="007F557F" w:rsidP="00814A90">
      <w:pPr>
        <w:rPr>
          <w:sz w:val="36"/>
          <w:szCs w:val="32"/>
        </w:rPr>
      </w:pPr>
      <w:r>
        <w:rPr>
          <w:sz w:val="36"/>
          <w:szCs w:val="32"/>
        </w:rPr>
        <w:t xml:space="preserve">   4’ten 4 çıktı 0</w:t>
      </w:r>
    </w:p>
    <w:p w:rsidR="007F557F" w:rsidRDefault="007F557F" w:rsidP="00814A90">
      <w:pPr>
        <w:rPr>
          <w:b/>
          <w:sz w:val="36"/>
          <w:szCs w:val="32"/>
        </w:rPr>
      </w:pPr>
      <w:r>
        <w:rPr>
          <w:sz w:val="36"/>
          <w:szCs w:val="32"/>
        </w:rPr>
        <w:t xml:space="preserve">  2’den 2 çıktı 0                               </w:t>
      </w:r>
      <w:r w:rsidRPr="00E65271">
        <w:rPr>
          <w:b/>
          <w:sz w:val="36"/>
          <w:szCs w:val="32"/>
        </w:rPr>
        <w:t>00</w:t>
      </w:r>
    </w:p>
    <w:p w:rsidR="007F557F" w:rsidRDefault="007F557F" w:rsidP="00814A90">
      <w:pPr>
        <w:rPr>
          <w:b/>
          <w:sz w:val="36"/>
          <w:szCs w:val="32"/>
        </w:rPr>
      </w:pPr>
    </w:p>
    <w:p w:rsidR="007F557F" w:rsidRDefault="007F557F" w:rsidP="00814A90">
      <w:pPr>
        <w:rPr>
          <w:b/>
          <w:sz w:val="36"/>
          <w:szCs w:val="32"/>
        </w:rPr>
      </w:pPr>
      <w:r>
        <w:rPr>
          <w:b/>
          <w:sz w:val="36"/>
          <w:szCs w:val="32"/>
        </w:rPr>
        <w:t>……………………………AŞAĞIDAKİ BÖLME İŞLEMLERİNİ YAPIN…………………………</w:t>
      </w:r>
    </w:p>
    <w:p w:rsidR="007F557F" w:rsidRDefault="007F557F" w:rsidP="00814A90">
      <w:pPr>
        <w:rPr>
          <w:sz w:val="28"/>
          <w:szCs w:val="32"/>
        </w:rPr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6" type="#_x0000_t65" style="position:absolute;margin-left:374.9pt;margin-top:23.2pt;width:103.3pt;height:139.5pt;z-index:251657728">
            <v:textbox>
              <w:txbxContent>
                <w:p w:rsidR="007F557F" w:rsidRDefault="007F557F" w:rsidP="008056AE"/>
              </w:txbxContent>
            </v:textbox>
          </v:shape>
        </w:pict>
      </w:r>
      <w:r>
        <w:rPr>
          <w:noProof/>
        </w:rPr>
        <w:pict>
          <v:shape id="_x0000_s1047" type="#_x0000_t65" style="position:absolute;margin-left:177.95pt;margin-top:28.6pt;width:103.3pt;height:139.5pt;z-index:251656704">
            <v:textbox>
              <w:txbxContent>
                <w:p w:rsidR="007F557F" w:rsidRDefault="007F557F" w:rsidP="008056AE"/>
              </w:txbxContent>
            </v:textbox>
          </v:shape>
        </w:pict>
      </w:r>
      <w:r>
        <w:rPr>
          <w:noProof/>
        </w:rPr>
        <w:pict>
          <v:shape id="_x0000_s1048" type="#_x0000_t65" style="position:absolute;margin-left:10.85pt;margin-top:28.6pt;width:103.3pt;height:139.5pt;z-index:251655680">
            <v:textbox style="mso-next-textbox:#_x0000_s1048">
              <w:txbxContent>
                <w:p w:rsidR="007F557F" w:rsidRDefault="007F557F" w:rsidP="008056AE"/>
              </w:txbxContent>
            </v:textbox>
          </v:shape>
        </w:pict>
      </w:r>
      <w:r w:rsidRPr="008056AE">
        <w:rPr>
          <w:sz w:val="28"/>
          <w:szCs w:val="32"/>
        </w:rPr>
        <w:t xml:space="preserve">        9’u 3’e bölün                            10’u 5’e bölün                                    12’yi 4’e bölün</w:t>
      </w:r>
    </w:p>
    <w:p w:rsidR="007F557F" w:rsidRDefault="007F557F" w:rsidP="00814A90">
      <w:pPr>
        <w:rPr>
          <w:sz w:val="28"/>
          <w:szCs w:val="32"/>
        </w:rPr>
      </w:pPr>
    </w:p>
    <w:p w:rsidR="007F557F" w:rsidRDefault="007F557F" w:rsidP="00814A90">
      <w:pPr>
        <w:rPr>
          <w:sz w:val="28"/>
          <w:szCs w:val="32"/>
        </w:rPr>
      </w:pPr>
    </w:p>
    <w:p w:rsidR="007F557F" w:rsidRDefault="007F557F" w:rsidP="00814A90">
      <w:pPr>
        <w:rPr>
          <w:sz w:val="28"/>
          <w:szCs w:val="32"/>
        </w:rPr>
      </w:pPr>
    </w:p>
    <w:p w:rsidR="007F557F" w:rsidRDefault="007F557F" w:rsidP="00814A90">
      <w:pPr>
        <w:rPr>
          <w:sz w:val="28"/>
          <w:szCs w:val="32"/>
        </w:rPr>
      </w:pPr>
    </w:p>
    <w:p w:rsidR="007F557F" w:rsidRDefault="007F557F" w:rsidP="00814A90">
      <w:pPr>
        <w:rPr>
          <w:sz w:val="28"/>
          <w:szCs w:val="32"/>
        </w:rPr>
      </w:pPr>
    </w:p>
    <w:p w:rsidR="007F557F" w:rsidRDefault="007F557F" w:rsidP="00814A90">
      <w:pPr>
        <w:rPr>
          <w:sz w:val="28"/>
          <w:szCs w:val="32"/>
        </w:rPr>
      </w:pPr>
      <w:r>
        <w:rPr>
          <w:sz w:val="28"/>
          <w:szCs w:val="32"/>
        </w:rPr>
        <w:t>…………………………………………………………………………………………………………………………………………………….</w:t>
      </w:r>
    </w:p>
    <w:p w:rsidR="007F557F" w:rsidRDefault="007F557F" w:rsidP="00814A90">
      <w:pPr>
        <w:rPr>
          <w:sz w:val="28"/>
          <w:szCs w:val="32"/>
        </w:rPr>
      </w:pPr>
      <w:r>
        <w:rPr>
          <w:noProof/>
        </w:rPr>
        <w:pict>
          <v:shape id="_x0000_s1049" type="#_x0000_t65" style="position:absolute;margin-left:374.9pt;margin-top:19.8pt;width:103.3pt;height:139.5pt;z-index:251660800">
            <v:textbox>
              <w:txbxContent>
                <w:p w:rsidR="007F557F" w:rsidRDefault="007F557F" w:rsidP="008056AE"/>
              </w:txbxContent>
            </v:textbox>
          </v:shape>
        </w:pict>
      </w:r>
      <w:r>
        <w:rPr>
          <w:noProof/>
        </w:rPr>
        <w:pict>
          <v:shape id="_x0000_s1050" type="#_x0000_t65" style="position:absolute;margin-left:187.1pt;margin-top:19.8pt;width:103.3pt;height:139.5pt;z-index:251659776">
            <v:textbox>
              <w:txbxContent>
                <w:p w:rsidR="007F557F" w:rsidRDefault="007F557F" w:rsidP="008056AE"/>
              </w:txbxContent>
            </v:textbox>
          </v:shape>
        </w:pict>
      </w:r>
      <w:r>
        <w:rPr>
          <w:noProof/>
        </w:rPr>
        <w:pict>
          <v:shape id="_x0000_s1051" type="#_x0000_t65" style="position:absolute;margin-left:2.4pt;margin-top:19.8pt;width:103.3pt;height:139.5pt;z-index:251658752">
            <v:textbox>
              <w:txbxContent>
                <w:p w:rsidR="007F557F" w:rsidRDefault="007F557F" w:rsidP="008056AE"/>
              </w:txbxContent>
            </v:textbox>
          </v:shape>
        </w:pict>
      </w:r>
      <w:r>
        <w:rPr>
          <w:sz w:val="28"/>
          <w:szCs w:val="32"/>
        </w:rPr>
        <w:t xml:space="preserve">    14’ü 5’e bölün                                 17’yi 4’e bölün                                25’i  3’e bölün</w:t>
      </w:r>
    </w:p>
    <w:p w:rsidR="007F557F" w:rsidRDefault="007F557F" w:rsidP="00814A90">
      <w:pPr>
        <w:rPr>
          <w:sz w:val="28"/>
          <w:szCs w:val="32"/>
        </w:rPr>
      </w:pPr>
    </w:p>
    <w:p w:rsidR="007F557F" w:rsidRDefault="007F557F" w:rsidP="00814A90">
      <w:pPr>
        <w:rPr>
          <w:sz w:val="28"/>
          <w:szCs w:val="32"/>
        </w:rPr>
      </w:pPr>
    </w:p>
    <w:p w:rsidR="007F557F" w:rsidRDefault="007F557F" w:rsidP="00814A90">
      <w:pPr>
        <w:rPr>
          <w:sz w:val="28"/>
          <w:szCs w:val="32"/>
        </w:rPr>
      </w:pPr>
    </w:p>
    <w:p w:rsidR="007F557F" w:rsidRDefault="007F557F" w:rsidP="00814A90">
      <w:pPr>
        <w:rPr>
          <w:sz w:val="28"/>
          <w:szCs w:val="32"/>
        </w:rPr>
      </w:pPr>
    </w:p>
    <w:p w:rsidR="007F557F" w:rsidRDefault="007F557F" w:rsidP="00814A90">
      <w:pPr>
        <w:rPr>
          <w:sz w:val="28"/>
          <w:szCs w:val="32"/>
        </w:rPr>
      </w:pPr>
    </w:p>
    <w:p w:rsidR="007F557F" w:rsidRDefault="007F557F" w:rsidP="00BB503E">
      <w:pPr>
        <w:spacing w:line="240" w:lineRule="auto"/>
        <w:jc w:val="center"/>
      </w:pPr>
      <w:r>
        <w:rPr>
          <w:noProof/>
        </w:rPr>
        <w:pict>
          <v:shape id="_x0000_s1052" type="#_x0000_t75" style="position:absolute;left:0;text-align:left;margin-left:349.2pt;margin-top:11.7pt;width:27.75pt;height:43.5pt;z-index:251668992;visibility:visible" o:allowincell="f">
            <v:imagedata r:id="rId6" o:title=""/>
            <w10:wrap type="topAndBottom"/>
          </v:shape>
        </w:pict>
      </w:r>
      <w:r>
        <w:rPr>
          <w:noProof/>
        </w:rPr>
        <w:pict>
          <v:shape id="_x0000_s1053" type="#_x0000_t75" style="position:absolute;left:0;text-align:left;margin-left:297.45pt;margin-top:11.7pt;width:27.75pt;height:43.5pt;z-index:251667968;visibility:visible" o:allowincell="f">
            <v:imagedata r:id="rId6" o:title=""/>
            <w10:wrap type="topAndBottom"/>
          </v:shape>
        </w:pict>
      </w:r>
      <w:r>
        <w:rPr>
          <w:noProof/>
        </w:rPr>
        <w:pict>
          <v:shape id="_x0000_s1054" type="#_x0000_t75" style="position:absolute;left:0;text-align:left;margin-left:240.45pt;margin-top:11.7pt;width:27.75pt;height:43.5pt;z-index:251666944;visibility:visible" o:allowincell="f">
            <v:imagedata r:id="rId6" o:title=""/>
            <w10:wrap type="topAndBottom"/>
          </v:shape>
        </w:pict>
      </w:r>
      <w:r>
        <w:rPr>
          <w:noProof/>
        </w:rPr>
        <w:pict>
          <v:shape id="_x0000_s1055" type="#_x0000_t75" style="position:absolute;left:0;text-align:left;margin-left:182.7pt;margin-top:11.7pt;width:27.75pt;height:43.5pt;z-index:251665920;visibility:visible" o:allowincell="f">
            <v:imagedata r:id="rId6" o:title=""/>
            <w10:wrap type="topAndBottom"/>
          </v:shape>
        </w:pict>
      </w:r>
      <w:r>
        <w:rPr>
          <w:noProof/>
        </w:rPr>
        <w:pict>
          <v:shape id="_x0000_s1056" type="#_x0000_t75" style="position:absolute;left:0;text-align:left;margin-left:67.95pt;margin-top:11.7pt;width:27.75pt;height:43.5pt;z-index:251663872;visibility:visible" o:allowincell="f">
            <v:imagedata r:id="rId6" o:title=""/>
            <w10:wrap type="topAndBottom"/>
          </v:shape>
        </w:pict>
      </w:r>
      <w:r>
        <w:rPr>
          <w:noProof/>
        </w:rPr>
        <w:pict>
          <v:shape id="_x0000_s1057" type="#_x0000_t75" style="position:absolute;left:0;text-align:left;margin-left:395.7pt;margin-top:13.95pt;width:27.75pt;height:43.5pt;z-index:251662848;visibility:visible" o:allowincell="f">
            <v:imagedata r:id="rId6" o:title=""/>
            <w10:wrap type="topAndBottom"/>
          </v:shape>
        </w:pict>
      </w:r>
      <w:r>
        <w:rPr>
          <w:noProof/>
        </w:rPr>
        <w:pict>
          <v:shape id="_x0000_s1058" type="#_x0000_t75" style="position:absolute;left:0;text-align:left;margin-left:442.2pt;margin-top:16.2pt;width:27.75pt;height:43.5pt;z-index:251670016;visibility:visible" o:allowincell="f">
            <v:imagedata r:id="rId6" o:title=""/>
            <w10:wrap type="topAndBottom"/>
          </v:shape>
        </w:pict>
      </w:r>
      <w:r>
        <w:rPr>
          <w:noProof/>
        </w:rPr>
        <w:pict>
          <v:shape id="_x0000_s1059" type="#_x0000_t75" style="position:absolute;left:0;text-align:left;margin-left:497.7pt;margin-top:16.2pt;width:27.75pt;height:43.5pt;z-index:251671040;visibility:visible" o:allowincell="f">
            <v:imagedata r:id="rId6" o:title=""/>
            <w10:wrap type="topAndBottom"/>
          </v:shape>
        </w:pict>
      </w:r>
      <w:r>
        <w:rPr>
          <w:noProof/>
        </w:rPr>
        <w:pict>
          <v:shape id="_x0000_s1060" type="#_x0000_t75" style="position:absolute;left:0;text-align:left;margin-left:121.95pt;margin-top:11.7pt;width:27.75pt;height:43.5pt;z-index:251664896;visibility:visible" o:allowincell="f">
            <v:imagedata r:id="rId6" o:title=""/>
            <w10:wrap type="topAndBottom"/>
          </v:shape>
        </w:pict>
      </w:r>
      <w:r>
        <w:rPr>
          <w:noProof/>
        </w:rPr>
        <w:pict>
          <v:shape id="Resim 2" o:spid="_x0000_s1061" type="#_x0000_t75" style="position:absolute;left:0;text-align:left;margin-left:13.2pt;margin-top:11.7pt;width:27.75pt;height:43.5pt;z-index:251661824;visibility:visible" o:allowincell="f">
            <v:imagedata r:id="rId6" o:title=""/>
            <w10:wrap type="topAndBottom"/>
          </v:shape>
        </w:pict>
      </w:r>
      <w:r>
        <w:t>YUKARIDAKİ BEBEKLERİ ZEYNEP</w:t>
      </w:r>
      <w:r w:rsidRPr="00456CD7">
        <w:t xml:space="preserve"> </w:t>
      </w:r>
      <w:r>
        <w:t>İLE</w:t>
      </w:r>
      <w:r w:rsidRPr="00456CD7">
        <w:t xml:space="preserve"> </w:t>
      </w:r>
      <w:r>
        <w:t>AYŞE’YE EŞİT OLARAK PAYLAŞTIRIN.</w:t>
      </w:r>
    </w:p>
    <w:p w:rsidR="007F557F" w:rsidRDefault="007F557F" w:rsidP="00BB503E">
      <w:pPr>
        <w:spacing w:line="240" w:lineRule="auto"/>
        <w:jc w:val="center"/>
      </w:pPr>
      <w:r>
        <w:t>BEBEKLERİ KAÇ GRUBA AYIRDIK?............................</w:t>
      </w:r>
    </w:p>
    <w:p w:rsidR="007F557F" w:rsidRDefault="007F557F" w:rsidP="00BB503E">
      <w:pPr>
        <w:spacing w:line="240" w:lineRule="auto"/>
        <w:jc w:val="center"/>
      </w:pPr>
      <w:r>
        <w:t xml:space="preserve">ZEYNEP’İN KAÇ BEBEĞİ OLDU?    ………………       AYŞE’NİN KAÇ BEBEĞİ OLDU? ………………  </w:t>
      </w:r>
    </w:p>
    <w:p w:rsidR="007F557F" w:rsidRDefault="007F557F" w:rsidP="00BB503E">
      <w:pPr>
        <w:spacing w:line="240" w:lineRule="auto"/>
        <w:jc w:val="center"/>
      </w:pPr>
      <w:r>
        <w:t xml:space="preserve">……………………………………………………………………………………………………………………………………………………………………………………………… </w:t>
      </w:r>
    </w:p>
    <w:p w:rsidR="007F557F" w:rsidRDefault="007F557F" w:rsidP="00BB503E">
      <w:pPr>
        <w:spacing w:line="240" w:lineRule="auto"/>
        <w:jc w:val="center"/>
      </w:pPr>
      <w: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7F557F" w:rsidRDefault="007F557F" w:rsidP="00BB503E">
      <w:pPr>
        <w:spacing w:line="240" w:lineRule="auto"/>
        <w:jc w:val="center"/>
      </w:pPr>
      <w:r w:rsidRPr="00005BAB">
        <w:rPr>
          <w:noProof/>
        </w:rPr>
        <w:pict>
          <v:shape id="Resim 1" o:spid="_x0000_i1025" type="#_x0000_t75" style="width:38.25pt;height:45pt;visibility:visible">
            <v:imagedata r:id="rId7" o:title=""/>
          </v:shape>
        </w:pict>
      </w:r>
      <w:r w:rsidRPr="00005BAB">
        <w:rPr>
          <w:noProof/>
        </w:rPr>
        <w:pict>
          <v:shape id="_x0000_i1026" type="#_x0000_t75" style="width:38.25pt;height:45pt;visibility:visible">
            <v:imagedata r:id="rId7" o:title=""/>
          </v:shape>
        </w:pict>
      </w:r>
      <w:r w:rsidRPr="00005BAB">
        <w:rPr>
          <w:noProof/>
        </w:rPr>
        <w:pict>
          <v:shape id="_x0000_i1027" type="#_x0000_t75" style="width:38.25pt;height:45pt;visibility:visible">
            <v:imagedata r:id="rId7" o:title=""/>
          </v:shape>
        </w:pict>
      </w:r>
      <w:r w:rsidRPr="00005BAB">
        <w:rPr>
          <w:noProof/>
        </w:rPr>
        <w:pict>
          <v:shape id="_x0000_i1028" type="#_x0000_t75" style="width:38.25pt;height:45pt;visibility:visible">
            <v:imagedata r:id="rId7" o:title=""/>
          </v:shape>
        </w:pict>
      </w:r>
      <w:r w:rsidRPr="00005BAB">
        <w:rPr>
          <w:noProof/>
        </w:rPr>
        <w:pict>
          <v:shape id="_x0000_i1029" type="#_x0000_t75" style="width:38.25pt;height:45pt;visibility:visible">
            <v:imagedata r:id="rId7" o:title=""/>
          </v:shape>
        </w:pict>
      </w:r>
      <w:r w:rsidRPr="00005BAB">
        <w:rPr>
          <w:noProof/>
        </w:rPr>
        <w:pict>
          <v:shape id="_x0000_i1030" type="#_x0000_t75" style="width:38.25pt;height:45pt;visibility:visible">
            <v:imagedata r:id="rId7" o:title=""/>
          </v:shape>
        </w:pict>
      </w:r>
      <w:r w:rsidRPr="00005BAB">
        <w:rPr>
          <w:noProof/>
        </w:rPr>
        <w:pict>
          <v:shape id="_x0000_i1031" type="#_x0000_t75" style="width:38.25pt;height:45pt;visibility:visible">
            <v:imagedata r:id="rId7" o:title=""/>
          </v:shape>
        </w:pict>
      </w:r>
      <w:r w:rsidRPr="00005BAB">
        <w:rPr>
          <w:noProof/>
        </w:rPr>
        <w:pict>
          <v:shape id="_x0000_i1032" type="#_x0000_t75" style="width:38.25pt;height:45pt;visibility:visible">
            <v:imagedata r:id="rId7" o:title=""/>
          </v:shape>
        </w:pict>
      </w:r>
      <w:r w:rsidRPr="00005BAB">
        <w:rPr>
          <w:noProof/>
        </w:rPr>
        <w:pict>
          <v:shape id="_x0000_i1033" type="#_x0000_t75" style="width:38.25pt;height:45pt;visibility:visible">
            <v:imagedata r:id="rId7" o:title=""/>
          </v:shape>
        </w:pict>
      </w:r>
      <w:r w:rsidRPr="00005BAB">
        <w:rPr>
          <w:noProof/>
        </w:rPr>
        <w:pict>
          <v:shape id="_x0000_i1034" type="#_x0000_t75" style="width:38.25pt;height:45pt;visibility:visible">
            <v:imagedata r:id="rId7" o:title=""/>
          </v:shape>
        </w:pict>
      </w:r>
      <w:r w:rsidRPr="00005BAB">
        <w:rPr>
          <w:noProof/>
        </w:rPr>
        <w:pict>
          <v:shape id="_x0000_i1035" type="#_x0000_t75" style="width:38.25pt;height:45pt;visibility:visible">
            <v:imagedata r:id="rId7" o:title=""/>
          </v:shape>
        </w:pict>
      </w:r>
      <w:r w:rsidRPr="00005BAB">
        <w:rPr>
          <w:noProof/>
        </w:rPr>
        <w:pict>
          <v:shape id="_x0000_i1036" type="#_x0000_t75" style="width:38.25pt;height:45pt;visibility:visible">
            <v:imagedata r:id="rId7" o:title=""/>
          </v:shape>
        </w:pict>
      </w:r>
    </w:p>
    <w:p w:rsidR="007F557F" w:rsidRDefault="007F557F" w:rsidP="00BB503E">
      <w:pPr>
        <w:spacing w:line="240" w:lineRule="auto"/>
        <w:jc w:val="center"/>
      </w:pPr>
      <w:r>
        <w:rPr>
          <w:noProof/>
        </w:rPr>
        <w:pict>
          <v:shape id="_x0000_s1062" style="position:absolute;left:0;text-align:left;margin-left:233.65pt;margin-top:39.35pt;width:49.55pt;height:85.85pt;z-index:-251643392" coordsize="21600,21600" o:spt="100" adj="18900,,5400" path="al0@3,9257@3,9257,21600,12343,21600,12343@3,21600@3l12343@2,18514@2,12343@1,15429@1,10800,xe" fillcolor="#8db3e2" stroked="f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noProof/>
        </w:rPr>
        <w:pict>
          <v:shape id="Tree" o:spid="_x0000_s1063" style="position:absolute;left:0;text-align:left;margin-left:44.5pt;margin-top:39.35pt;width:49.55pt;height:85.85pt;z-index:-251644416" coordsize="21600,21600" o:spt="100" adj="18900,,5400" path="al0@3,9257@3,9257,21600,12343,21600,12343@3,21600@3l12343@2,18514@2,12343@1,15429@1,10800,xe" fillcolor="#f79646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noProof/>
        </w:rPr>
        <w:pict>
          <v:shape id="_x0000_s1064" style="position:absolute;left:0;text-align:left;margin-left:422.65pt;margin-top:39.35pt;width:49.55pt;height:85.85pt;z-index:-251642368" coordsize="21600,21600" o:spt="100" adj="18900,,5400" path="al0@3,9257@3,9257,21600,12343,21600,12343@3,21600@3l12343@2,18514@2,12343@1,15429@1,10800,xe" fillcolor="gray" strokeweight=".25pt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t xml:space="preserve">YUKARIDAKİ KUŞLAR AŞAĞIDAKİ AĞAÇLARA EŞİT OLARAK KONACAKLAR. ONLARA YARDIM EDER MİSİN? </w:t>
      </w:r>
    </w:p>
    <w:p w:rsidR="007F557F" w:rsidRPr="00FF31C0" w:rsidRDefault="007F557F" w:rsidP="00BB503E"/>
    <w:p w:rsidR="007F557F" w:rsidRPr="00FF31C0" w:rsidRDefault="007F557F" w:rsidP="00BB503E"/>
    <w:p w:rsidR="007F557F" w:rsidRPr="00FF31C0" w:rsidRDefault="007F557F" w:rsidP="00BB503E"/>
    <w:p w:rsidR="007F557F" w:rsidRDefault="007F557F" w:rsidP="00BB503E">
      <w:pPr>
        <w:tabs>
          <w:tab w:val="left" w:pos="1065"/>
          <w:tab w:val="left" w:pos="4860"/>
          <w:tab w:val="left" w:pos="8700"/>
        </w:tabs>
      </w:pPr>
      <w:r>
        <w:t xml:space="preserve">               </w:t>
      </w:r>
      <w:r w:rsidRPr="00B8769E">
        <w:rPr>
          <w:sz w:val="28"/>
        </w:rPr>
        <w:t>Turuncu</w:t>
      </w:r>
      <w:r>
        <w:rPr>
          <w:sz w:val="28"/>
        </w:rPr>
        <w:t xml:space="preserve"> Kuşlar                                  </w:t>
      </w:r>
      <w:r w:rsidRPr="00B8769E">
        <w:rPr>
          <w:sz w:val="28"/>
        </w:rPr>
        <w:t xml:space="preserve">Mavi Kuşlar       </w:t>
      </w:r>
      <w:r>
        <w:rPr>
          <w:sz w:val="28"/>
        </w:rPr>
        <w:t xml:space="preserve">                            </w:t>
      </w:r>
      <w:r w:rsidRPr="00B8769E">
        <w:rPr>
          <w:sz w:val="28"/>
        </w:rPr>
        <w:t xml:space="preserve">  Yeşil Kuşlar</w:t>
      </w:r>
    </w:p>
    <w:p w:rsidR="007F557F" w:rsidRDefault="007F557F" w:rsidP="00BB503E">
      <w:pPr>
        <w:jc w:val="center"/>
      </w:pPr>
      <w:r>
        <w:t>KUŞLARI KAÇ GRUBA AYIRDIN? YANİ KAÇA BÖLDÜN?...............................</w:t>
      </w:r>
    </w:p>
    <w:p w:rsidR="007F557F" w:rsidRDefault="007F557F" w:rsidP="00BB503E">
      <w:pPr>
        <w:jc w:val="center"/>
      </w:pPr>
      <w:r>
        <w:t>HER GRUPTA KAÇ KUŞ VAR?...................... HER GRUPTAKİ KUŞLARI AYRI RENKLERE BOYA.</w:t>
      </w:r>
    </w:p>
    <w:p w:rsidR="007F557F" w:rsidRDefault="007F557F" w:rsidP="00BB503E">
      <w:pPr>
        <w:jc w:val="center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:rsidR="007F557F" w:rsidRDefault="007F557F" w:rsidP="00BB503E">
      <w:pPr>
        <w:pStyle w:val="ListParagraph"/>
        <w:numPr>
          <w:ilvl w:val="0"/>
          <w:numId w:val="1"/>
        </w:numPr>
        <w:spacing w:line="480" w:lineRule="auto"/>
        <w:rPr>
          <w:sz w:val="28"/>
        </w:rPr>
      </w:pPr>
      <w:r w:rsidRPr="00FF31C0">
        <w:rPr>
          <w:sz w:val="28"/>
        </w:rPr>
        <w:t>8’in içinde kaç</w:t>
      </w:r>
      <w:r>
        <w:rPr>
          <w:sz w:val="28"/>
        </w:rPr>
        <w:t xml:space="preserve"> </w:t>
      </w:r>
      <w:r w:rsidRPr="00FF31C0">
        <w:rPr>
          <w:sz w:val="28"/>
        </w:rPr>
        <w:t>tane 2 var?</w:t>
      </w:r>
      <w:r>
        <w:rPr>
          <w:sz w:val="28"/>
        </w:rPr>
        <w:t xml:space="preserve">                 .............................</w:t>
      </w:r>
    </w:p>
    <w:p w:rsidR="007F557F" w:rsidRDefault="007F557F" w:rsidP="00BB503E">
      <w:pPr>
        <w:pStyle w:val="ListParagraph"/>
        <w:numPr>
          <w:ilvl w:val="0"/>
          <w:numId w:val="1"/>
        </w:numPr>
        <w:spacing w:line="480" w:lineRule="auto"/>
        <w:rPr>
          <w:sz w:val="28"/>
        </w:rPr>
      </w:pPr>
      <w:r>
        <w:rPr>
          <w:sz w:val="28"/>
        </w:rPr>
        <w:t>15’in içinde kaç tane 3 var?              .............................</w:t>
      </w:r>
    </w:p>
    <w:p w:rsidR="007F557F" w:rsidRDefault="007F557F" w:rsidP="00BB503E">
      <w:pPr>
        <w:pStyle w:val="ListParagraph"/>
        <w:numPr>
          <w:ilvl w:val="0"/>
          <w:numId w:val="1"/>
        </w:numPr>
        <w:spacing w:line="480" w:lineRule="auto"/>
        <w:rPr>
          <w:sz w:val="28"/>
        </w:rPr>
      </w:pPr>
      <w:smartTag w:uri="urn:schemas-microsoft-com:office:smarttags" w:element="metricconverter">
        <w:smartTagPr>
          <w:attr w:name="ProductID" w:val="20 in"/>
        </w:smartTagPr>
        <w:r>
          <w:rPr>
            <w:sz w:val="28"/>
          </w:rPr>
          <w:t>20</w:t>
        </w:r>
        <w:r w:rsidRPr="00FF31C0">
          <w:rPr>
            <w:sz w:val="28"/>
          </w:rPr>
          <w:t xml:space="preserve"> </w:t>
        </w:r>
        <w:r>
          <w:rPr>
            <w:sz w:val="28"/>
          </w:rPr>
          <w:t>in</w:t>
        </w:r>
      </w:smartTag>
      <w:r>
        <w:rPr>
          <w:sz w:val="28"/>
        </w:rPr>
        <w:t xml:space="preserve"> içinde kaç tane 5</w:t>
      </w:r>
      <w:r w:rsidRPr="00FF31C0">
        <w:rPr>
          <w:sz w:val="28"/>
        </w:rPr>
        <w:t xml:space="preserve"> </w:t>
      </w:r>
      <w:r>
        <w:rPr>
          <w:sz w:val="28"/>
        </w:rPr>
        <w:t>var?              .............................</w:t>
      </w:r>
    </w:p>
    <w:p w:rsidR="007F557F" w:rsidRDefault="007F557F" w:rsidP="00BB503E">
      <w:pPr>
        <w:pStyle w:val="ListParagraph"/>
        <w:numPr>
          <w:ilvl w:val="0"/>
          <w:numId w:val="1"/>
        </w:numPr>
        <w:spacing w:line="480" w:lineRule="auto"/>
        <w:rPr>
          <w:sz w:val="28"/>
        </w:rPr>
      </w:pPr>
      <w:r>
        <w:rPr>
          <w:sz w:val="28"/>
        </w:rPr>
        <w:t>16’nın</w:t>
      </w:r>
      <w:r w:rsidRPr="00FF31C0">
        <w:rPr>
          <w:sz w:val="28"/>
        </w:rPr>
        <w:t xml:space="preserve"> </w:t>
      </w:r>
      <w:r>
        <w:rPr>
          <w:sz w:val="28"/>
        </w:rPr>
        <w:t>içinde kaç tane 5</w:t>
      </w:r>
      <w:r w:rsidRPr="00FF31C0">
        <w:rPr>
          <w:sz w:val="28"/>
        </w:rPr>
        <w:t xml:space="preserve"> </w:t>
      </w:r>
      <w:r>
        <w:rPr>
          <w:sz w:val="28"/>
        </w:rPr>
        <w:t>var?.          .............................                    Kalan kaç?..........................</w:t>
      </w:r>
    </w:p>
    <w:p w:rsidR="007F557F" w:rsidRDefault="007F557F" w:rsidP="00BB503E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10’un içinde kaçtane 3 var?            .............................                    Kalan kaç?.........................</w:t>
      </w:r>
    </w:p>
    <w:p w:rsidR="007F557F" w:rsidRDefault="007F557F" w:rsidP="00BB503E">
      <w:pPr>
        <w:pStyle w:val="ListParagraph"/>
        <w:rPr>
          <w:sz w:val="28"/>
        </w:rPr>
      </w:pPr>
    </w:p>
    <w:p w:rsidR="007F557F" w:rsidRDefault="007F557F" w:rsidP="00BB503E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8’yi 2’ye bölün.                       7)    22’yi  3’e  bölün.                         8)  13’ü 4’e bölün.</w:t>
      </w:r>
    </w:p>
    <w:p w:rsidR="007F557F" w:rsidRPr="00FF31C0" w:rsidRDefault="007F557F" w:rsidP="00BB503E">
      <w:pPr>
        <w:pStyle w:val="ListParagraph"/>
        <w:rPr>
          <w:sz w:val="28"/>
        </w:rPr>
      </w:pPr>
      <w:r>
        <w:rPr>
          <w:noProof/>
        </w:rPr>
        <w:pict>
          <v:shape id="_x0000_s1065" style="position:absolute;left:0;text-align:left;margin-left:34.2pt;margin-top:7.75pt;width:38.25pt;height:33.75pt;z-index:251678208" coordsize="559,840" path="m559,hdc559,280,559,560,559,840hal,840hde" filled="f">
            <v:path arrowok="t"/>
          </v:shape>
        </w:pict>
      </w:r>
      <w:r>
        <w:rPr>
          <w:noProof/>
        </w:rPr>
        <w:pict>
          <v:shape id="_x0000_s1066" type="#_x0000_t65" style="position:absolute;left:0;text-align:left;margin-left:389.7pt;margin-top:5.2pt;width:103.3pt;height:139.5pt;z-index:251677184">
            <v:textbox>
              <w:txbxContent>
                <w:p w:rsidR="007F557F" w:rsidRPr="00FF31C0" w:rsidRDefault="007F557F" w:rsidP="00DE6B9C">
                  <w:hyperlink r:id="rId8" w:history="1">
                    <w:r w:rsidRPr="000F646B"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7F557F" w:rsidRDefault="007F557F" w:rsidP="00BB503E"/>
              </w:txbxContent>
            </v:textbox>
          </v:shape>
        </w:pict>
      </w:r>
      <w:r>
        <w:rPr>
          <w:noProof/>
        </w:rPr>
        <w:pict>
          <v:shape id="_x0000_s1067" type="#_x0000_t65" style="position:absolute;left:0;text-align:left;margin-left:191.7pt;margin-top:5.2pt;width:103.3pt;height:139.5pt;z-index:251676160">
            <v:textbox>
              <w:txbxContent>
                <w:p w:rsidR="007F557F" w:rsidRDefault="007F557F" w:rsidP="00BB503E"/>
              </w:txbxContent>
            </v:textbox>
          </v:shape>
        </w:pict>
      </w:r>
      <w:r>
        <w:rPr>
          <w:noProof/>
        </w:rPr>
        <w:pict>
          <v:shape id="_x0000_s1068" type="#_x0000_t65" style="position:absolute;left:0;text-align:left;margin-left:24.45pt;margin-top:.65pt;width:103.3pt;height:139.5pt;z-index:251675136">
            <v:textbox>
              <w:txbxContent>
                <w:p w:rsidR="007F557F" w:rsidRDefault="007F557F" w:rsidP="00BB503E">
                  <w:pPr>
                    <w:rPr>
                      <w:sz w:val="28"/>
                    </w:rPr>
                  </w:pPr>
                  <w:r>
                    <w:t xml:space="preserve">            </w:t>
                  </w:r>
                  <w:r w:rsidRPr="00C62F60">
                    <w:rPr>
                      <w:sz w:val="32"/>
                    </w:rPr>
                    <w:t>8</w:t>
                  </w:r>
                  <w:r>
                    <w:rPr>
                      <w:sz w:val="32"/>
                    </w:rPr>
                    <w:t xml:space="preserve"> </w:t>
                  </w:r>
                  <w:r w:rsidRPr="00C62F60">
                    <w:rPr>
                      <w:sz w:val="32"/>
                    </w:rPr>
                    <w:t xml:space="preserve"> 2</w:t>
                  </w:r>
                </w:p>
                <w:p w:rsidR="007F557F" w:rsidRDefault="007F557F" w:rsidP="00BB503E">
                  <w:r>
                    <w:rPr>
                      <w:sz w:val="28"/>
                    </w:rPr>
                    <w:t xml:space="preserve">   </w:t>
                  </w:r>
                </w:p>
              </w:txbxContent>
            </v:textbox>
          </v:shape>
        </w:pict>
      </w:r>
    </w:p>
    <w:p w:rsidR="007F557F" w:rsidRPr="00FF31C0" w:rsidRDefault="007F557F" w:rsidP="00BB503E">
      <w:pPr>
        <w:pStyle w:val="ListParagraph"/>
        <w:tabs>
          <w:tab w:val="left" w:pos="4170"/>
          <w:tab w:val="left" w:pos="6780"/>
        </w:tabs>
        <w:spacing w:line="480" w:lineRule="auto"/>
        <w:rPr>
          <w:sz w:val="28"/>
        </w:rPr>
      </w:pPr>
      <w:r>
        <w:rPr>
          <w:noProof/>
        </w:rPr>
        <w:pict>
          <v:shape id="_x0000_s1069" type="#_x0000_t32" style="position:absolute;left:0;text-align:left;margin-left:34.2pt;margin-top:14.35pt;width:10.3pt;height:0;z-index:251680256" o:connectortype="straight"/>
        </w:pict>
      </w:r>
      <w:r>
        <w:rPr>
          <w:noProof/>
        </w:rPr>
        <w:pict>
          <v:curve id="_x0000_s1070" style="position:absolute;left:0;text-align:left;z-index:251679232" from="72.45pt,6.1pt" control1="80.95pt,5.6pt" control2="89.45pt,4.6pt" to="97.95pt,4.6pt" coordsize="510,30" filled="f">
            <v:path arrowok="t"/>
          </v:curve>
        </w:pict>
      </w:r>
      <w:r>
        <w:rPr>
          <w:sz w:val="28"/>
        </w:rPr>
        <w:tab/>
      </w:r>
      <w:r>
        <w:rPr>
          <w:sz w:val="28"/>
        </w:rPr>
        <w:tab/>
      </w:r>
    </w:p>
    <w:p w:rsidR="007F557F" w:rsidRPr="008056AE" w:rsidRDefault="007F557F" w:rsidP="00814A90">
      <w:pPr>
        <w:rPr>
          <w:sz w:val="28"/>
          <w:szCs w:val="32"/>
        </w:rPr>
      </w:pPr>
    </w:p>
    <w:sectPr w:rsidR="007F557F" w:rsidRPr="008056AE" w:rsidSect="002769A4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DC1"/>
    <w:multiLevelType w:val="hybridMultilevel"/>
    <w:tmpl w:val="C2D0226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1BDF"/>
    <w:rsid w:val="00005BAB"/>
    <w:rsid w:val="000F646B"/>
    <w:rsid w:val="00184EB9"/>
    <w:rsid w:val="001A1BDF"/>
    <w:rsid w:val="002769A4"/>
    <w:rsid w:val="00456CD7"/>
    <w:rsid w:val="00511942"/>
    <w:rsid w:val="00606AC1"/>
    <w:rsid w:val="006871DA"/>
    <w:rsid w:val="007E2DB3"/>
    <w:rsid w:val="007F557F"/>
    <w:rsid w:val="008056AE"/>
    <w:rsid w:val="00814A90"/>
    <w:rsid w:val="00930C2C"/>
    <w:rsid w:val="00B8769E"/>
    <w:rsid w:val="00BB503E"/>
    <w:rsid w:val="00C62F60"/>
    <w:rsid w:val="00D57C5D"/>
    <w:rsid w:val="00D6351B"/>
    <w:rsid w:val="00DE6B9C"/>
    <w:rsid w:val="00E01668"/>
    <w:rsid w:val="00E65271"/>
    <w:rsid w:val="00F80BAA"/>
    <w:rsid w:val="00FF3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C2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65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52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B503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E6B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384</Words>
  <Characters>2190</Characters>
  <Application>Microsoft Office Outlook</Application>
  <DocSecurity>0</DocSecurity>
  <Lines>0</Lines>
  <Paragraphs>0</Paragraphs>
  <ScaleCrop>false</ScaleCrop>
  <Company>Şirket Adı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PC1</dc:creator>
  <cp:keywords/>
  <dc:description/>
  <cp:lastModifiedBy>EDANUR HANIM</cp:lastModifiedBy>
  <cp:revision>11</cp:revision>
  <cp:lastPrinted>2011-04-24T19:34:00Z</cp:lastPrinted>
  <dcterms:created xsi:type="dcterms:W3CDTF">2010-05-20T19:15:00Z</dcterms:created>
  <dcterms:modified xsi:type="dcterms:W3CDTF">2011-10-18T16:01:00Z</dcterms:modified>
</cp:coreProperties>
</file>