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6E3" w:rsidRPr="003364F7" w:rsidRDefault="002D56E3" w:rsidP="00400E58">
      <w:pPr>
        <w:pStyle w:val="ListParagraph"/>
        <w:numPr>
          <w:ilvl w:val="0"/>
          <w:numId w:val="1"/>
        </w:numPr>
        <w:jc w:val="left"/>
        <w:rPr>
          <w:b/>
          <w:sz w:val="24"/>
          <w:szCs w:val="24"/>
        </w:rPr>
      </w:pPr>
      <w:r>
        <w:rPr>
          <w:noProof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6" type="#_x0000_t84" style="position:absolute;left:0;text-align:left;margin-left:-31.85pt;margin-top:-33.35pt;width:519.75pt;height:105pt;z-index:251654144" wrapcoords="-31 -154 -31 21446 21631 21446 21631 -154 -31 -154">
            <v:textbox>
              <w:txbxContent>
                <w:p w:rsidR="002D56E3" w:rsidRPr="00400E58" w:rsidRDefault="002D56E3" w:rsidP="00400E58">
                  <w:pPr>
                    <w:spacing w:after="0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2011-2012</w:t>
                  </w:r>
                  <w:r w:rsidRPr="00400E58">
                    <w:rPr>
                      <w:b/>
                      <w:sz w:val="36"/>
                    </w:rPr>
                    <w:t xml:space="preserve"> EĞİTİM ÖĞRETİM YILI DENİZKÖY İLKÖĞRETİM OKULU 5/A SINIFI I. DÖNEM I. YAZILI SINAVI</w:t>
                  </w:r>
                </w:p>
                <w:p w:rsidR="002D56E3" w:rsidRDefault="002D56E3" w:rsidP="00400E58">
                  <w:pPr>
                    <w:spacing w:after="0"/>
                    <w:jc w:val="left"/>
                    <w:rPr>
                      <w:b/>
                    </w:rPr>
                  </w:pPr>
                  <w:r>
                    <w:rPr>
                      <w:b/>
                    </w:rPr>
                    <w:t>ADI: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>02.11.2009</w:t>
                  </w:r>
                </w:p>
                <w:p w:rsidR="002D56E3" w:rsidRPr="00400E58" w:rsidRDefault="002D56E3" w:rsidP="00400E58">
                  <w:pPr>
                    <w:spacing w:after="0"/>
                    <w:jc w:val="left"/>
                    <w:rPr>
                      <w:b/>
                    </w:rPr>
                  </w:pPr>
                  <w:r>
                    <w:rPr>
                      <w:b/>
                    </w:rPr>
                    <w:t>SOYADI: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>PUANI:</w:t>
                  </w:r>
                </w:p>
              </w:txbxContent>
            </v:textbox>
            <w10:wrap type="through"/>
          </v:shape>
        </w:pict>
      </w:r>
      <w:r w:rsidRPr="003364F7">
        <w:rPr>
          <w:b/>
          <w:sz w:val="24"/>
          <w:szCs w:val="24"/>
        </w:rPr>
        <w:t>Aşağıda okunuşları verilen sayıları rakamla yazınız.</w:t>
      </w:r>
      <w:r>
        <w:rPr>
          <w:b/>
          <w:sz w:val="24"/>
          <w:szCs w:val="24"/>
        </w:rPr>
        <w:t xml:space="preserve"> (10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345"/>
        <w:gridCol w:w="2867"/>
      </w:tblGrid>
      <w:tr w:rsidR="002D56E3" w:rsidRPr="0090610D" w:rsidTr="0090610D">
        <w:tc>
          <w:tcPr>
            <w:tcW w:w="6345" w:type="dxa"/>
          </w:tcPr>
          <w:p w:rsidR="002D56E3" w:rsidRPr="0090610D" w:rsidRDefault="002D56E3" w:rsidP="0090610D">
            <w:pPr>
              <w:spacing w:after="0"/>
              <w:jc w:val="left"/>
            </w:pPr>
            <w:r w:rsidRPr="0090610D">
              <w:t>Yirmi yedi milyon üç yüz altmış beş bin beş yüz on</w:t>
            </w:r>
          </w:p>
        </w:tc>
        <w:tc>
          <w:tcPr>
            <w:tcW w:w="2867" w:type="dxa"/>
          </w:tcPr>
          <w:p w:rsidR="002D56E3" w:rsidRPr="0090610D" w:rsidRDefault="002D56E3" w:rsidP="0090610D">
            <w:pPr>
              <w:spacing w:after="0"/>
              <w:jc w:val="left"/>
            </w:pPr>
          </w:p>
        </w:tc>
      </w:tr>
      <w:tr w:rsidR="002D56E3" w:rsidRPr="0090610D" w:rsidTr="0090610D">
        <w:tc>
          <w:tcPr>
            <w:tcW w:w="6345" w:type="dxa"/>
          </w:tcPr>
          <w:p w:rsidR="002D56E3" w:rsidRPr="0090610D" w:rsidRDefault="002D56E3" w:rsidP="0090610D">
            <w:pPr>
              <w:spacing w:after="0"/>
              <w:jc w:val="left"/>
            </w:pPr>
            <w:r w:rsidRPr="0090610D">
              <w:t>On milyon kırk beş bin on beş</w:t>
            </w:r>
          </w:p>
        </w:tc>
        <w:tc>
          <w:tcPr>
            <w:tcW w:w="2867" w:type="dxa"/>
          </w:tcPr>
          <w:p w:rsidR="002D56E3" w:rsidRPr="0090610D" w:rsidRDefault="002D56E3" w:rsidP="0090610D">
            <w:pPr>
              <w:spacing w:after="0"/>
              <w:jc w:val="left"/>
            </w:pPr>
          </w:p>
        </w:tc>
      </w:tr>
      <w:tr w:rsidR="002D56E3" w:rsidRPr="0090610D" w:rsidTr="0090610D">
        <w:tc>
          <w:tcPr>
            <w:tcW w:w="6345" w:type="dxa"/>
          </w:tcPr>
          <w:p w:rsidR="002D56E3" w:rsidRPr="0090610D" w:rsidRDefault="002D56E3" w:rsidP="0090610D">
            <w:pPr>
              <w:spacing w:after="0"/>
              <w:jc w:val="left"/>
            </w:pPr>
            <w:r w:rsidRPr="0090610D">
              <w:t>Yüz on bir milyon yüz on bir</w:t>
            </w:r>
          </w:p>
        </w:tc>
        <w:tc>
          <w:tcPr>
            <w:tcW w:w="2867" w:type="dxa"/>
          </w:tcPr>
          <w:p w:rsidR="002D56E3" w:rsidRPr="0090610D" w:rsidRDefault="002D56E3" w:rsidP="0090610D">
            <w:pPr>
              <w:spacing w:after="0"/>
              <w:jc w:val="left"/>
            </w:pPr>
          </w:p>
        </w:tc>
      </w:tr>
      <w:tr w:rsidR="002D56E3" w:rsidRPr="0090610D" w:rsidTr="0090610D">
        <w:tc>
          <w:tcPr>
            <w:tcW w:w="6345" w:type="dxa"/>
          </w:tcPr>
          <w:p w:rsidR="002D56E3" w:rsidRPr="0090610D" w:rsidRDefault="002D56E3" w:rsidP="0090610D">
            <w:pPr>
              <w:spacing w:after="0"/>
              <w:jc w:val="left"/>
            </w:pPr>
            <w:r w:rsidRPr="0090610D">
              <w:t>Dokuz yüz milyon doksan dokuz</w:t>
            </w:r>
          </w:p>
        </w:tc>
        <w:tc>
          <w:tcPr>
            <w:tcW w:w="2867" w:type="dxa"/>
          </w:tcPr>
          <w:p w:rsidR="002D56E3" w:rsidRPr="0090610D" w:rsidRDefault="002D56E3" w:rsidP="0090610D">
            <w:pPr>
              <w:spacing w:after="0"/>
              <w:jc w:val="left"/>
            </w:pPr>
          </w:p>
        </w:tc>
      </w:tr>
      <w:tr w:rsidR="002D56E3" w:rsidRPr="0090610D" w:rsidTr="0090610D">
        <w:tc>
          <w:tcPr>
            <w:tcW w:w="6345" w:type="dxa"/>
          </w:tcPr>
          <w:p w:rsidR="002D56E3" w:rsidRPr="0090610D" w:rsidRDefault="002D56E3" w:rsidP="0090610D">
            <w:pPr>
              <w:spacing w:after="0"/>
              <w:jc w:val="left"/>
            </w:pPr>
            <w:r w:rsidRPr="0090610D">
              <w:t>Bir milyon bin</w:t>
            </w:r>
          </w:p>
        </w:tc>
        <w:tc>
          <w:tcPr>
            <w:tcW w:w="2867" w:type="dxa"/>
          </w:tcPr>
          <w:p w:rsidR="002D56E3" w:rsidRPr="0090610D" w:rsidRDefault="002D56E3" w:rsidP="0090610D">
            <w:pPr>
              <w:spacing w:after="0"/>
              <w:jc w:val="left"/>
            </w:pPr>
          </w:p>
        </w:tc>
      </w:tr>
    </w:tbl>
    <w:p w:rsidR="002D56E3" w:rsidRDefault="002D56E3" w:rsidP="00400E58">
      <w:pPr>
        <w:jc w:val="left"/>
      </w:pPr>
    </w:p>
    <w:p w:rsidR="002D56E3" w:rsidRPr="003364F7" w:rsidRDefault="002D56E3" w:rsidP="00A70EE0">
      <w:pPr>
        <w:pStyle w:val="ListParagraph"/>
        <w:numPr>
          <w:ilvl w:val="0"/>
          <w:numId w:val="1"/>
        </w:numPr>
        <w:jc w:val="left"/>
        <w:rPr>
          <w:b/>
          <w:sz w:val="24"/>
          <w:szCs w:val="24"/>
        </w:rPr>
      </w:pPr>
      <w:r w:rsidRPr="003364F7">
        <w:rPr>
          <w:b/>
          <w:sz w:val="24"/>
          <w:szCs w:val="24"/>
        </w:rPr>
        <w:t>Aşağıdaki sayıların okunuşlarını yazınız.</w:t>
      </w:r>
      <w:r>
        <w:rPr>
          <w:b/>
          <w:sz w:val="24"/>
          <w:szCs w:val="24"/>
        </w:rPr>
        <w:t xml:space="preserve"> (10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668"/>
        <w:gridCol w:w="7544"/>
      </w:tblGrid>
      <w:tr w:rsidR="002D56E3" w:rsidRPr="0090610D" w:rsidTr="0090610D">
        <w:tc>
          <w:tcPr>
            <w:tcW w:w="1668" w:type="dxa"/>
          </w:tcPr>
          <w:p w:rsidR="002D56E3" w:rsidRPr="0090610D" w:rsidRDefault="002D56E3" w:rsidP="0090610D">
            <w:pPr>
              <w:spacing w:after="0"/>
              <w:jc w:val="left"/>
            </w:pPr>
            <w:r w:rsidRPr="0090610D">
              <w:t xml:space="preserve">    7 023 458</w:t>
            </w:r>
          </w:p>
        </w:tc>
        <w:tc>
          <w:tcPr>
            <w:tcW w:w="7544" w:type="dxa"/>
          </w:tcPr>
          <w:p w:rsidR="002D56E3" w:rsidRPr="0090610D" w:rsidRDefault="002D56E3" w:rsidP="0090610D">
            <w:pPr>
              <w:spacing w:after="0"/>
              <w:jc w:val="left"/>
            </w:pPr>
          </w:p>
        </w:tc>
      </w:tr>
      <w:tr w:rsidR="002D56E3" w:rsidRPr="0090610D" w:rsidTr="0090610D">
        <w:tc>
          <w:tcPr>
            <w:tcW w:w="1668" w:type="dxa"/>
          </w:tcPr>
          <w:p w:rsidR="002D56E3" w:rsidRPr="0090610D" w:rsidRDefault="002D56E3" w:rsidP="0090610D">
            <w:pPr>
              <w:spacing w:after="0"/>
              <w:jc w:val="left"/>
            </w:pPr>
            <w:r w:rsidRPr="0090610D">
              <w:t>204 024 024</w:t>
            </w:r>
          </w:p>
        </w:tc>
        <w:tc>
          <w:tcPr>
            <w:tcW w:w="7544" w:type="dxa"/>
          </w:tcPr>
          <w:p w:rsidR="002D56E3" w:rsidRPr="0090610D" w:rsidRDefault="002D56E3" w:rsidP="0090610D">
            <w:pPr>
              <w:spacing w:after="0"/>
              <w:jc w:val="left"/>
            </w:pPr>
          </w:p>
        </w:tc>
      </w:tr>
      <w:tr w:rsidR="002D56E3" w:rsidRPr="0090610D" w:rsidTr="0090610D">
        <w:tc>
          <w:tcPr>
            <w:tcW w:w="1668" w:type="dxa"/>
          </w:tcPr>
          <w:p w:rsidR="002D56E3" w:rsidRPr="0090610D" w:rsidRDefault="002D56E3" w:rsidP="0090610D">
            <w:pPr>
              <w:spacing w:after="0"/>
              <w:jc w:val="left"/>
            </w:pPr>
            <w:r w:rsidRPr="0090610D">
              <w:t>170 707 070</w:t>
            </w:r>
          </w:p>
        </w:tc>
        <w:tc>
          <w:tcPr>
            <w:tcW w:w="7544" w:type="dxa"/>
          </w:tcPr>
          <w:p w:rsidR="002D56E3" w:rsidRPr="0090610D" w:rsidRDefault="002D56E3" w:rsidP="0090610D">
            <w:pPr>
              <w:spacing w:after="0"/>
              <w:jc w:val="left"/>
            </w:pPr>
          </w:p>
        </w:tc>
      </w:tr>
      <w:tr w:rsidR="002D56E3" w:rsidRPr="0090610D" w:rsidTr="0090610D">
        <w:tc>
          <w:tcPr>
            <w:tcW w:w="1668" w:type="dxa"/>
          </w:tcPr>
          <w:p w:rsidR="002D56E3" w:rsidRPr="0090610D" w:rsidRDefault="002D56E3" w:rsidP="0090610D">
            <w:pPr>
              <w:spacing w:after="0"/>
              <w:jc w:val="left"/>
            </w:pPr>
            <w:r w:rsidRPr="0090610D">
              <w:t>100 000 001</w:t>
            </w:r>
          </w:p>
        </w:tc>
        <w:tc>
          <w:tcPr>
            <w:tcW w:w="7544" w:type="dxa"/>
          </w:tcPr>
          <w:p w:rsidR="002D56E3" w:rsidRPr="0090610D" w:rsidRDefault="002D56E3" w:rsidP="0090610D">
            <w:pPr>
              <w:spacing w:after="0"/>
              <w:jc w:val="left"/>
            </w:pPr>
          </w:p>
        </w:tc>
      </w:tr>
      <w:tr w:rsidR="002D56E3" w:rsidRPr="0090610D" w:rsidTr="0090610D">
        <w:tc>
          <w:tcPr>
            <w:tcW w:w="1668" w:type="dxa"/>
          </w:tcPr>
          <w:p w:rsidR="002D56E3" w:rsidRPr="0090610D" w:rsidRDefault="002D56E3" w:rsidP="0090610D">
            <w:pPr>
              <w:spacing w:after="0"/>
              <w:jc w:val="left"/>
            </w:pPr>
            <w:r w:rsidRPr="0090610D">
              <w:t xml:space="preserve">  99 347 531</w:t>
            </w:r>
          </w:p>
        </w:tc>
        <w:tc>
          <w:tcPr>
            <w:tcW w:w="7544" w:type="dxa"/>
          </w:tcPr>
          <w:p w:rsidR="002D56E3" w:rsidRPr="0090610D" w:rsidRDefault="002D56E3" w:rsidP="0090610D">
            <w:pPr>
              <w:spacing w:after="0"/>
              <w:jc w:val="left"/>
            </w:pPr>
          </w:p>
        </w:tc>
      </w:tr>
    </w:tbl>
    <w:p w:rsidR="002D56E3" w:rsidRDefault="002D56E3" w:rsidP="009E5A5A">
      <w:pPr>
        <w:jc w:val="both"/>
        <w:rPr>
          <w:rFonts w:ascii="Arial" w:hAnsi="Arial" w:cs="Arial"/>
        </w:rPr>
      </w:pPr>
    </w:p>
    <w:p w:rsidR="002D56E3" w:rsidRPr="003364F7" w:rsidRDefault="002D56E3" w:rsidP="006F6FB2">
      <w:pPr>
        <w:pStyle w:val="ListParagraph"/>
        <w:numPr>
          <w:ilvl w:val="0"/>
          <w:numId w:val="1"/>
        </w:numPr>
        <w:ind w:right="-468"/>
        <w:jc w:val="left"/>
        <w:rPr>
          <w:b/>
          <w:sz w:val="24"/>
          <w:szCs w:val="24"/>
        </w:rPr>
      </w:pPr>
      <w:r w:rsidRPr="003364F7">
        <w:rPr>
          <w:b/>
          <w:sz w:val="24"/>
          <w:szCs w:val="24"/>
        </w:rPr>
        <w:t>Aşağıdaki doğal sayıların boş olan yerlerine uygun olan rakam ve sayı değerlerini yazın.</w:t>
      </w:r>
      <w:r w:rsidRPr="000F5B7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  (8 Puan)</w:t>
      </w:r>
    </w:p>
    <w:p w:rsidR="002D56E3" w:rsidRPr="00D514D7" w:rsidRDefault="002D56E3" w:rsidP="006F6FB2">
      <w:pPr>
        <w:ind w:left="-540" w:right="-468"/>
        <w:jc w:val="left"/>
      </w:pPr>
      <w:r w:rsidRPr="00D514D7">
        <w:t>63 972 500 sayısının on binler basamağında …</w:t>
      </w:r>
      <w:r>
        <w:t>…….</w:t>
      </w:r>
      <w:r w:rsidRPr="00D514D7">
        <w:t>… rakamı vardır,basamak değeri…………</w:t>
      </w:r>
      <w:r>
        <w:t>……………….……….</w:t>
      </w:r>
      <w:r w:rsidRPr="00D514D7">
        <w:t>……’dir.</w:t>
      </w:r>
    </w:p>
    <w:p w:rsidR="002D56E3" w:rsidRPr="00D514D7" w:rsidRDefault="002D56E3" w:rsidP="006F6FB2">
      <w:pPr>
        <w:ind w:left="-540" w:right="-468"/>
        <w:jc w:val="left"/>
      </w:pPr>
      <w:r w:rsidRPr="00D514D7">
        <w:t>89 819 207 sayısının on milyonlar basamağında ……</w:t>
      </w:r>
      <w:r>
        <w:t>…….</w:t>
      </w:r>
      <w:r w:rsidRPr="00D514D7">
        <w:t xml:space="preserve"> rakamı vardır,basamak değeri ………</w:t>
      </w:r>
      <w:r>
        <w:t>……….………..</w:t>
      </w:r>
      <w:r w:rsidRPr="00D514D7">
        <w:t>……..’dur.</w:t>
      </w:r>
    </w:p>
    <w:p w:rsidR="002D56E3" w:rsidRPr="00D514D7" w:rsidRDefault="002D56E3" w:rsidP="006F6FB2">
      <w:pPr>
        <w:ind w:left="-540" w:right="-468"/>
        <w:jc w:val="left"/>
      </w:pPr>
      <w:r w:rsidRPr="00D514D7">
        <w:t>195 354 008 sayısının binler bölüğünde …</w:t>
      </w:r>
      <w:r>
        <w:t>…..….</w:t>
      </w:r>
      <w:r w:rsidRPr="00D514D7">
        <w:t>… rakamları vardır,milyonlar bölüğünde ……</w:t>
      </w:r>
      <w:r>
        <w:t>.……..</w:t>
      </w:r>
      <w:r w:rsidRPr="00D514D7">
        <w:t>.rakamları vardır.</w:t>
      </w:r>
    </w:p>
    <w:p w:rsidR="002D56E3" w:rsidRPr="00D514D7" w:rsidRDefault="002D56E3" w:rsidP="006F6FB2">
      <w:pPr>
        <w:ind w:left="-540" w:right="-468"/>
        <w:jc w:val="left"/>
      </w:pPr>
      <w:r w:rsidRPr="00D514D7">
        <w:t>74 700 460 sayısının  birler bölüğünde …</w:t>
      </w:r>
      <w:r>
        <w:t>…..…….</w:t>
      </w:r>
      <w:r w:rsidRPr="00D514D7">
        <w:t>…. rakamları vardır,binler bölüğünde ……</w:t>
      </w:r>
      <w:r>
        <w:t>…….</w:t>
      </w:r>
      <w:r w:rsidRPr="00D514D7">
        <w:t xml:space="preserve"> </w:t>
      </w:r>
      <w:r>
        <w:t>…….</w:t>
      </w:r>
      <w:r w:rsidRPr="00D514D7">
        <w:t>rakamları vardır.</w:t>
      </w:r>
    </w:p>
    <w:p w:rsidR="002D56E3" w:rsidRPr="003364F7" w:rsidRDefault="002D56E3" w:rsidP="00AA431E">
      <w:pPr>
        <w:ind w:left="-540" w:right="-468"/>
        <w:jc w:val="left"/>
        <w:rPr>
          <w:b/>
          <w:sz w:val="24"/>
          <w:szCs w:val="24"/>
        </w:rPr>
      </w:pPr>
      <w:r>
        <w:rPr>
          <w:noProof/>
          <w:lang w:eastAsia="tr-TR"/>
        </w:rPr>
        <w:pict>
          <v:group id="_x0000_s1027" style="position:absolute;left:0;text-align:left;margin-left:-9.25pt;margin-top:220.5pt;width:456.65pt;height:68.25pt;z-index:251656192" coordorigin="1232,14445" coordsize="9133,1365" wrapcoords="355 0 355 8308 9151 11393 10782 11393 532 13055 -35 13055 -35 21363 21352 21363 21423 13055 20855 13055 10782 11393 12485 11393 21600 8308 21600 0 355 0">
            <v:rect id="_x0000_s1028" style="position:absolute;left:1413;top:14445;width:3540;height:525" stroked="f">
              <v:textbox style="mso-next-textbox:#_x0000_s1028">
                <w:txbxContent>
                  <w:tbl>
                    <w:tblPr>
                      <w:tblW w:w="0" w:type="auto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ook w:val="00A0"/>
                    </w:tblPr>
                    <w:tblGrid>
                      <w:gridCol w:w="542"/>
                      <w:gridCol w:w="542"/>
                      <w:gridCol w:w="542"/>
                      <w:gridCol w:w="542"/>
                      <w:gridCol w:w="542"/>
                      <w:gridCol w:w="542"/>
                    </w:tblGrid>
                    <w:tr w:rsidR="002D56E3" w:rsidRPr="0090610D" w:rsidTr="0090610D">
                      <w:tc>
                        <w:tcPr>
                          <w:tcW w:w="542" w:type="dxa"/>
                        </w:tcPr>
                        <w:p w:rsidR="002D56E3" w:rsidRPr="0090610D" w:rsidRDefault="002D56E3" w:rsidP="0090610D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  <w:r w:rsidRPr="0090610D">
                            <w:rPr>
                              <w:sz w:val="24"/>
                              <w:szCs w:val="24"/>
                            </w:rPr>
                            <w:t>3</w:t>
                          </w:r>
                        </w:p>
                      </w:tc>
                      <w:tc>
                        <w:tcPr>
                          <w:tcW w:w="542" w:type="dxa"/>
                        </w:tcPr>
                        <w:p w:rsidR="002D56E3" w:rsidRPr="0090610D" w:rsidRDefault="002D56E3" w:rsidP="0090610D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  <w:r w:rsidRPr="0090610D">
                            <w:rPr>
                              <w:sz w:val="24"/>
                              <w:szCs w:val="24"/>
                            </w:rPr>
                            <w:t>6</w:t>
                          </w:r>
                        </w:p>
                      </w:tc>
                      <w:tc>
                        <w:tcPr>
                          <w:tcW w:w="542" w:type="dxa"/>
                        </w:tcPr>
                        <w:p w:rsidR="002D56E3" w:rsidRPr="0090610D" w:rsidRDefault="002D56E3" w:rsidP="0090610D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542" w:type="dxa"/>
                        </w:tcPr>
                        <w:p w:rsidR="002D56E3" w:rsidRPr="0090610D" w:rsidRDefault="002D56E3" w:rsidP="0090610D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  <w:r w:rsidRPr="0090610D">
                            <w:rPr>
                              <w:sz w:val="24"/>
                              <w:szCs w:val="24"/>
                            </w:rPr>
                            <w:t>12</w:t>
                          </w:r>
                        </w:p>
                      </w:tc>
                      <w:tc>
                        <w:tcPr>
                          <w:tcW w:w="542" w:type="dxa"/>
                        </w:tcPr>
                        <w:p w:rsidR="002D56E3" w:rsidRPr="0090610D" w:rsidRDefault="002D56E3" w:rsidP="0090610D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542" w:type="dxa"/>
                        </w:tcPr>
                        <w:p w:rsidR="002D56E3" w:rsidRPr="0090610D" w:rsidRDefault="002D56E3" w:rsidP="0090610D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  <w:r w:rsidRPr="0090610D">
                            <w:rPr>
                              <w:sz w:val="24"/>
                              <w:szCs w:val="24"/>
                            </w:rPr>
                            <w:t>18</w:t>
                          </w:r>
                        </w:p>
                      </w:tc>
                    </w:tr>
                  </w:tbl>
                  <w:p w:rsidR="002D56E3" w:rsidRDefault="002D56E3"/>
                </w:txbxContent>
              </v:textbox>
            </v:rect>
            <v:rect id="_x0000_s1029" style="position:absolute;left:6825;top:14445;width:3540;height:525" stroked="f">
              <v:textbox style="mso-next-textbox:#_x0000_s1029">
                <w:txbxContent>
                  <w:tbl>
                    <w:tblPr>
                      <w:tblW w:w="0" w:type="auto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ook w:val="00A0"/>
                    </w:tblPr>
                    <w:tblGrid>
                      <w:gridCol w:w="542"/>
                      <w:gridCol w:w="542"/>
                      <w:gridCol w:w="542"/>
                      <w:gridCol w:w="542"/>
                      <w:gridCol w:w="542"/>
                      <w:gridCol w:w="581"/>
                    </w:tblGrid>
                    <w:tr w:rsidR="002D56E3" w:rsidRPr="0090610D" w:rsidTr="0090610D">
                      <w:tc>
                        <w:tcPr>
                          <w:tcW w:w="542" w:type="dxa"/>
                        </w:tcPr>
                        <w:p w:rsidR="002D56E3" w:rsidRPr="0090610D" w:rsidRDefault="002D56E3" w:rsidP="0090610D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  <w:r w:rsidRPr="0090610D">
                            <w:rPr>
                              <w:sz w:val="24"/>
                              <w:szCs w:val="24"/>
                            </w:rPr>
                            <w:t>4</w:t>
                          </w:r>
                        </w:p>
                      </w:tc>
                      <w:tc>
                        <w:tcPr>
                          <w:tcW w:w="542" w:type="dxa"/>
                        </w:tcPr>
                        <w:p w:rsidR="002D56E3" w:rsidRPr="0090610D" w:rsidRDefault="002D56E3" w:rsidP="0090610D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  <w:r w:rsidRPr="0090610D">
                            <w:rPr>
                              <w:sz w:val="24"/>
                              <w:szCs w:val="24"/>
                            </w:rPr>
                            <w:t>8</w:t>
                          </w:r>
                        </w:p>
                      </w:tc>
                      <w:tc>
                        <w:tcPr>
                          <w:tcW w:w="542" w:type="dxa"/>
                        </w:tcPr>
                        <w:p w:rsidR="002D56E3" w:rsidRPr="0090610D" w:rsidRDefault="002D56E3" w:rsidP="0090610D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  <w:r w:rsidRPr="0090610D">
                            <w:rPr>
                              <w:sz w:val="24"/>
                              <w:szCs w:val="24"/>
                            </w:rPr>
                            <w:t>16</w:t>
                          </w:r>
                        </w:p>
                      </w:tc>
                      <w:tc>
                        <w:tcPr>
                          <w:tcW w:w="542" w:type="dxa"/>
                        </w:tcPr>
                        <w:p w:rsidR="002D56E3" w:rsidRPr="0090610D" w:rsidRDefault="002D56E3" w:rsidP="0090610D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542" w:type="dxa"/>
                        </w:tcPr>
                        <w:p w:rsidR="002D56E3" w:rsidRPr="0090610D" w:rsidRDefault="002D56E3" w:rsidP="0090610D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551" w:type="dxa"/>
                        </w:tcPr>
                        <w:p w:rsidR="002D56E3" w:rsidRPr="0090610D" w:rsidRDefault="002D56E3" w:rsidP="0090610D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  <w:r w:rsidRPr="0090610D">
                            <w:rPr>
                              <w:sz w:val="24"/>
                              <w:szCs w:val="24"/>
                            </w:rPr>
                            <w:t>128</w:t>
                          </w:r>
                        </w:p>
                      </w:tc>
                    </w:tr>
                  </w:tbl>
                  <w:p w:rsidR="002D56E3" w:rsidRDefault="002D56E3" w:rsidP="00D4658D"/>
                </w:txbxContent>
              </v:textbox>
            </v:rect>
            <v:rect id="_x0000_s1030" style="position:absolute;left:1232;top:15285;width:3540;height:525" stroked="f">
              <v:textbox style="mso-next-textbox:#_x0000_s1030">
                <w:txbxContent>
                  <w:tbl>
                    <w:tblPr>
                      <w:tblW w:w="0" w:type="auto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ook w:val="00A0"/>
                    </w:tblPr>
                    <w:tblGrid>
                      <w:gridCol w:w="514"/>
                      <w:gridCol w:w="513"/>
                      <w:gridCol w:w="513"/>
                      <w:gridCol w:w="513"/>
                      <w:gridCol w:w="513"/>
                      <w:gridCol w:w="451"/>
                      <w:gridCol w:w="451"/>
                    </w:tblGrid>
                    <w:tr w:rsidR="002D56E3" w:rsidRPr="0090610D" w:rsidTr="0090610D">
                      <w:tc>
                        <w:tcPr>
                          <w:tcW w:w="514" w:type="dxa"/>
                        </w:tcPr>
                        <w:p w:rsidR="002D56E3" w:rsidRPr="0090610D" w:rsidRDefault="002D56E3" w:rsidP="0090610D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  <w:r w:rsidRPr="0090610D">
                            <w:rPr>
                              <w:sz w:val="24"/>
                              <w:szCs w:val="24"/>
                            </w:rPr>
                            <w:t>15</w:t>
                          </w:r>
                        </w:p>
                      </w:tc>
                      <w:tc>
                        <w:tcPr>
                          <w:tcW w:w="513" w:type="dxa"/>
                        </w:tcPr>
                        <w:p w:rsidR="002D56E3" w:rsidRPr="0090610D" w:rsidRDefault="002D56E3" w:rsidP="0090610D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  <w:r w:rsidRPr="0090610D">
                            <w:rPr>
                              <w:sz w:val="24"/>
                              <w:szCs w:val="24"/>
                            </w:rPr>
                            <w:t>14</w:t>
                          </w:r>
                        </w:p>
                      </w:tc>
                      <w:tc>
                        <w:tcPr>
                          <w:tcW w:w="513" w:type="dxa"/>
                        </w:tcPr>
                        <w:p w:rsidR="002D56E3" w:rsidRPr="0090610D" w:rsidRDefault="002D56E3" w:rsidP="0090610D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  <w:r w:rsidRPr="0090610D">
                            <w:rPr>
                              <w:sz w:val="24"/>
                              <w:szCs w:val="24"/>
                            </w:rPr>
                            <w:t>18</w:t>
                          </w:r>
                        </w:p>
                      </w:tc>
                      <w:tc>
                        <w:tcPr>
                          <w:tcW w:w="513" w:type="dxa"/>
                        </w:tcPr>
                        <w:p w:rsidR="002D56E3" w:rsidRPr="0090610D" w:rsidRDefault="002D56E3" w:rsidP="0090610D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  <w:r w:rsidRPr="0090610D">
                            <w:rPr>
                              <w:sz w:val="24"/>
                              <w:szCs w:val="24"/>
                            </w:rPr>
                            <w:t>17</w:t>
                          </w:r>
                        </w:p>
                      </w:tc>
                      <w:tc>
                        <w:tcPr>
                          <w:tcW w:w="513" w:type="dxa"/>
                        </w:tcPr>
                        <w:p w:rsidR="002D56E3" w:rsidRPr="0090610D" w:rsidRDefault="002D56E3" w:rsidP="0090610D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  <w:r w:rsidRPr="0090610D">
                            <w:rPr>
                              <w:sz w:val="24"/>
                              <w:szCs w:val="24"/>
                            </w:rPr>
                            <w:t>21</w:t>
                          </w:r>
                        </w:p>
                      </w:tc>
                      <w:tc>
                        <w:tcPr>
                          <w:tcW w:w="451" w:type="dxa"/>
                        </w:tcPr>
                        <w:p w:rsidR="002D56E3" w:rsidRPr="0090610D" w:rsidRDefault="002D56E3" w:rsidP="0090610D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51" w:type="dxa"/>
                        </w:tcPr>
                        <w:p w:rsidR="002D56E3" w:rsidRPr="0090610D" w:rsidRDefault="002D56E3" w:rsidP="0090610D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</w:tbl>
                  <w:p w:rsidR="002D56E3" w:rsidRDefault="002D56E3" w:rsidP="00D4658D"/>
                </w:txbxContent>
              </v:textbox>
            </v:rect>
            <v:rect id="_x0000_s1031" style="position:absolute;left:6707;top:15285;width:3540;height:525" stroked="f">
              <v:textbox style="mso-next-textbox:#_x0000_s1031">
                <w:txbxContent>
                  <w:tbl>
                    <w:tblPr>
                      <w:tblW w:w="0" w:type="auto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ook w:val="00A0"/>
                    </w:tblPr>
                    <w:tblGrid>
                      <w:gridCol w:w="491"/>
                      <w:gridCol w:w="518"/>
                      <w:gridCol w:w="491"/>
                      <w:gridCol w:w="518"/>
                      <w:gridCol w:w="518"/>
                      <w:gridCol w:w="466"/>
                      <w:gridCol w:w="466"/>
                    </w:tblGrid>
                    <w:tr w:rsidR="002D56E3" w:rsidRPr="0090610D" w:rsidTr="0090610D">
                      <w:tc>
                        <w:tcPr>
                          <w:tcW w:w="491" w:type="dxa"/>
                        </w:tcPr>
                        <w:p w:rsidR="002D56E3" w:rsidRPr="0090610D" w:rsidRDefault="002D56E3" w:rsidP="0090610D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  <w:r w:rsidRPr="0090610D">
                            <w:rPr>
                              <w:sz w:val="24"/>
                              <w:szCs w:val="24"/>
                            </w:rPr>
                            <w:t>5</w:t>
                          </w:r>
                        </w:p>
                      </w:tc>
                      <w:tc>
                        <w:tcPr>
                          <w:tcW w:w="518" w:type="dxa"/>
                        </w:tcPr>
                        <w:p w:rsidR="002D56E3" w:rsidRPr="0090610D" w:rsidRDefault="002D56E3" w:rsidP="0090610D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  <w:r w:rsidRPr="0090610D">
                            <w:rPr>
                              <w:sz w:val="24"/>
                              <w:szCs w:val="24"/>
                            </w:rPr>
                            <w:t>10</w:t>
                          </w:r>
                        </w:p>
                      </w:tc>
                      <w:tc>
                        <w:tcPr>
                          <w:tcW w:w="491" w:type="dxa"/>
                        </w:tcPr>
                        <w:p w:rsidR="002D56E3" w:rsidRPr="0090610D" w:rsidRDefault="002D56E3" w:rsidP="0090610D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  <w:r w:rsidRPr="0090610D">
                            <w:rPr>
                              <w:sz w:val="24"/>
                              <w:szCs w:val="24"/>
                            </w:rPr>
                            <w:t>8</w:t>
                          </w:r>
                        </w:p>
                      </w:tc>
                      <w:tc>
                        <w:tcPr>
                          <w:tcW w:w="518" w:type="dxa"/>
                        </w:tcPr>
                        <w:p w:rsidR="002D56E3" w:rsidRPr="0090610D" w:rsidRDefault="002D56E3" w:rsidP="0090610D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  <w:r w:rsidRPr="0090610D">
                            <w:rPr>
                              <w:sz w:val="24"/>
                              <w:szCs w:val="24"/>
                            </w:rPr>
                            <w:t>16</w:t>
                          </w:r>
                        </w:p>
                      </w:tc>
                      <w:tc>
                        <w:tcPr>
                          <w:tcW w:w="518" w:type="dxa"/>
                        </w:tcPr>
                        <w:p w:rsidR="002D56E3" w:rsidRPr="0090610D" w:rsidRDefault="002D56E3" w:rsidP="0090610D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  <w:r w:rsidRPr="0090610D">
                            <w:rPr>
                              <w:sz w:val="24"/>
                              <w:szCs w:val="24"/>
                            </w:rPr>
                            <w:t>14</w:t>
                          </w:r>
                        </w:p>
                      </w:tc>
                      <w:tc>
                        <w:tcPr>
                          <w:tcW w:w="466" w:type="dxa"/>
                        </w:tcPr>
                        <w:p w:rsidR="002D56E3" w:rsidRPr="0090610D" w:rsidRDefault="002D56E3" w:rsidP="0090610D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66" w:type="dxa"/>
                        </w:tcPr>
                        <w:p w:rsidR="002D56E3" w:rsidRPr="0090610D" w:rsidRDefault="002D56E3" w:rsidP="0090610D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</w:tbl>
                  <w:p w:rsidR="002D56E3" w:rsidRDefault="002D56E3" w:rsidP="00D4658D"/>
                </w:txbxContent>
              </v:textbox>
            </v:rect>
            <w10:wrap type="through"/>
          </v:group>
        </w:pict>
      </w:r>
      <w:r>
        <w:rPr>
          <w:noProof/>
          <w:lang w:eastAsia="tr-TR"/>
        </w:rPr>
        <w:pict>
          <v:group id="_x0000_s1032" style="position:absolute;left:0;text-align:left;margin-left:-21.35pt;margin-top:9.75pt;width:502.65pt;height:185.25pt;z-index:251655168" coordorigin="990,10230" coordsize="10053,3705" wrapcoords="1257 -87 935 0 226 962 226 1312 97 1924 -32 2711 -32 18452 32 19501 451 20900 903 21513 967 21513 20601 21513 20665 21513 21116 20900 21503 19589 21503 19501 21632 18277 21632 2711 21342 1312 21374 962 20633 0 20310 -87 1257 -87">
            <v:roundrect id="_x0000_s1033" style="position:absolute;left:990;top:10230;width:4665;height:3705" arcsize="10923f">
              <v:textbox style="mso-next-textbox:#_x0000_s1033">
                <w:txbxContent>
                  <w:p w:rsidR="002D56E3" w:rsidRPr="003364F7" w:rsidRDefault="002D56E3" w:rsidP="009E5A5A">
                    <w:pPr>
                      <w:spacing w:after="120"/>
                      <w:jc w:val="left"/>
                      <w:rPr>
                        <w:b/>
                        <w:sz w:val="24"/>
                        <w:szCs w:val="24"/>
                      </w:rPr>
                    </w:pPr>
                    <w:r w:rsidRPr="003364F7">
                      <w:rPr>
                        <w:b/>
                        <w:sz w:val="24"/>
                        <w:szCs w:val="24"/>
                      </w:rPr>
                      <w:t>4.      1,4,7,3,0,9,5,8,2 rakamlarını kullanarak dokuz basamaklı  en büyük ve en küçük sayıyı yazınız.</w:t>
                    </w:r>
                    <w:r>
                      <w:rPr>
                        <w:b/>
                        <w:sz w:val="24"/>
                        <w:szCs w:val="24"/>
                      </w:rPr>
                      <w:t xml:space="preserve"> (6 Puan)</w:t>
                    </w:r>
                  </w:p>
                  <w:p w:rsidR="002D56E3" w:rsidRDefault="002D56E3" w:rsidP="009E5A5A">
                    <w:pPr>
                      <w:spacing w:after="120"/>
                      <w:jc w:val="left"/>
                    </w:pPr>
                  </w:p>
                  <w:p w:rsidR="002D56E3" w:rsidRDefault="002D56E3" w:rsidP="009E5A5A">
                    <w:pPr>
                      <w:spacing w:after="120"/>
                      <w:jc w:val="left"/>
                    </w:pPr>
                    <w:r>
                      <w:t>…………………………………………………………………….</w:t>
                    </w:r>
                  </w:p>
                  <w:p w:rsidR="002D56E3" w:rsidRDefault="002D56E3" w:rsidP="009E5A5A">
                    <w:pPr>
                      <w:spacing w:after="120"/>
                      <w:jc w:val="left"/>
                    </w:pPr>
                  </w:p>
                  <w:p w:rsidR="002D56E3" w:rsidRDefault="002D56E3" w:rsidP="009E5A5A">
                    <w:pPr>
                      <w:spacing w:after="120"/>
                      <w:jc w:val="left"/>
                    </w:pPr>
                    <w:r>
                      <w:t>…………………………………………………………………….</w:t>
                    </w:r>
                  </w:p>
                </w:txbxContent>
              </v:textbox>
            </v:roundrect>
            <v:roundrect id="_x0000_s1034" style="position:absolute;left:6378;top:10230;width:4665;height:3705" arcsize="10923f">
              <v:textbox style="mso-next-textbox:#_x0000_s1034">
                <w:txbxContent>
                  <w:p w:rsidR="002D56E3" w:rsidRPr="003364F7" w:rsidRDefault="002D56E3" w:rsidP="009E5A5A">
                    <w:pPr>
                      <w:spacing w:after="120"/>
                      <w:jc w:val="left"/>
                      <w:rPr>
                        <w:b/>
                        <w:sz w:val="24"/>
                        <w:szCs w:val="24"/>
                      </w:rPr>
                    </w:pPr>
                    <w:r w:rsidRPr="003364F7">
                      <w:rPr>
                        <w:b/>
                        <w:sz w:val="24"/>
                        <w:szCs w:val="24"/>
                      </w:rPr>
                      <w:t xml:space="preserve">5.      6,5,3,6,8,0,7 </w:t>
                    </w:r>
                    <w:r>
                      <w:rPr>
                        <w:b/>
                        <w:sz w:val="24"/>
                        <w:szCs w:val="24"/>
                      </w:rPr>
                      <w:t xml:space="preserve">rakamlarını </w:t>
                    </w:r>
                    <w:r w:rsidRPr="003364F7">
                      <w:rPr>
                        <w:b/>
                        <w:sz w:val="24"/>
                        <w:szCs w:val="24"/>
                      </w:rPr>
                      <w:t>kullanarak yedi basamaklı  en büyük çift sayıyı yazınız.</w:t>
                    </w:r>
                    <w:r w:rsidRPr="000C0A75">
                      <w:rPr>
                        <w:b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  <w:szCs w:val="24"/>
                      </w:rPr>
                      <w:t>(3  Puan)</w:t>
                    </w:r>
                  </w:p>
                  <w:p w:rsidR="002D56E3" w:rsidRDefault="002D56E3" w:rsidP="009E5A5A">
                    <w:pPr>
                      <w:spacing w:after="120"/>
                      <w:jc w:val="left"/>
                    </w:pPr>
                  </w:p>
                  <w:p w:rsidR="002D56E3" w:rsidRDefault="002D56E3" w:rsidP="009E5A5A">
                    <w:pPr>
                      <w:spacing w:after="120"/>
                      <w:jc w:val="left"/>
                    </w:pPr>
                    <w:r>
                      <w:t>…………………………………………………………………….</w:t>
                    </w:r>
                  </w:p>
                  <w:p w:rsidR="002D56E3" w:rsidRPr="003364F7" w:rsidRDefault="002D56E3" w:rsidP="009E5A5A">
                    <w:pPr>
                      <w:spacing w:after="120"/>
                      <w:jc w:val="left"/>
                      <w:rPr>
                        <w:b/>
                        <w:sz w:val="24"/>
                        <w:szCs w:val="24"/>
                      </w:rPr>
                    </w:pPr>
                    <w:r w:rsidRPr="003364F7">
                      <w:rPr>
                        <w:b/>
                        <w:sz w:val="24"/>
                        <w:szCs w:val="24"/>
                      </w:rPr>
                      <w:t>6.      8,9,0,1,3,2,4,6,5 rakamlarını kullanarak dokuz basamaklı en küçük tek sayıyı yazınız.</w:t>
                    </w:r>
                    <w:r w:rsidRPr="000C0A75">
                      <w:rPr>
                        <w:b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  <w:szCs w:val="24"/>
                      </w:rPr>
                      <w:t>(3 Puan)</w:t>
                    </w:r>
                  </w:p>
                  <w:p w:rsidR="002D56E3" w:rsidRPr="003364F7" w:rsidRDefault="002D56E3" w:rsidP="009E5A5A">
                    <w:pPr>
                      <w:spacing w:after="120"/>
                      <w:jc w:val="left"/>
                      <w:rPr>
                        <w:b/>
                      </w:rPr>
                    </w:pPr>
                    <w:r w:rsidRPr="003364F7">
                      <w:rPr>
                        <w:b/>
                      </w:rPr>
                      <w:t>…………………………………………………………….</w:t>
                    </w:r>
                  </w:p>
                  <w:p w:rsidR="002D56E3" w:rsidRPr="003364F7" w:rsidRDefault="002D56E3" w:rsidP="009E5A5A">
                    <w:pPr>
                      <w:spacing w:after="120"/>
                      <w:jc w:val="left"/>
                    </w:pPr>
                    <w:r w:rsidRPr="003364F7">
                      <w:t>…………………………………………………………………….</w:t>
                    </w:r>
                  </w:p>
                </w:txbxContent>
              </v:textbox>
            </v:roundrect>
            <w10:wrap type="through"/>
          </v:group>
        </w:pict>
      </w:r>
      <w:r w:rsidRPr="003364F7">
        <w:rPr>
          <w:b/>
          <w:sz w:val="24"/>
          <w:szCs w:val="24"/>
        </w:rPr>
        <w:t xml:space="preserve">           7. Aşağıdaki sayı örüntülerinde boş kalan kutuları doldurunuz.</w:t>
      </w:r>
      <w:r w:rsidRPr="000C0A7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(12  Puan)</w:t>
      </w:r>
    </w:p>
    <w:p w:rsidR="002D56E3" w:rsidRPr="003364F7" w:rsidRDefault="002D56E3" w:rsidP="00842AFB">
      <w:pPr>
        <w:ind w:left="-540" w:right="-468" w:firstLine="540"/>
        <w:jc w:val="left"/>
        <w:rPr>
          <w:b/>
          <w:sz w:val="24"/>
          <w:szCs w:val="24"/>
        </w:rPr>
      </w:pPr>
      <w:r w:rsidRPr="003364F7">
        <w:rPr>
          <w:b/>
          <w:sz w:val="24"/>
          <w:szCs w:val="24"/>
        </w:rPr>
        <w:t>8. Aşağıdaki problemleri çözünüz.</w:t>
      </w:r>
      <w:r w:rsidRPr="000C0A7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(18 Puan)</w:t>
      </w:r>
    </w:p>
    <w:p w:rsidR="002D56E3" w:rsidRPr="003364F7" w:rsidRDefault="002D56E3" w:rsidP="00842AFB">
      <w:pPr>
        <w:pStyle w:val="ListParagraph"/>
        <w:numPr>
          <w:ilvl w:val="0"/>
          <w:numId w:val="6"/>
        </w:numPr>
        <w:ind w:right="-468"/>
        <w:jc w:val="left"/>
        <w:rPr>
          <w:sz w:val="24"/>
          <w:szCs w:val="24"/>
        </w:rPr>
      </w:pPr>
      <w:r w:rsidRPr="003364F7">
        <w:rPr>
          <w:sz w:val="24"/>
          <w:szCs w:val="24"/>
        </w:rPr>
        <w:t>Bir işçi öğleden önce  4 saat 23 dakika, öğleden sonra da 3 saat 35 dakika çalışıyor. Bu işçi toplam kaç saat çalışmıştır?</w:t>
      </w:r>
    </w:p>
    <w:p w:rsidR="002D56E3" w:rsidRDefault="002D56E3" w:rsidP="006B2961">
      <w:pPr>
        <w:ind w:right="-468"/>
        <w:jc w:val="left"/>
        <w:rPr>
          <w:sz w:val="24"/>
          <w:szCs w:val="24"/>
        </w:rPr>
      </w:pPr>
    </w:p>
    <w:p w:rsidR="002D56E3" w:rsidRPr="003364F7" w:rsidRDefault="002D56E3" w:rsidP="006B2961">
      <w:pPr>
        <w:ind w:right="-468"/>
        <w:jc w:val="left"/>
        <w:rPr>
          <w:sz w:val="24"/>
          <w:szCs w:val="24"/>
        </w:rPr>
      </w:pPr>
    </w:p>
    <w:p w:rsidR="002D56E3" w:rsidRPr="003364F7" w:rsidRDefault="002D56E3" w:rsidP="006B2961">
      <w:pPr>
        <w:pStyle w:val="ListParagraph"/>
        <w:numPr>
          <w:ilvl w:val="0"/>
          <w:numId w:val="6"/>
        </w:numPr>
        <w:ind w:right="-468"/>
        <w:jc w:val="left"/>
        <w:rPr>
          <w:sz w:val="24"/>
          <w:szCs w:val="24"/>
        </w:rPr>
      </w:pPr>
      <w:r w:rsidRPr="003364F7">
        <w:rPr>
          <w:sz w:val="24"/>
          <w:szCs w:val="24"/>
        </w:rPr>
        <w:t>Soner öğretmen Karasu’dan saat  10.25’te  otomobil ile Ankara’ya gitmek için yola çıkıyor. Saat  15.10’da Ankara’ya varıyor. Soner  öğretmenin yolculuğu ne kadar sürmüştür?</w:t>
      </w:r>
    </w:p>
    <w:p w:rsidR="002D56E3" w:rsidRPr="003364F7" w:rsidRDefault="002D56E3" w:rsidP="0089511A">
      <w:pPr>
        <w:ind w:right="-468"/>
        <w:jc w:val="left"/>
        <w:rPr>
          <w:sz w:val="24"/>
          <w:szCs w:val="24"/>
        </w:rPr>
      </w:pPr>
    </w:p>
    <w:p w:rsidR="002D56E3" w:rsidRPr="003364F7" w:rsidRDefault="002D56E3" w:rsidP="0089511A">
      <w:pPr>
        <w:ind w:right="-468"/>
        <w:jc w:val="left"/>
        <w:rPr>
          <w:sz w:val="24"/>
          <w:szCs w:val="24"/>
        </w:rPr>
      </w:pPr>
    </w:p>
    <w:p w:rsidR="002D56E3" w:rsidRPr="003364F7" w:rsidRDefault="002D56E3" w:rsidP="0089511A">
      <w:pPr>
        <w:pStyle w:val="ListParagraph"/>
        <w:numPr>
          <w:ilvl w:val="0"/>
          <w:numId w:val="6"/>
        </w:numPr>
        <w:ind w:right="-468"/>
        <w:jc w:val="left"/>
        <w:rPr>
          <w:sz w:val="24"/>
          <w:szCs w:val="24"/>
        </w:rPr>
      </w:pPr>
      <w:r w:rsidRPr="003364F7">
        <w:rPr>
          <w:sz w:val="24"/>
          <w:szCs w:val="24"/>
        </w:rPr>
        <w:t>Kadir’in okulunda dersler 40 dakika, aralar 10 dakikadır. Bu okulda bir günde 6 ders yapılmaktadır. Sabah saat 8.30’da okula gelen Kadir saat kaçta okuldan çıkar?</w:t>
      </w:r>
    </w:p>
    <w:p w:rsidR="002D56E3" w:rsidRPr="003364F7" w:rsidRDefault="002D56E3" w:rsidP="0089511A">
      <w:pPr>
        <w:pStyle w:val="ListParagraph"/>
        <w:ind w:left="360"/>
        <w:jc w:val="both"/>
        <w:rPr>
          <w:sz w:val="24"/>
          <w:szCs w:val="24"/>
        </w:rPr>
      </w:pPr>
    </w:p>
    <w:p w:rsidR="002D56E3" w:rsidRDefault="002D56E3" w:rsidP="0089511A">
      <w:pPr>
        <w:pStyle w:val="ListParagraph"/>
        <w:ind w:left="360"/>
        <w:jc w:val="both"/>
      </w:pPr>
    </w:p>
    <w:p w:rsidR="002D56E3" w:rsidRDefault="002D56E3" w:rsidP="0089511A">
      <w:pPr>
        <w:pStyle w:val="ListParagraph"/>
        <w:ind w:left="0"/>
        <w:jc w:val="left"/>
      </w:pPr>
    </w:p>
    <w:p w:rsidR="002D56E3" w:rsidRDefault="002D56E3" w:rsidP="0089511A">
      <w:pPr>
        <w:pStyle w:val="ListParagraph"/>
        <w:ind w:left="0"/>
        <w:jc w:val="left"/>
      </w:pPr>
    </w:p>
    <w:p w:rsidR="002D56E3" w:rsidRDefault="002D56E3" w:rsidP="0089511A">
      <w:pPr>
        <w:pStyle w:val="ListParagraph"/>
        <w:ind w:left="0"/>
        <w:jc w:val="left"/>
      </w:pPr>
    </w:p>
    <w:p w:rsidR="002D56E3" w:rsidRPr="003364F7" w:rsidRDefault="002D56E3" w:rsidP="0089511A">
      <w:pPr>
        <w:pStyle w:val="ListParagraph"/>
        <w:ind w:left="0"/>
        <w:jc w:val="left"/>
        <w:rPr>
          <w:b/>
          <w:sz w:val="24"/>
          <w:szCs w:val="24"/>
        </w:rPr>
      </w:pPr>
      <w:r w:rsidRPr="003364F7">
        <w:rPr>
          <w:b/>
          <w:sz w:val="24"/>
          <w:szCs w:val="24"/>
        </w:rPr>
        <w:t>9. Aşağıdaki tabloda Furkan Market’in bir haftada sattığı tavuk sayıları verilmiştir. Tabloya göre bu market günlük ortalama kaç tavuk satmıştır?</w:t>
      </w:r>
      <w:r w:rsidRPr="000C0A7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(7 Puan)</w:t>
      </w:r>
    </w:p>
    <w:tbl>
      <w:tblPr>
        <w:tblpPr w:leftFromText="141" w:rightFromText="141" w:vertAnchor="text" w:horzAnchor="margin" w:tblpY="20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76"/>
        <w:gridCol w:w="1985"/>
      </w:tblGrid>
      <w:tr w:rsidR="002D56E3" w:rsidRPr="0090610D" w:rsidTr="0090610D">
        <w:tc>
          <w:tcPr>
            <w:tcW w:w="2376" w:type="dxa"/>
          </w:tcPr>
          <w:p w:rsidR="002D56E3" w:rsidRPr="0090610D" w:rsidRDefault="002D56E3" w:rsidP="0090610D">
            <w:pPr>
              <w:tabs>
                <w:tab w:val="left" w:pos="360"/>
                <w:tab w:val="left" w:pos="1065"/>
              </w:tabs>
              <w:spacing w:after="0"/>
              <w:rPr>
                <w:b/>
                <w:sz w:val="24"/>
                <w:szCs w:val="24"/>
              </w:rPr>
            </w:pPr>
            <w:r w:rsidRPr="0090610D">
              <w:rPr>
                <w:b/>
                <w:sz w:val="24"/>
                <w:szCs w:val="24"/>
              </w:rPr>
              <w:t xml:space="preserve">       Günler</w:t>
            </w:r>
          </w:p>
        </w:tc>
        <w:tc>
          <w:tcPr>
            <w:tcW w:w="1985" w:type="dxa"/>
          </w:tcPr>
          <w:p w:rsidR="002D56E3" w:rsidRPr="0090610D" w:rsidRDefault="002D56E3" w:rsidP="0090610D">
            <w:pPr>
              <w:tabs>
                <w:tab w:val="left" w:pos="360"/>
                <w:tab w:val="left" w:pos="1065"/>
              </w:tabs>
              <w:spacing w:after="0"/>
              <w:rPr>
                <w:b/>
                <w:sz w:val="24"/>
                <w:szCs w:val="24"/>
              </w:rPr>
            </w:pPr>
            <w:r w:rsidRPr="0090610D">
              <w:rPr>
                <w:b/>
                <w:sz w:val="24"/>
                <w:szCs w:val="24"/>
              </w:rPr>
              <w:t xml:space="preserve"> Tavuk Sayıları</w:t>
            </w:r>
          </w:p>
        </w:tc>
      </w:tr>
      <w:tr w:rsidR="002D56E3" w:rsidRPr="0090610D" w:rsidTr="0090610D">
        <w:tc>
          <w:tcPr>
            <w:tcW w:w="2376" w:type="dxa"/>
          </w:tcPr>
          <w:p w:rsidR="002D56E3" w:rsidRPr="0090610D" w:rsidRDefault="002D56E3" w:rsidP="0090610D">
            <w:pPr>
              <w:tabs>
                <w:tab w:val="left" w:pos="360"/>
                <w:tab w:val="left" w:pos="1065"/>
              </w:tabs>
              <w:spacing w:after="0"/>
              <w:rPr>
                <w:b/>
                <w:sz w:val="24"/>
                <w:szCs w:val="24"/>
              </w:rPr>
            </w:pPr>
            <w:r w:rsidRPr="0090610D">
              <w:rPr>
                <w:b/>
                <w:sz w:val="24"/>
                <w:szCs w:val="24"/>
              </w:rPr>
              <w:t xml:space="preserve">  Pazartesi</w:t>
            </w:r>
          </w:p>
        </w:tc>
        <w:tc>
          <w:tcPr>
            <w:tcW w:w="1985" w:type="dxa"/>
          </w:tcPr>
          <w:p w:rsidR="002D56E3" w:rsidRPr="0090610D" w:rsidRDefault="002D56E3" w:rsidP="0090610D">
            <w:pPr>
              <w:tabs>
                <w:tab w:val="left" w:pos="360"/>
                <w:tab w:val="left" w:pos="1065"/>
              </w:tabs>
              <w:spacing w:after="0"/>
              <w:rPr>
                <w:b/>
                <w:sz w:val="24"/>
                <w:szCs w:val="24"/>
              </w:rPr>
            </w:pPr>
            <w:r w:rsidRPr="0090610D">
              <w:rPr>
                <w:b/>
                <w:sz w:val="24"/>
                <w:szCs w:val="24"/>
              </w:rPr>
              <w:t xml:space="preserve">    45                     </w:t>
            </w:r>
          </w:p>
        </w:tc>
      </w:tr>
      <w:tr w:rsidR="002D56E3" w:rsidRPr="0090610D" w:rsidTr="0090610D">
        <w:tc>
          <w:tcPr>
            <w:tcW w:w="2376" w:type="dxa"/>
          </w:tcPr>
          <w:p w:rsidR="002D56E3" w:rsidRPr="0090610D" w:rsidRDefault="002D56E3" w:rsidP="0090610D">
            <w:pPr>
              <w:tabs>
                <w:tab w:val="left" w:pos="360"/>
                <w:tab w:val="left" w:pos="1065"/>
              </w:tabs>
              <w:spacing w:after="0"/>
              <w:rPr>
                <w:b/>
                <w:sz w:val="24"/>
                <w:szCs w:val="24"/>
              </w:rPr>
            </w:pPr>
            <w:r w:rsidRPr="0090610D">
              <w:rPr>
                <w:b/>
                <w:sz w:val="24"/>
                <w:szCs w:val="24"/>
              </w:rPr>
              <w:t xml:space="preserve">  Salı</w:t>
            </w:r>
          </w:p>
        </w:tc>
        <w:tc>
          <w:tcPr>
            <w:tcW w:w="1985" w:type="dxa"/>
          </w:tcPr>
          <w:p w:rsidR="002D56E3" w:rsidRPr="0090610D" w:rsidRDefault="002D56E3" w:rsidP="0090610D">
            <w:pPr>
              <w:tabs>
                <w:tab w:val="left" w:pos="360"/>
                <w:tab w:val="left" w:pos="1065"/>
              </w:tabs>
              <w:spacing w:after="0"/>
              <w:rPr>
                <w:b/>
                <w:sz w:val="24"/>
                <w:szCs w:val="24"/>
              </w:rPr>
            </w:pPr>
            <w:r w:rsidRPr="0090610D">
              <w:rPr>
                <w:b/>
                <w:sz w:val="24"/>
                <w:szCs w:val="24"/>
              </w:rPr>
              <w:t xml:space="preserve">    35</w:t>
            </w:r>
          </w:p>
        </w:tc>
      </w:tr>
      <w:tr w:rsidR="002D56E3" w:rsidRPr="0090610D" w:rsidTr="0090610D">
        <w:tc>
          <w:tcPr>
            <w:tcW w:w="2376" w:type="dxa"/>
          </w:tcPr>
          <w:p w:rsidR="002D56E3" w:rsidRPr="0090610D" w:rsidRDefault="002D56E3" w:rsidP="0090610D">
            <w:pPr>
              <w:tabs>
                <w:tab w:val="left" w:pos="360"/>
                <w:tab w:val="left" w:pos="1065"/>
              </w:tabs>
              <w:spacing w:after="0"/>
              <w:rPr>
                <w:b/>
                <w:sz w:val="24"/>
                <w:szCs w:val="24"/>
              </w:rPr>
            </w:pPr>
            <w:r w:rsidRPr="0090610D">
              <w:rPr>
                <w:b/>
                <w:sz w:val="24"/>
                <w:szCs w:val="24"/>
              </w:rPr>
              <w:t xml:space="preserve">  Çarşamba</w:t>
            </w:r>
          </w:p>
        </w:tc>
        <w:tc>
          <w:tcPr>
            <w:tcW w:w="1985" w:type="dxa"/>
          </w:tcPr>
          <w:p w:rsidR="002D56E3" w:rsidRPr="0090610D" w:rsidRDefault="002D56E3" w:rsidP="0090610D">
            <w:pPr>
              <w:tabs>
                <w:tab w:val="left" w:pos="360"/>
                <w:tab w:val="left" w:pos="1065"/>
              </w:tabs>
              <w:spacing w:after="0"/>
              <w:rPr>
                <w:b/>
                <w:sz w:val="24"/>
                <w:szCs w:val="24"/>
              </w:rPr>
            </w:pPr>
            <w:r w:rsidRPr="0090610D">
              <w:rPr>
                <w:b/>
                <w:sz w:val="24"/>
                <w:szCs w:val="24"/>
              </w:rPr>
              <w:t xml:space="preserve">    70</w:t>
            </w:r>
          </w:p>
        </w:tc>
      </w:tr>
      <w:tr w:rsidR="002D56E3" w:rsidRPr="0090610D" w:rsidTr="0090610D">
        <w:tc>
          <w:tcPr>
            <w:tcW w:w="2376" w:type="dxa"/>
          </w:tcPr>
          <w:p w:rsidR="002D56E3" w:rsidRPr="0090610D" w:rsidRDefault="002D56E3" w:rsidP="0090610D">
            <w:pPr>
              <w:tabs>
                <w:tab w:val="left" w:pos="360"/>
                <w:tab w:val="left" w:pos="1065"/>
              </w:tabs>
              <w:spacing w:after="0"/>
              <w:rPr>
                <w:b/>
                <w:sz w:val="24"/>
                <w:szCs w:val="24"/>
              </w:rPr>
            </w:pPr>
            <w:r w:rsidRPr="0090610D">
              <w:rPr>
                <w:b/>
                <w:sz w:val="24"/>
                <w:szCs w:val="24"/>
              </w:rPr>
              <w:t xml:space="preserve">  Perşembe</w:t>
            </w:r>
          </w:p>
        </w:tc>
        <w:tc>
          <w:tcPr>
            <w:tcW w:w="1985" w:type="dxa"/>
          </w:tcPr>
          <w:p w:rsidR="002D56E3" w:rsidRPr="0090610D" w:rsidRDefault="002D56E3" w:rsidP="0090610D">
            <w:pPr>
              <w:tabs>
                <w:tab w:val="left" w:pos="360"/>
                <w:tab w:val="left" w:pos="1065"/>
              </w:tabs>
              <w:spacing w:after="0"/>
              <w:rPr>
                <w:b/>
                <w:sz w:val="24"/>
                <w:szCs w:val="24"/>
              </w:rPr>
            </w:pPr>
            <w:r w:rsidRPr="0090610D">
              <w:rPr>
                <w:b/>
                <w:sz w:val="24"/>
                <w:szCs w:val="24"/>
              </w:rPr>
              <w:t xml:space="preserve">    50</w:t>
            </w:r>
          </w:p>
        </w:tc>
      </w:tr>
      <w:tr w:rsidR="002D56E3" w:rsidRPr="0090610D" w:rsidTr="0090610D">
        <w:tc>
          <w:tcPr>
            <w:tcW w:w="2376" w:type="dxa"/>
          </w:tcPr>
          <w:p w:rsidR="002D56E3" w:rsidRPr="0090610D" w:rsidRDefault="002D56E3" w:rsidP="0090610D">
            <w:pPr>
              <w:tabs>
                <w:tab w:val="left" w:pos="360"/>
                <w:tab w:val="left" w:pos="1065"/>
              </w:tabs>
              <w:spacing w:after="0"/>
              <w:rPr>
                <w:b/>
                <w:sz w:val="24"/>
                <w:szCs w:val="24"/>
              </w:rPr>
            </w:pPr>
            <w:r w:rsidRPr="0090610D">
              <w:rPr>
                <w:b/>
                <w:sz w:val="24"/>
                <w:szCs w:val="24"/>
              </w:rPr>
              <w:t xml:space="preserve">  Cuma </w:t>
            </w:r>
          </w:p>
        </w:tc>
        <w:tc>
          <w:tcPr>
            <w:tcW w:w="1985" w:type="dxa"/>
          </w:tcPr>
          <w:p w:rsidR="002D56E3" w:rsidRPr="0090610D" w:rsidRDefault="002D56E3" w:rsidP="0090610D">
            <w:pPr>
              <w:tabs>
                <w:tab w:val="left" w:pos="360"/>
                <w:tab w:val="left" w:pos="1065"/>
              </w:tabs>
              <w:spacing w:after="0"/>
              <w:rPr>
                <w:b/>
                <w:sz w:val="24"/>
                <w:szCs w:val="24"/>
              </w:rPr>
            </w:pPr>
            <w:r w:rsidRPr="0090610D">
              <w:rPr>
                <w:b/>
                <w:sz w:val="24"/>
                <w:szCs w:val="24"/>
              </w:rPr>
              <w:t xml:space="preserve">    10</w:t>
            </w:r>
          </w:p>
        </w:tc>
      </w:tr>
      <w:tr w:rsidR="002D56E3" w:rsidRPr="0090610D" w:rsidTr="0090610D">
        <w:tc>
          <w:tcPr>
            <w:tcW w:w="2376" w:type="dxa"/>
          </w:tcPr>
          <w:p w:rsidR="002D56E3" w:rsidRPr="0090610D" w:rsidRDefault="002D56E3" w:rsidP="0090610D">
            <w:pPr>
              <w:tabs>
                <w:tab w:val="left" w:pos="360"/>
                <w:tab w:val="left" w:pos="1065"/>
              </w:tabs>
              <w:spacing w:after="0"/>
              <w:rPr>
                <w:b/>
                <w:sz w:val="24"/>
                <w:szCs w:val="24"/>
              </w:rPr>
            </w:pPr>
            <w:r w:rsidRPr="0090610D">
              <w:rPr>
                <w:b/>
                <w:sz w:val="24"/>
                <w:szCs w:val="24"/>
              </w:rPr>
              <w:t xml:space="preserve">  Cumartesi</w:t>
            </w:r>
          </w:p>
        </w:tc>
        <w:tc>
          <w:tcPr>
            <w:tcW w:w="1985" w:type="dxa"/>
          </w:tcPr>
          <w:p w:rsidR="002D56E3" w:rsidRPr="0090610D" w:rsidRDefault="002D56E3" w:rsidP="0090610D">
            <w:pPr>
              <w:tabs>
                <w:tab w:val="left" w:pos="360"/>
                <w:tab w:val="left" w:pos="1065"/>
              </w:tabs>
              <w:spacing w:after="0"/>
              <w:rPr>
                <w:b/>
                <w:sz w:val="24"/>
                <w:szCs w:val="24"/>
              </w:rPr>
            </w:pPr>
            <w:r w:rsidRPr="0090610D">
              <w:rPr>
                <w:b/>
                <w:sz w:val="24"/>
                <w:szCs w:val="24"/>
              </w:rPr>
              <w:t xml:space="preserve">    30</w:t>
            </w:r>
          </w:p>
        </w:tc>
      </w:tr>
      <w:tr w:rsidR="002D56E3" w:rsidRPr="0090610D" w:rsidTr="0090610D">
        <w:tc>
          <w:tcPr>
            <w:tcW w:w="2376" w:type="dxa"/>
          </w:tcPr>
          <w:p w:rsidR="002D56E3" w:rsidRPr="0090610D" w:rsidRDefault="002D56E3" w:rsidP="0090610D">
            <w:pPr>
              <w:tabs>
                <w:tab w:val="left" w:pos="360"/>
                <w:tab w:val="left" w:pos="1065"/>
              </w:tabs>
              <w:spacing w:after="0"/>
              <w:rPr>
                <w:b/>
                <w:sz w:val="24"/>
                <w:szCs w:val="24"/>
              </w:rPr>
            </w:pPr>
            <w:r w:rsidRPr="0090610D">
              <w:rPr>
                <w:b/>
                <w:sz w:val="24"/>
                <w:szCs w:val="24"/>
              </w:rPr>
              <w:t xml:space="preserve">  Pazar</w:t>
            </w:r>
          </w:p>
        </w:tc>
        <w:tc>
          <w:tcPr>
            <w:tcW w:w="1985" w:type="dxa"/>
          </w:tcPr>
          <w:p w:rsidR="002D56E3" w:rsidRPr="0090610D" w:rsidRDefault="002D56E3" w:rsidP="0090610D">
            <w:pPr>
              <w:tabs>
                <w:tab w:val="left" w:pos="360"/>
                <w:tab w:val="left" w:pos="1065"/>
              </w:tabs>
              <w:spacing w:after="0"/>
              <w:rPr>
                <w:b/>
                <w:sz w:val="24"/>
                <w:szCs w:val="24"/>
              </w:rPr>
            </w:pPr>
            <w:r w:rsidRPr="0090610D">
              <w:rPr>
                <w:b/>
                <w:sz w:val="24"/>
                <w:szCs w:val="24"/>
              </w:rPr>
              <w:t xml:space="preserve">    40</w:t>
            </w:r>
          </w:p>
        </w:tc>
      </w:tr>
      <w:tr w:rsidR="002D56E3" w:rsidRPr="0090610D" w:rsidTr="0090610D">
        <w:trPr>
          <w:trHeight w:val="79"/>
        </w:trPr>
        <w:tc>
          <w:tcPr>
            <w:tcW w:w="2376" w:type="dxa"/>
          </w:tcPr>
          <w:p w:rsidR="002D56E3" w:rsidRPr="0090610D" w:rsidRDefault="002D56E3" w:rsidP="0090610D">
            <w:pPr>
              <w:tabs>
                <w:tab w:val="left" w:pos="360"/>
                <w:tab w:val="left" w:pos="1065"/>
              </w:tabs>
              <w:spacing w:after="0"/>
              <w:rPr>
                <w:b/>
                <w:sz w:val="24"/>
                <w:szCs w:val="24"/>
              </w:rPr>
            </w:pPr>
            <w:r w:rsidRPr="0090610D">
              <w:rPr>
                <w:b/>
                <w:sz w:val="24"/>
                <w:szCs w:val="24"/>
              </w:rPr>
              <w:t xml:space="preserve"> Aritmetik Ortalama</w:t>
            </w:r>
          </w:p>
        </w:tc>
        <w:tc>
          <w:tcPr>
            <w:tcW w:w="1985" w:type="dxa"/>
          </w:tcPr>
          <w:p w:rsidR="002D56E3" w:rsidRPr="0090610D" w:rsidRDefault="002D56E3" w:rsidP="0090610D">
            <w:pPr>
              <w:tabs>
                <w:tab w:val="left" w:pos="360"/>
                <w:tab w:val="left" w:pos="1065"/>
              </w:tabs>
              <w:spacing w:after="0"/>
              <w:rPr>
                <w:b/>
                <w:sz w:val="24"/>
                <w:szCs w:val="24"/>
              </w:rPr>
            </w:pPr>
            <w:r w:rsidRPr="0090610D">
              <w:rPr>
                <w:b/>
                <w:sz w:val="24"/>
                <w:szCs w:val="24"/>
              </w:rPr>
              <w:t xml:space="preserve">   ………</w:t>
            </w:r>
          </w:p>
        </w:tc>
      </w:tr>
    </w:tbl>
    <w:p w:rsidR="002D56E3" w:rsidRPr="0089511A" w:rsidRDefault="002D56E3" w:rsidP="0089511A">
      <w:pPr>
        <w:pStyle w:val="ListParagraph"/>
        <w:ind w:left="360"/>
        <w:jc w:val="both"/>
        <w:rPr>
          <w:b/>
        </w:rPr>
      </w:pPr>
    </w:p>
    <w:p w:rsidR="002D56E3" w:rsidRDefault="002D56E3" w:rsidP="006F6FB2">
      <w:pPr>
        <w:jc w:val="left"/>
        <w:rPr>
          <w:rFonts w:ascii="Arial" w:hAnsi="Arial" w:cs="Arial"/>
        </w:rPr>
      </w:pPr>
    </w:p>
    <w:p w:rsidR="002D56E3" w:rsidRDefault="002D56E3" w:rsidP="00A70EE0">
      <w:pPr>
        <w:jc w:val="left"/>
      </w:pPr>
    </w:p>
    <w:p w:rsidR="002D56E3" w:rsidRDefault="002D56E3" w:rsidP="00A70EE0">
      <w:pPr>
        <w:jc w:val="left"/>
      </w:pPr>
    </w:p>
    <w:p w:rsidR="002D56E3" w:rsidRDefault="002D56E3" w:rsidP="00A70EE0">
      <w:pPr>
        <w:jc w:val="left"/>
      </w:pPr>
    </w:p>
    <w:p w:rsidR="002D56E3" w:rsidRDefault="002D56E3" w:rsidP="00A70EE0">
      <w:pPr>
        <w:jc w:val="left"/>
      </w:pPr>
    </w:p>
    <w:p w:rsidR="002D56E3" w:rsidRDefault="002D56E3" w:rsidP="00A70EE0">
      <w:pPr>
        <w:jc w:val="left"/>
      </w:pPr>
    </w:p>
    <w:p w:rsidR="002D56E3" w:rsidRPr="000C0A75" w:rsidRDefault="002D56E3" w:rsidP="00A70EE0">
      <w:pPr>
        <w:jc w:val="left"/>
        <w:rPr>
          <w:b/>
        </w:rPr>
      </w:pPr>
      <w:r w:rsidRPr="000C0A75">
        <w:rPr>
          <w:b/>
        </w:rPr>
        <w:t>10. İrem  13,  Ceren  16, Özge 19 yaşında üç kardeştir. Kardeşlerin yaş ortalaması kaçtır? (</w:t>
      </w:r>
      <w:r>
        <w:rPr>
          <w:b/>
        </w:rPr>
        <w:t xml:space="preserve">7 </w:t>
      </w:r>
      <w:r w:rsidRPr="000C0A75">
        <w:rPr>
          <w:b/>
        </w:rPr>
        <w:t xml:space="preserve"> Puan)</w:t>
      </w:r>
    </w:p>
    <w:p w:rsidR="002D56E3" w:rsidRDefault="002D56E3" w:rsidP="00A70EE0">
      <w:pPr>
        <w:jc w:val="left"/>
      </w:pPr>
    </w:p>
    <w:p w:rsidR="002D56E3" w:rsidRPr="003364F7" w:rsidRDefault="002D56E3" w:rsidP="003364F7">
      <w:pPr>
        <w:jc w:val="left"/>
      </w:pPr>
      <w:r>
        <w:rPr>
          <w:noProof/>
          <w:lang w:eastAsia="tr-TR"/>
        </w:rP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s1035" type="#_x0000_t158" style="position:absolute;margin-left:-63pt;margin-top:150.55pt;width:225pt;height:56.6pt;z-index:251660288" fillcolor="#3cf" strokecolor="#009" strokeweight="1pt">
            <v:shadow on="t" color="#009" offset="7pt,-7pt"/>
            <v:textpath style="font-family:&quot;Impact&quot;;font-size:18pt;v-text-spacing:52429f;v-text-kern:t" trim="t" fitpath="t" xscale="f" string="www.sorubak.com&#10;Ücretsiz ve Üyeliksiz Dosya İndirme Keyfi&#10;"/>
            <w10:wrap type="square"/>
          </v:shape>
        </w:pict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6" type="#_x0000_t106" style="position:absolute;margin-left:112.9pt;margin-top:133.3pt;width:339.75pt;height:48pt;z-index:251661312" wrapcoords="12064 0 7248 0 1860 3038 1860 5400 286 8100 -95 9112 -48 10800 286 16200 -143 17212 -143 19238 9679 21262 12350 21262 13875 21262 18596 17550 18596 16200 19311 16200 21648 12150 21648 10462 21123 4388 18644 338 17833 0 12064 0" adj="1074,17888">
            <v:textbox>
              <w:txbxContent>
                <w:p w:rsidR="002D56E3" w:rsidRPr="000F5B70" w:rsidRDefault="002D56E3" w:rsidP="000F5B70">
                  <w:pPr>
                    <w:spacing w:after="0"/>
                    <w:rPr>
                      <w:rFonts w:ascii="Franklin Gothic Demi Cond" w:hAnsi="Franklin Gothic Demi Cond"/>
                      <w:b/>
                      <w:i/>
                    </w:rPr>
                  </w:pPr>
                  <w:r w:rsidRPr="000F5B70">
                    <w:rPr>
                      <w:rFonts w:ascii="Franklin Gothic Demi Cond" w:hAnsi="Franklin Gothic Demi Cond"/>
                      <w:b/>
                      <w:i/>
                    </w:rPr>
                    <w:t>Soner ÖZTÜRK</w:t>
                  </w:r>
                </w:p>
                <w:p w:rsidR="002D56E3" w:rsidRDefault="002D56E3">
                  <w:r w:rsidRPr="000F5B70">
                    <w:rPr>
                      <w:rFonts w:ascii="Franklin Gothic Demi Cond" w:hAnsi="Franklin Gothic Demi Cond"/>
                      <w:b/>
                      <w:i/>
                    </w:rPr>
                    <w:t>5/A Sınıf Öğretmeni</w:t>
                  </w:r>
                </w:p>
              </w:txbxContent>
            </v:textbox>
            <w10:wrap type="through"/>
          </v:shape>
        </w:pict>
      </w:r>
      <w:r>
        <w:rPr>
          <w:noProof/>
          <w:lang w:eastAsia="tr-TR"/>
        </w:rPr>
        <w:pict>
          <v:rect id="_x0000_s1037" style="position:absolute;margin-left:112.9pt;margin-top:56.25pt;width:95.25pt;height:63.75pt;z-index:251659264" wrapcoords="-170 0 -170 21346 21600 21346 21600 0 -170 0" stroked="f">
            <v:textbox>
              <w:txbxContent>
                <w:p w:rsidR="002D56E3" w:rsidRDefault="002D56E3" w:rsidP="000657BD">
                  <w:pPr>
                    <w:spacing w:after="0"/>
                    <w:jc w:val="left"/>
                  </w:pPr>
                  <w:r>
                    <w:t>A=</w:t>
                  </w:r>
                </w:p>
                <w:p w:rsidR="002D56E3" w:rsidRDefault="002D56E3" w:rsidP="000657BD">
                  <w:pPr>
                    <w:spacing w:after="0"/>
                    <w:jc w:val="left"/>
                  </w:pPr>
                  <w:r>
                    <w:t>B=</w:t>
                  </w:r>
                </w:p>
                <w:p w:rsidR="002D56E3" w:rsidRDefault="002D56E3" w:rsidP="000657BD">
                  <w:pPr>
                    <w:spacing w:after="0"/>
                    <w:jc w:val="left"/>
                  </w:pPr>
                  <w:r>
                    <w:t>C=</w:t>
                  </w:r>
                </w:p>
                <w:p w:rsidR="002D56E3" w:rsidRDefault="002D56E3" w:rsidP="000657BD">
                  <w:pPr>
                    <w:jc w:val="left"/>
                  </w:pPr>
                  <w:r>
                    <w:t>D=</w:t>
                  </w:r>
                </w:p>
              </w:txbxContent>
            </v:textbox>
            <w10:wrap type="through"/>
          </v:rect>
        </w:pict>
      </w:r>
      <w:r>
        <w:rPr>
          <w:noProof/>
          <w:lang w:eastAsia="tr-TR"/>
        </w:rPr>
        <w:pict>
          <v:rect id="_x0000_s1038" style="position:absolute;margin-left:228.4pt;margin-top:17.25pt;width:244.5pt;height:111.75pt;z-index:251657216" wrapcoords="-66 -145 -66 21455 21666 21455 21666 -145 -66 -145">
            <v:textbox>
              <w:txbxContent>
                <w:p w:rsidR="002D56E3" w:rsidRPr="000F5B70" w:rsidRDefault="002D56E3" w:rsidP="000C0A75">
                  <w:pPr>
                    <w:spacing w:after="0"/>
                    <w:ind w:left="360"/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0F5B70">
                    <w:rPr>
                      <w:b/>
                      <w:bCs/>
                      <w:sz w:val="24"/>
                      <w:szCs w:val="24"/>
                    </w:rPr>
                    <w:t>12. Aşağıdaki işlemde 3. toplanan kaçtır?</w:t>
                  </w:r>
                  <w:r w:rsidRPr="000C0A75">
                    <w:rPr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</w:rPr>
                    <w:t>(8 Puan)</w:t>
                  </w:r>
                </w:p>
                <w:p w:rsidR="002D56E3" w:rsidRPr="00A70EE0" w:rsidRDefault="002D56E3" w:rsidP="003364F7">
                  <w:pPr>
                    <w:jc w:val="left"/>
                  </w:pPr>
                  <w:r w:rsidRPr="006C1CD4">
                    <w:rPr>
                      <w:position w:val="-30"/>
                    </w:rPr>
                    <w:object w:dxaOrig="1238" w:dyaOrig="1442">
                      <v:shape id="_x0000_i1027" type="#_x0000_t75" style="width:69pt;height:79.5pt" o:ole="">
                        <v:imagedata r:id="rId7" o:title=""/>
                      </v:shape>
                      <o:OLEObject Type="Embed" ProgID="Equation.3" ShapeID="_x0000_i1027" DrawAspect="Content" ObjectID="_1381072924" r:id="rId8"/>
                    </w:object>
                  </w:r>
                </w:p>
                <w:p w:rsidR="002D56E3" w:rsidRDefault="002D56E3"/>
              </w:txbxContent>
            </v:textbox>
            <w10:wrap type="through"/>
          </v:rect>
        </w:pict>
      </w:r>
      <w:r>
        <w:rPr>
          <w:noProof/>
          <w:lang w:eastAsia="tr-TR"/>
        </w:rPr>
        <w:pict>
          <v:rect id="_x0000_s1039" style="position:absolute;margin-left:-23.25pt;margin-top:17.25pt;width:244.5pt;height:111.75pt;z-index:251658240" wrapcoords="-66 -145 -66 21455 21666 21455 21666 -145 -66 -145">
            <v:textbox style="mso-next-textbox:#_x0000_s1039">
              <w:txbxContent>
                <w:p w:rsidR="002D56E3" w:rsidRPr="003364F7" w:rsidRDefault="002D56E3" w:rsidP="000657BD">
                  <w:pPr>
                    <w:jc w:val="left"/>
                    <w:rPr>
                      <w:b/>
                      <w:sz w:val="24"/>
                      <w:szCs w:val="24"/>
                    </w:rPr>
                  </w:pPr>
                  <w:r w:rsidRPr="003364F7">
                    <w:rPr>
                      <w:b/>
                      <w:sz w:val="24"/>
                      <w:szCs w:val="24"/>
                    </w:rPr>
                    <w:t>11. Aşağıdaki toplama işleminde A,B,C,D yerine gelecek rakamları bulunuz.</w:t>
                  </w:r>
                  <w:r w:rsidRPr="000C0A75">
                    <w:rPr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</w:rPr>
                    <w:t>(8 Puan)</w:t>
                  </w:r>
                </w:p>
                <w:p w:rsidR="002D56E3" w:rsidRPr="000657BD" w:rsidRDefault="002D56E3" w:rsidP="000657BD">
                  <w:pPr>
                    <w:pStyle w:val="NoSpacing1"/>
                    <w:tabs>
                      <w:tab w:val="left" w:pos="3586"/>
                    </w:tabs>
                    <w:rPr>
                      <w:sz w:val="28"/>
                      <w:szCs w:val="24"/>
                    </w:rPr>
                  </w:pPr>
                  <w:r>
                    <w:rPr>
                      <w:sz w:val="28"/>
                      <w:szCs w:val="24"/>
                    </w:rPr>
                    <w:t xml:space="preserve">      </w:t>
                  </w:r>
                  <w:smartTag w:uri="urn:schemas-microsoft-com:office:smarttags" w:element="metricconverter">
                    <w:smartTagPr>
                      <w:attr w:name="ProductID" w:val="6 A"/>
                    </w:smartTagPr>
                    <w:r w:rsidRPr="000657BD">
                      <w:rPr>
                        <w:sz w:val="28"/>
                        <w:szCs w:val="24"/>
                      </w:rPr>
                      <w:t xml:space="preserve">6 </w:t>
                    </w:r>
                    <w:r w:rsidRPr="000657BD">
                      <w:rPr>
                        <w:b/>
                        <w:sz w:val="28"/>
                        <w:szCs w:val="24"/>
                      </w:rPr>
                      <w:t>A</w:t>
                    </w:r>
                  </w:smartTag>
                  <w:r w:rsidRPr="000657BD">
                    <w:rPr>
                      <w:b/>
                      <w:sz w:val="28"/>
                      <w:szCs w:val="24"/>
                    </w:rPr>
                    <w:t xml:space="preserve"> </w:t>
                  </w:r>
                  <w:r w:rsidRPr="000657BD">
                    <w:rPr>
                      <w:sz w:val="28"/>
                      <w:szCs w:val="24"/>
                    </w:rPr>
                    <w:t xml:space="preserve">3 </w:t>
                  </w:r>
                  <w:smartTag w:uri="urn:schemas-microsoft-com:office:smarttags" w:element="metricconverter">
                    <w:smartTagPr>
                      <w:attr w:name="ProductID" w:val="8 C"/>
                    </w:smartTagPr>
                    <w:r w:rsidRPr="000657BD">
                      <w:rPr>
                        <w:sz w:val="28"/>
                        <w:szCs w:val="24"/>
                      </w:rPr>
                      <w:t xml:space="preserve">8 </w:t>
                    </w:r>
                    <w:r w:rsidRPr="000657BD">
                      <w:rPr>
                        <w:b/>
                        <w:sz w:val="28"/>
                        <w:szCs w:val="24"/>
                      </w:rPr>
                      <w:t>C</w:t>
                    </w:r>
                  </w:smartTag>
                  <w:r w:rsidRPr="000657BD">
                    <w:rPr>
                      <w:sz w:val="28"/>
                      <w:szCs w:val="24"/>
                    </w:rPr>
                    <w:t xml:space="preserve">                    </w:t>
                  </w:r>
                </w:p>
                <w:p w:rsidR="002D56E3" w:rsidRPr="000657BD" w:rsidRDefault="002D56E3" w:rsidP="000657BD">
                  <w:pPr>
                    <w:pStyle w:val="NoSpacing1"/>
                    <w:tabs>
                      <w:tab w:val="left" w:pos="2269"/>
                      <w:tab w:val="left" w:pos="3586"/>
                    </w:tabs>
                    <w:rPr>
                      <w:sz w:val="28"/>
                      <w:szCs w:val="24"/>
                    </w:rPr>
                  </w:pPr>
                  <w:r w:rsidRPr="000657BD">
                    <w:rPr>
                      <w:sz w:val="28"/>
                      <w:szCs w:val="24"/>
                    </w:rPr>
                    <w:t xml:space="preserve">         5 2 </w:t>
                  </w:r>
                  <w:r w:rsidRPr="000657BD">
                    <w:rPr>
                      <w:b/>
                      <w:sz w:val="28"/>
                      <w:szCs w:val="24"/>
                    </w:rPr>
                    <w:t xml:space="preserve">B </w:t>
                  </w:r>
                  <w:r w:rsidRPr="000657BD">
                    <w:rPr>
                      <w:sz w:val="28"/>
                      <w:szCs w:val="24"/>
                    </w:rPr>
                    <w:t>7</w:t>
                  </w:r>
                  <w:r w:rsidRPr="000657BD">
                    <w:rPr>
                      <w:b/>
                      <w:sz w:val="28"/>
                      <w:szCs w:val="24"/>
                    </w:rPr>
                    <w:tab/>
                  </w:r>
                  <w:r w:rsidRPr="000657BD">
                    <w:rPr>
                      <w:sz w:val="28"/>
                      <w:szCs w:val="24"/>
                    </w:rPr>
                    <w:t xml:space="preserve"> </w:t>
                  </w:r>
                  <w:r>
                    <w:rPr>
                      <w:sz w:val="28"/>
                      <w:szCs w:val="24"/>
                    </w:rPr>
                    <w:t xml:space="preserve">     </w:t>
                  </w:r>
                </w:p>
                <w:p w:rsidR="002D56E3" w:rsidRPr="000657BD" w:rsidRDefault="002D56E3" w:rsidP="000657BD">
                  <w:pPr>
                    <w:pStyle w:val="NoSpacing1"/>
                    <w:tabs>
                      <w:tab w:val="left" w:pos="2269"/>
                    </w:tabs>
                    <w:rPr>
                      <w:sz w:val="28"/>
                      <w:szCs w:val="24"/>
                    </w:rPr>
                  </w:pPr>
                  <w:r w:rsidRPr="000657BD">
                    <w:rPr>
                      <w:sz w:val="28"/>
                      <w:szCs w:val="24"/>
                      <w:u w:val="thick"/>
                    </w:rPr>
                    <w:t xml:space="preserve">+     </w:t>
                  </w:r>
                  <w:r>
                    <w:rPr>
                      <w:sz w:val="28"/>
                      <w:szCs w:val="24"/>
                      <w:u w:val="thick"/>
                    </w:rPr>
                    <w:t xml:space="preserve"> </w:t>
                  </w:r>
                  <w:r w:rsidRPr="000657BD">
                    <w:rPr>
                      <w:sz w:val="28"/>
                      <w:szCs w:val="24"/>
                      <w:u w:val="thick"/>
                    </w:rPr>
                    <w:t xml:space="preserve">3 </w:t>
                  </w:r>
                  <w:r>
                    <w:rPr>
                      <w:b/>
                      <w:sz w:val="28"/>
                      <w:szCs w:val="24"/>
                      <w:u w:val="thick"/>
                    </w:rPr>
                    <w:t xml:space="preserve">D </w:t>
                  </w:r>
                  <w:r w:rsidRPr="000657BD">
                    <w:rPr>
                      <w:sz w:val="28"/>
                      <w:szCs w:val="24"/>
                      <w:u w:val="thick"/>
                    </w:rPr>
                    <w:t xml:space="preserve">6 5    </w:t>
                  </w:r>
                  <w:r>
                    <w:rPr>
                      <w:sz w:val="28"/>
                      <w:szCs w:val="24"/>
                      <w:u w:val="thick"/>
                    </w:rPr>
                    <w:t xml:space="preserve">                 </w:t>
                  </w:r>
                </w:p>
                <w:p w:rsidR="002D56E3" w:rsidRDefault="002D56E3" w:rsidP="000657BD">
                  <w:pPr>
                    <w:jc w:val="left"/>
                  </w:pPr>
                  <w:r w:rsidRPr="000657BD">
                    <w:rPr>
                      <w:sz w:val="28"/>
                      <w:szCs w:val="24"/>
                    </w:rPr>
                    <w:t xml:space="preserve">     7 6 5 6 6</w:t>
                  </w:r>
                </w:p>
              </w:txbxContent>
            </v:textbox>
            <w10:wrap type="through"/>
          </v:rect>
        </w:pict>
      </w:r>
    </w:p>
    <w:sectPr w:rsidR="002D56E3" w:rsidRPr="003364F7" w:rsidSect="00400E58">
      <w:pgSz w:w="11906" w:h="16838"/>
      <w:pgMar w:top="1417" w:right="1417" w:bottom="1417" w:left="1417" w:header="708" w:footer="708" w:gutter="0"/>
      <w:pgBorders w:offsetFrom="page">
        <w:top w:val="diamondsGray" w:sz="12" w:space="24" w:color="auto"/>
        <w:left w:val="diamondsGray" w:sz="12" w:space="24" w:color="auto"/>
        <w:bottom w:val="diamondsGray" w:sz="12" w:space="24" w:color="auto"/>
        <w:right w:val="diamondsGray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56E3" w:rsidRDefault="002D56E3" w:rsidP="000657BD">
      <w:pPr>
        <w:spacing w:after="0"/>
      </w:pPr>
      <w:r>
        <w:separator/>
      </w:r>
    </w:p>
  </w:endnote>
  <w:endnote w:type="continuationSeparator" w:id="0">
    <w:p w:rsidR="002D56E3" w:rsidRDefault="002D56E3" w:rsidP="000657B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ranklin Gothic Demi Cond">
    <w:panose1 w:val="020B07060304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56E3" w:rsidRDefault="002D56E3" w:rsidP="000657BD">
      <w:pPr>
        <w:spacing w:after="0"/>
      </w:pPr>
      <w:r>
        <w:separator/>
      </w:r>
    </w:p>
  </w:footnote>
  <w:footnote w:type="continuationSeparator" w:id="0">
    <w:p w:rsidR="002D56E3" w:rsidRDefault="002D56E3" w:rsidP="000657BD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0.25pt;height:149.25pt" o:bullet="t">
        <v:imagedata r:id="rId1" o:title=""/>
      </v:shape>
    </w:pict>
  </w:numPicBullet>
  <w:abstractNum w:abstractNumId="0">
    <w:nsid w:val="090545F6"/>
    <w:multiLevelType w:val="hybridMultilevel"/>
    <w:tmpl w:val="72C44FB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E3E4A4C"/>
    <w:multiLevelType w:val="hybridMultilevel"/>
    <w:tmpl w:val="107A678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C6F3C01"/>
    <w:multiLevelType w:val="hybridMultilevel"/>
    <w:tmpl w:val="4C0A821A"/>
    <w:lvl w:ilvl="0" w:tplc="C10C852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B942E2B"/>
    <w:multiLevelType w:val="hybridMultilevel"/>
    <w:tmpl w:val="99F84C80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ADF5A69"/>
    <w:multiLevelType w:val="hybridMultilevel"/>
    <w:tmpl w:val="53E84564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63365781"/>
    <w:multiLevelType w:val="hybridMultilevel"/>
    <w:tmpl w:val="492A4CDE"/>
    <w:lvl w:ilvl="0" w:tplc="AC2E1432">
      <w:start w:val="14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77BB1196"/>
    <w:multiLevelType w:val="hybridMultilevel"/>
    <w:tmpl w:val="D2A244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0E58"/>
    <w:rsid w:val="000657BD"/>
    <w:rsid w:val="000C0A75"/>
    <w:rsid w:val="000F5B70"/>
    <w:rsid w:val="001B48D8"/>
    <w:rsid w:val="002D56E3"/>
    <w:rsid w:val="003364F7"/>
    <w:rsid w:val="00400E58"/>
    <w:rsid w:val="005A637F"/>
    <w:rsid w:val="006B2961"/>
    <w:rsid w:val="006C1CD4"/>
    <w:rsid w:val="006F5454"/>
    <w:rsid w:val="006F6FB2"/>
    <w:rsid w:val="00842AFB"/>
    <w:rsid w:val="0089511A"/>
    <w:rsid w:val="0090610D"/>
    <w:rsid w:val="009E5A5A"/>
    <w:rsid w:val="009F0D1F"/>
    <w:rsid w:val="00A2788A"/>
    <w:rsid w:val="00A70EE0"/>
    <w:rsid w:val="00AA431E"/>
    <w:rsid w:val="00C33D6F"/>
    <w:rsid w:val="00C659F3"/>
    <w:rsid w:val="00D4658D"/>
    <w:rsid w:val="00D51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4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88A"/>
    <w:pPr>
      <w:spacing w:after="200"/>
      <w:jc w:val="center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00E58"/>
    <w:pPr>
      <w:ind w:left="720"/>
      <w:contextualSpacing/>
    </w:pPr>
  </w:style>
  <w:style w:type="table" w:styleId="TableGrid">
    <w:name w:val="Table Grid"/>
    <w:basedOn w:val="TableNormal"/>
    <w:uiPriority w:val="99"/>
    <w:rsid w:val="00400E5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Spacing1">
    <w:name w:val="No Spacing1"/>
    <w:uiPriority w:val="99"/>
    <w:rsid w:val="000657BD"/>
    <w:rPr>
      <w:rFonts w:eastAsia="Times New Roman"/>
      <w:lang w:eastAsia="en-US"/>
    </w:rPr>
  </w:style>
  <w:style w:type="paragraph" w:styleId="Header">
    <w:name w:val="header"/>
    <w:basedOn w:val="Normal"/>
    <w:link w:val="HeaderChar"/>
    <w:uiPriority w:val="99"/>
    <w:semiHidden/>
    <w:rsid w:val="000657BD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657BD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0657BD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657B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130</TotalTime>
  <Pages>2</Pages>
  <Words>292</Words>
  <Characters>1667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soner</dc:creator>
  <cp:keywords/>
  <dc:description/>
  <cp:lastModifiedBy>EDANUR HANIM</cp:lastModifiedBy>
  <cp:revision>2</cp:revision>
  <dcterms:created xsi:type="dcterms:W3CDTF">2009-11-01T16:06:00Z</dcterms:created>
  <dcterms:modified xsi:type="dcterms:W3CDTF">2011-10-25T15:36:00Z</dcterms:modified>
</cp:coreProperties>
</file>