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183" w:rsidRDefault="00DC3183" w:rsidP="00EB5793">
      <w:pPr>
        <w:rPr>
          <w:sz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4.95pt;margin-top:-9.35pt;width:206.5pt;height:15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" fillcolor="#8db3e2" strokecolor="#4f81bd" strokeweight="2pt">
            <v:textbox style="mso-fit-shape-to-text:t">
              <w:txbxContent>
                <w:p w:rsidR="00DC3183" w:rsidRDefault="00DC3183" w:rsidP="00B92BAF">
                  <w:pPr>
                    <w:jc w:val="center"/>
                  </w:pPr>
                  <w:r>
                    <w:t>Ardışık doğal sayılar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.85pt;margin-top:-11.7pt;width:208pt;height:15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" fillcolor="#00b050">
            <v:textbox style="mso-fit-shape-to-text:t">
              <w:txbxContent>
                <w:p w:rsidR="00DC3183" w:rsidRPr="00B92BAF" w:rsidRDefault="00DC3183" w:rsidP="00B92B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GAZİ İLKÖĞRETİM OKULU</w:t>
                  </w:r>
                </w:p>
              </w:txbxContent>
            </v:textbox>
          </v:shape>
        </w:pict>
      </w:r>
    </w:p>
    <w:p w:rsidR="00DC3183" w:rsidRDefault="00DC3183" w:rsidP="00EB5793">
      <w:pPr>
        <w:rPr>
          <w:sz w:val="20"/>
        </w:rPr>
        <w:sectPr w:rsidR="00DC3183" w:rsidSect="0081345A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DC3183" w:rsidRDefault="00DC3183" w:rsidP="00EB5793">
      <w:pPr>
        <w:rPr>
          <w:sz w:val="20"/>
        </w:rPr>
      </w:pPr>
    </w:p>
    <w:p w:rsidR="00DC3183" w:rsidRPr="005B1DE6" w:rsidRDefault="00DC3183" w:rsidP="005B1DE6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 w:rsidRPr="005B1DE6">
        <w:rPr>
          <w:sz w:val="20"/>
        </w:rPr>
        <w:t>128+129+130+…+136+137 =</w:t>
      </w:r>
      <w:bookmarkStart w:id="0" w:name="_GoBack"/>
      <w:bookmarkEnd w:id="0"/>
    </w:p>
    <w:p w:rsidR="00DC3183" w:rsidRDefault="00DC3183" w:rsidP="00EB5793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i</w:t>
      </w:r>
      <w:r w:rsidRPr="00EB5793">
        <w:rPr>
          <w:color w:val="548DD4"/>
          <w:sz w:val="20"/>
        </w:rPr>
        <w:t>şlemini kısa yoldan yapınız?</w:t>
      </w: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Pr="004C6DA0" w:rsidRDefault="00DC3183" w:rsidP="004C6DA0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>
        <w:rPr>
          <w:sz w:val="20"/>
        </w:rPr>
        <w:t>700+701+702+…+708+709 =</w:t>
      </w:r>
    </w:p>
    <w:p w:rsidR="00DC3183" w:rsidRDefault="00DC3183" w:rsidP="004C6DA0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i</w:t>
      </w:r>
      <w:r w:rsidRPr="00EB5793">
        <w:rPr>
          <w:color w:val="548DD4"/>
          <w:sz w:val="20"/>
        </w:rPr>
        <w:t>şlemini kısa yoldan yapınız?</w:t>
      </w:r>
    </w:p>
    <w:p w:rsidR="00DC3183" w:rsidRDefault="00DC3183" w:rsidP="004C6DA0">
      <w:pPr>
        <w:pStyle w:val="ListParagraph"/>
        <w:rPr>
          <w:color w:val="548DD4"/>
          <w:sz w:val="20"/>
        </w:rPr>
      </w:pP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Pr="004C6DA0" w:rsidRDefault="00DC3183" w:rsidP="004C6DA0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>
        <w:rPr>
          <w:sz w:val="20"/>
        </w:rPr>
        <w:t>Ardışık 7 sayının toplamı 126’dır.</w:t>
      </w:r>
    </w:p>
    <w:p w:rsidR="00DC3183" w:rsidRDefault="00DC3183" w:rsidP="004C6DA0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Bu sayıların en büyüğü ile en küçüğünün toplamını bulunuz</w:t>
      </w:r>
      <w:r w:rsidRPr="00EB5793">
        <w:rPr>
          <w:color w:val="548DD4"/>
          <w:sz w:val="20"/>
        </w:rPr>
        <w:t>?</w:t>
      </w:r>
    </w:p>
    <w:p w:rsidR="00DC3183" w:rsidRDefault="00DC3183" w:rsidP="004C6DA0">
      <w:pPr>
        <w:pStyle w:val="ListParagraph"/>
        <w:rPr>
          <w:color w:val="548DD4"/>
          <w:sz w:val="20"/>
        </w:rPr>
      </w:pP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Pr="00690DF9" w:rsidRDefault="00DC3183" w:rsidP="003F1C12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8" type="#_x0000_t32" style="position:absolute;left:0;text-align:left;margin-left:44.6pt;margin-top:7.35pt;width:17.2pt;height:0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" strokecolor="red">
            <v:stroke endarrow="classic"/>
          </v:shape>
        </w:pict>
      </w:r>
      <w:r>
        <w:rPr>
          <w:sz w:val="20"/>
        </w:rPr>
        <w:t>K        En küçüğü 72 olan ardışık 9 sayının toplamı;</w:t>
      </w:r>
    </w:p>
    <w:p w:rsidR="00DC3183" w:rsidRDefault="00DC3183" w:rsidP="00690DF9">
      <w:pPr>
        <w:pStyle w:val="ListParagraph"/>
        <w:rPr>
          <w:sz w:val="20"/>
        </w:rPr>
      </w:pPr>
      <w:r>
        <w:rPr>
          <w:noProof/>
          <w:lang w:eastAsia="tr-TR"/>
        </w:rPr>
        <w:pict>
          <v:shape id="Düz Ok Bağlayıcısı 3" o:spid="_x0000_s1029" type="#_x0000_t32" style="position:absolute;left:0;text-align:left;margin-left:44.7pt;margin-top:7.5pt;width:17.1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" strokecolor="red">
            <v:stroke endarrow="classic"/>
          </v:shape>
        </w:pict>
      </w:r>
      <w:r>
        <w:rPr>
          <w:sz w:val="20"/>
        </w:rPr>
        <w:t>L        En büyüğü 69 olan ardışık 9 tek sayının toplamı;</w:t>
      </w:r>
    </w:p>
    <w:p w:rsidR="00DC3183" w:rsidRDefault="00DC3183" w:rsidP="004C6DA0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Buna göre K-L farkını bulunuz.</w:t>
      </w:r>
    </w:p>
    <w:p w:rsidR="00DC3183" w:rsidRDefault="00DC3183" w:rsidP="004C6DA0">
      <w:pPr>
        <w:pStyle w:val="ListParagraph"/>
        <w:rPr>
          <w:color w:val="548DD4"/>
          <w:sz w:val="20"/>
        </w:rPr>
      </w:pP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Default="00DC3183" w:rsidP="00AF004C">
      <w:pPr>
        <w:rPr>
          <w:color w:val="548DD4"/>
          <w:sz w:val="20"/>
        </w:rPr>
      </w:pPr>
    </w:p>
    <w:p w:rsidR="00DC3183" w:rsidRDefault="00DC3183" w:rsidP="00AF004C">
      <w:pPr>
        <w:rPr>
          <w:color w:val="548DD4"/>
          <w:sz w:val="20"/>
        </w:rPr>
      </w:pPr>
    </w:p>
    <w:p w:rsidR="00DC3183" w:rsidRDefault="00DC3183" w:rsidP="00AF004C">
      <w:pPr>
        <w:rPr>
          <w:color w:val="548DD4"/>
          <w:sz w:val="20"/>
        </w:rPr>
      </w:pPr>
    </w:p>
    <w:p w:rsidR="00DC3183" w:rsidRPr="005B1DE6" w:rsidRDefault="00DC3183" w:rsidP="005B1DE6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>
        <w:rPr>
          <w:sz w:val="20"/>
        </w:rPr>
        <w:t xml:space="preserve">Dört kardeşin yaşları 6, 9, 12 ve 15’tir. </w:t>
      </w:r>
    </w:p>
    <w:p w:rsidR="00DC3183" w:rsidRDefault="00DC3183" w:rsidP="005B1DE6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Baba ile birlikte çocukların yaşlarının aritmetik ortalaması 19 olduğuna göre, babanın yaşının kaç olduğunu bulunuz?</w:t>
      </w: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Default="00DC3183" w:rsidP="00AF004C">
      <w:pPr>
        <w:rPr>
          <w:color w:val="548DD4"/>
          <w:sz w:val="20"/>
        </w:rPr>
      </w:pPr>
    </w:p>
    <w:p w:rsidR="00DC3183" w:rsidRDefault="00DC3183" w:rsidP="00AF004C">
      <w:pPr>
        <w:rPr>
          <w:color w:val="548DD4"/>
          <w:sz w:val="20"/>
        </w:rPr>
      </w:pPr>
    </w:p>
    <w:p w:rsidR="00DC3183" w:rsidRDefault="00DC3183" w:rsidP="00AF004C">
      <w:pPr>
        <w:rPr>
          <w:color w:val="548DD4"/>
          <w:sz w:val="20"/>
        </w:rPr>
      </w:pPr>
    </w:p>
    <w:p w:rsidR="00DC3183" w:rsidRPr="005B1DE6" w:rsidRDefault="00DC3183" w:rsidP="00524387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>
        <w:rPr>
          <w:sz w:val="20"/>
        </w:rPr>
        <w:t xml:space="preserve">Bir koşucu belli bir mesafeyi üç ayrı koşuda 75, 85 ve 95 dakika koşmuştur. </w:t>
      </w:r>
    </w:p>
    <w:p w:rsidR="00DC3183" w:rsidRDefault="00DC3183" w:rsidP="00524387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Bu koşucular bu mesafeyi kaç saat kaç dakikada koşabileceğini bulunuz.</w:t>
      </w: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Default="00DC3183" w:rsidP="00AF004C">
      <w:pPr>
        <w:rPr>
          <w:color w:val="548DD4"/>
          <w:sz w:val="20"/>
        </w:rPr>
      </w:pPr>
    </w:p>
    <w:p w:rsidR="00DC3183" w:rsidRDefault="00DC3183" w:rsidP="00AF004C">
      <w:pPr>
        <w:rPr>
          <w:color w:val="548DD4"/>
          <w:sz w:val="20"/>
        </w:rPr>
      </w:pPr>
    </w:p>
    <w:p w:rsidR="00DC3183" w:rsidRPr="005B1DE6" w:rsidRDefault="00DC3183" w:rsidP="00524387">
      <w:pPr>
        <w:pStyle w:val="ListParagraph"/>
        <w:numPr>
          <w:ilvl w:val="0"/>
          <w:numId w:val="1"/>
        </w:numPr>
        <w:rPr>
          <w:color w:val="FF0000"/>
          <w:sz w:val="20"/>
        </w:rPr>
      </w:pPr>
      <w:r>
        <w:rPr>
          <w:sz w:val="20"/>
        </w:rPr>
        <w:t>Bir öğrenci dört sınava girmiştir. Bu sınavların ilk üçünün aritmetik ortalaması 60’tır.</w:t>
      </w:r>
    </w:p>
    <w:p w:rsidR="00DC3183" w:rsidRDefault="00DC3183" w:rsidP="00524387">
      <w:pPr>
        <w:pStyle w:val="ListParagraph"/>
        <w:rPr>
          <w:color w:val="548DD4"/>
          <w:sz w:val="20"/>
        </w:rPr>
      </w:pPr>
      <w:r>
        <w:rPr>
          <w:color w:val="548DD4"/>
          <w:sz w:val="20"/>
        </w:rPr>
        <w:t>Dört sınavı ortalamasının 70 olması için öğrencinin kaç alması gerektiğini bulunuz.</w:t>
      </w:r>
    </w:p>
    <w:tbl>
      <w:tblPr>
        <w:tblW w:w="0" w:type="auto"/>
        <w:tblInd w:w="72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C3183" w:rsidRPr="003425B3" w:rsidTr="003425B3">
        <w:trPr>
          <w:trHeight w:val="263"/>
        </w:trPr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top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63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  <w:tr w:rsidR="00DC3183" w:rsidRPr="003425B3" w:rsidTr="003425B3">
        <w:trPr>
          <w:trHeight w:val="271"/>
        </w:trPr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  <w:tc>
          <w:tcPr>
            <w:tcW w:w="243" w:type="dxa"/>
            <w:tcBorders>
              <w:bottom w:val="doubleWave" w:sz="6" w:space="0" w:color="auto"/>
            </w:tcBorders>
            <w:shd w:val="pct12" w:color="auto" w:fill="FFFFFF"/>
          </w:tcPr>
          <w:p w:rsidR="00DC3183" w:rsidRPr="003425B3" w:rsidRDefault="00DC3183" w:rsidP="003425B3">
            <w:pPr>
              <w:pStyle w:val="ListParagraph"/>
              <w:spacing w:after="0" w:line="240" w:lineRule="auto"/>
              <w:ind w:left="0"/>
              <w:rPr>
                <w:color w:val="548DD4"/>
                <w:sz w:val="20"/>
              </w:rPr>
            </w:pPr>
          </w:p>
        </w:tc>
      </w:tr>
    </w:tbl>
    <w:p w:rsidR="00DC3183" w:rsidRPr="00AF004C" w:rsidRDefault="00DC3183" w:rsidP="00AF004C">
      <w:pPr>
        <w:rPr>
          <w:color w:val="548DD4"/>
          <w:sz w:val="20"/>
        </w:rPr>
      </w:pPr>
      <w:hyperlink r:id="rId5" w:history="1">
        <w:r w:rsidRPr="00320D15">
          <w:rPr>
            <w:rStyle w:val="Hyperlink"/>
            <w:sz w:val="20"/>
          </w:rPr>
          <w:t>www.sorubak.com</w:t>
        </w:r>
      </w:hyperlink>
      <w:r>
        <w:rPr>
          <w:color w:val="548DD4"/>
          <w:sz w:val="20"/>
        </w:rPr>
        <w:t xml:space="preserve"> </w:t>
      </w:r>
    </w:p>
    <w:sectPr w:rsidR="00DC3183" w:rsidRPr="00AF004C" w:rsidSect="0081345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597F"/>
    <w:multiLevelType w:val="hybridMultilevel"/>
    <w:tmpl w:val="58A2C6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793"/>
    <w:rsid w:val="00152115"/>
    <w:rsid w:val="00320D15"/>
    <w:rsid w:val="003425B3"/>
    <w:rsid w:val="003F1C12"/>
    <w:rsid w:val="004C6DA0"/>
    <w:rsid w:val="00524387"/>
    <w:rsid w:val="005B1DE6"/>
    <w:rsid w:val="00690DF9"/>
    <w:rsid w:val="0081345A"/>
    <w:rsid w:val="00885EDB"/>
    <w:rsid w:val="00AF004C"/>
    <w:rsid w:val="00B92BAF"/>
    <w:rsid w:val="00C202E7"/>
    <w:rsid w:val="00D567EF"/>
    <w:rsid w:val="00D93E3A"/>
    <w:rsid w:val="00DC3183"/>
    <w:rsid w:val="00EB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="Calibri" w:hAnsi="Kayr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D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5793"/>
    <w:pPr>
      <w:ind w:left="720"/>
      <w:contextualSpacing/>
    </w:pPr>
  </w:style>
  <w:style w:type="table" w:styleId="TableGrid">
    <w:name w:val="Table Grid"/>
    <w:basedOn w:val="TableNormal"/>
    <w:uiPriority w:val="99"/>
    <w:rsid w:val="004C6D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92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2BA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93E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233</Words>
  <Characters>1333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İlhan</dc:creator>
  <cp:keywords/>
  <dc:description/>
  <cp:lastModifiedBy>EDANUR HANIM</cp:lastModifiedBy>
  <cp:revision>8</cp:revision>
  <dcterms:created xsi:type="dcterms:W3CDTF">2011-10-04T14:49:00Z</dcterms:created>
  <dcterms:modified xsi:type="dcterms:W3CDTF">2011-10-12T18:15:00Z</dcterms:modified>
</cp:coreProperties>
</file>