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D8" w:rsidRDefault="009E1AD8" w:rsidP="00C80DA4">
      <w:r>
        <w:t>Adı Soyadı</w:t>
      </w:r>
      <w:r>
        <w:tab/>
        <w:t>:………………………………….</w:t>
      </w:r>
      <w:r>
        <w:tab/>
      </w:r>
      <w:r>
        <w:tab/>
      </w:r>
      <w:r>
        <w:tab/>
      </w:r>
      <w:r>
        <w:tab/>
      </w:r>
      <w:r>
        <w:tab/>
        <w:t xml:space="preserve">Tarih:26/10/2010 </w:t>
      </w:r>
    </w:p>
    <w:p w:rsidR="009E1AD8" w:rsidRDefault="009E1AD8" w:rsidP="00C80DA4">
      <w:r>
        <w:t>No</w:t>
      </w:r>
      <w:r>
        <w:tab/>
      </w:r>
      <w:r>
        <w:tab/>
        <w:t>:………………</w:t>
      </w:r>
      <w:r>
        <w:tab/>
        <w:t>Sınıf: …/…..</w:t>
      </w:r>
      <w:r>
        <w:tab/>
      </w:r>
      <w:r>
        <w:tab/>
      </w:r>
      <w:r>
        <w:tab/>
      </w:r>
      <w:r>
        <w:tab/>
      </w:r>
      <w:r>
        <w:tab/>
        <w:t xml:space="preserve">              Salı</w:t>
      </w:r>
    </w:p>
    <w:p w:rsidR="009E1AD8" w:rsidRDefault="009E1AD8" w:rsidP="00C80DA4">
      <w:r>
        <w:tab/>
      </w:r>
    </w:p>
    <w:p w:rsidR="009E1AD8" w:rsidRPr="00574FC9" w:rsidRDefault="009E1AD8" w:rsidP="007A6867">
      <w:pPr>
        <w:jc w:val="center"/>
        <w:rPr>
          <w:b/>
          <w:sz w:val="28"/>
          <w:szCs w:val="28"/>
        </w:rPr>
      </w:pPr>
      <w:r w:rsidRPr="00574FC9">
        <w:rPr>
          <w:b/>
          <w:sz w:val="28"/>
          <w:szCs w:val="28"/>
        </w:rPr>
        <w:t>75.YIL İLKÖĞRETİM OKULU</w:t>
      </w:r>
    </w:p>
    <w:p w:rsidR="009E1AD8" w:rsidRDefault="009E1AD8" w:rsidP="007A6867">
      <w:pPr>
        <w:jc w:val="center"/>
      </w:pPr>
      <w:r>
        <w:t>MATEMATİK DERSİ I.DÖNEM I.YAZILISI</w:t>
      </w:r>
    </w:p>
    <w:p w:rsidR="009E1AD8" w:rsidRDefault="009E1AD8" w:rsidP="007A6867"/>
    <w:p w:rsidR="009E1AD8" w:rsidRPr="007A6867" w:rsidRDefault="009E1AD8" w:rsidP="007A6867">
      <w:pPr>
        <w:rPr>
          <w:b/>
        </w:rPr>
      </w:pPr>
      <w:r w:rsidRPr="007A6867">
        <w:rPr>
          <w:b/>
        </w:rPr>
        <w:t>1. Okunuşları verilen sayıları rakamla yazınız.</w:t>
      </w:r>
      <w:r>
        <w:tab/>
        <w:t xml:space="preserve">     </w:t>
      </w:r>
      <w:r w:rsidRPr="007A6867">
        <w:rPr>
          <w:b/>
        </w:rPr>
        <w:t>2. Rakamla verilen sayıların okunuşlarını yazınız.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9"/>
        <w:gridCol w:w="1559"/>
        <w:gridCol w:w="425"/>
        <w:gridCol w:w="1276"/>
        <w:gridCol w:w="4111"/>
      </w:tblGrid>
      <w:tr w:rsidR="009E1AD8" w:rsidTr="00CC762F">
        <w:tc>
          <w:tcPr>
            <w:tcW w:w="3119" w:type="dxa"/>
          </w:tcPr>
          <w:p w:rsidR="009E1AD8" w:rsidRDefault="009E1AD8" w:rsidP="007A6867">
            <w:r>
              <w:t>Yedi yüz altı bin dört yüz on</w:t>
            </w:r>
          </w:p>
        </w:tc>
        <w:tc>
          <w:tcPr>
            <w:tcW w:w="1559" w:type="dxa"/>
          </w:tcPr>
          <w:p w:rsidR="009E1AD8" w:rsidRDefault="009E1AD8" w:rsidP="007A6867"/>
        </w:tc>
        <w:tc>
          <w:tcPr>
            <w:tcW w:w="425" w:type="dxa"/>
            <w:vMerge w:val="restart"/>
            <w:tcBorders>
              <w:top w:val="nil"/>
            </w:tcBorders>
          </w:tcPr>
          <w:p w:rsidR="009E1AD8" w:rsidRDefault="009E1AD8" w:rsidP="007A6867"/>
        </w:tc>
        <w:tc>
          <w:tcPr>
            <w:tcW w:w="1276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45 065</w:t>
            </w:r>
          </w:p>
        </w:tc>
        <w:tc>
          <w:tcPr>
            <w:tcW w:w="4111" w:type="dxa"/>
          </w:tcPr>
          <w:p w:rsidR="009E1AD8" w:rsidRDefault="009E1AD8" w:rsidP="007A6867"/>
        </w:tc>
      </w:tr>
      <w:tr w:rsidR="009E1AD8" w:rsidTr="00CC762F">
        <w:tc>
          <w:tcPr>
            <w:tcW w:w="3119" w:type="dxa"/>
          </w:tcPr>
          <w:p w:rsidR="009E1AD8" w:rsidRDefault="009E1AD8" w:rsidP="007A6867">
            <w:r>
              <w:t>On bin on bir</w:t>
            </w:r>
          </w:p>
        </w:tc>
        <w:tc>
          <w:tcPr>
            <w:tcW w:w="1559" w:type="dxa"/>
          </w:tcPr>
          <w:p w:rsidR="009E1AD8" w:rsidRDefault="009E1AD8" w:rsidP="007A6867"/>
        </w:tc>
        <w:tc>
          <w:tcPr>
            <w:tcW w:w="425" w:type="dxa"/>
            <w:vMerge/>
          </w:tcPr>
          <w:p w:rsidR="009E1AD8" w:rsidRDefault="009E1AD8" w:rsidP="007A6867"/>
        </w:tc>
        <w:tc>
          <w:tcPr>
            <w:tcW w:w="1276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302 157</w:t>
            </w:r>
          </w:p>
        </w:tc>
        <w:tc>
          <w:tcPr>
            <w:tcW w:w="4111" w:type="dxa"/>
          </w:tcPr>
          <w:p w:rsidR="009E1AD8" w:rsidRDefault="009E1AD8" w:rsidP="007A6867"/>
        </w:tc>
      </w:tr>
      <w:tr w:rsidR="009E1AD8" w:rsidTr="00CC762F">
        <w:tc>
          <w:tcPr>
            <w:tcW w:w="3119" w:type="dxa"/>
          </w:tcPr>
          <w:p w:rsidR="009E1AD8" w:rsidRDefault="009E1AD8" w:rsidP="007A6867">
            <w:r>
              <w:t>Üç yüz otuz bin iki yüz dört</w:t>
            </w:r>
          </w:p>
        </w:tc>
        <w:tc>
          <w:tcPr>
            <w:tcW w:w="1559" w:type="dxa"/>
          </w:tcPr>
          <w:p w:rsidR="009E1AD8" w:rsidRDefault="009E1AD8" w:rsidP="007A6867"/>
        </w:tc>
        <w:tc>
          <w:tcPr>
            <w:tcW w:w="425" w:type="dxa"/>
            <w:vMerge/>
          </w:tcPr>
          <w:p w:rsidR="009E1AD8" w:rsidRDefault="009E1AD8" w:rsidP="007A6867"/>
        </w:tc>
        <w:tc>
          <w:tcPr>
            <w:tcW w:w="1276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7056</w:t>
            </w:r>
          </w:p>
        </w:tc>
        <w:tc>
          <w:tcPr>
            <w:tcW w:w="4111" w:type="dxa"/>
          </w:tcPr>
          <w:p w:rsidR="009E1AD8" w:rsidRDefault="009E1AD8" w:rsidP="007A6867"/>
        </w:tc>
      </w:tr>
      <w:tr w:rsidR="009E1AD8" w:rsidTr="00CC762F">
        <w:tc>
          <w:tcPr>
            <w:tcW w:w="3119" w:type="dxa"/>
          </w:tcPr>
          <w:p w:rsidR="009E1AD8" w:rsidRDefault="009E1AD8" w:rsidP="007A6867">
            <w:r>
              <w:t>Beş yüz bin iki yüz elli</w:t>
            </w:r>
          </w:p>
        </w:tc>
        <w:tc>
          <w:tcPr>
            <w:tcW w:w="1559" w:type="dxa"/>
          </w:tcPr>
          <w:p w:rsidR="009E1AD8" w:rsidRDefault="009E1AD8" w:rsidP="007A6867"/>
        </w:tc>
        <w:tc>
          <w:tcPr>
            <w:tcW w:w="425" w:type="dxa"/>
            <w:vMerge/>
          </w:tcPr>
          <w:p w:rsidR="009E1AD8" w:rsidRDefault="009E1AD8" w:rsidP="007A6867"/>
        </w:tc>
        <w:tc>
          <w:tcPr>
            <w:tcW w:w="1276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42 001</w:t>
            </w:r>
          </w:p>
        </w:tc>
        <w:tc>
          <w:tcPr>
            <w:tcW w:w="4111" w:type="dxa"/>
          </w:tcPr>
          <w:p w:rsidR="009E1AD8" w:rsidRDefault="009E1AD8" w:rsidP="007A6867"/>
        </w:tc>
      </w:tr>
      <w:tr w:rsidR="009E1AD8" w:rsidTr="00CC762F">
        <w:tc>
          <w:tcPr>
            <w:tcW w:w="3119" w:type="dxa"/>
          </w:tcPr>
          <w:p w:rsidR="009E1AD8" w:rsidRDefault="009E1AD8" w:rsidP="007A6867">
            <w:r>
              <w:t>Dört bin iki yüz dört</w:t>
            </w:r>
          </w:p>
        </w:tc>
        <w:tc>
          <w:tcPr>
            <w:tcW w:w="1559" w:type="dxa"/>
          </w:tcPr>
          <w:p w:rsidR="009E1AD8" w:rsidRDefault="009E1AD8" w:rsidP="007A6867"/>
        </w:tc>
        <w:tc>
          <w:tcPr>
            <w:tcW w:w="425" w:type="dxa"/>
            <w:vMerge/>
            <w:tcBorders>
              <w:bottom w:val="nil"/>
            </w:tcBorders>
          </w:tcPr>
          <w:p w:rsidR="009E1AD8" w:rsidRDefault="009E1AD8" w:rsidP="007A6867"/>
        </w:tc>
        <w:tc>
          <w:tcPr>
            <w:tcW w:w="1276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100 009</w:t>
            </w:r>
          </w:p>
        </w:tc>
        <w:tc>
          <w:tcPr>
            <w:tcW w:w="4111" w:type="dxa"/>
          </w:tcPr>
          <w:p w:rsidR="009E1AD8" w:rsidRDefault="009E1AD8" w:rsidP="007A6867"/>
        </w:tc>
      </w:tr>
    </w:tbl>
    <w:p w:rsidR="009E1AD8" w:rsidRDefault="009E1AD8" w:rsidP="007A6867"/>
    <w:p w:rsidR="009E1AD8" w:rsidRDefault="009E1AD8" w:rsidP="007A6867"/>
    <w:p w:rsidR="009E1AD8" w:rsidRDefault="009E1AD8" w:rsidP="007A6867">
      <w:pPr>
        <w:rPr>
          <w:b/>
        </w:rPr>
      </w:pPr>
      <w:r w:rsidRPr="00C80DA4">
        <w:rPr>
          <w:b/>
        </w:rPr>
        <w:t>3. Çözümlenmiş olarak verilen doğal sayıları yazınız.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79"/>
        <w:gridCol w:w="4143"/>
      </w:tblGrid>
      <w:tr w:rsidR="009E1AD8" w:rsidTr="00CC762F">
        <w:tc>
          <w:tcPr>
            <w:tcW w:w="6379" w:type="dxa"/>
          </w:tcPr>
          <w:p w:rsidR="009E1AD8" w:rsidRDefault="009E1AD8" w:rsidP="007A6867">
            <w:r>
              <w:t>4 on binlik + 5 binlik + 2 yüzlük + 4 birlik</w:t>
            </w:r>
          </w:p>
        </w:tc>
        <w:tc>
          <w:tcPr>
            <w:tcW w:w="4143" w:type="dxa"/>
          </w:tcPr>
          <w:p w:rsidR="009E1AD8" w:rsidRDefault="009E1AD8" w:rsidP="007A6867"/>
        </w:tc>
      </w:tr>
      <w:tr w:rsidR="009E1AD8" w:rsidTr="00CC762F">
        <w:tc>
          <w:tcPr>
            <w:tcW w:w="6379" w:type="dxa"/>
          </w:tcPr>
          <w:p w:rsidR="009E1AD8" w:rsidRDefault="009E1AD8" w:rsidP="007A6867">
            <w:r>
              <w:t>8 yüz binlik + 2 on binlik + 6 yüzlük + 5 onluk 2 birlik</w:t>
            </w:r>
          </w:p>
        </w:tc>
        <w:tc>
          <w:tcPr>
            <w:tcW w:w="4143" w:type="dxa"/>
          </w:tcPr>
          <w:p w:rsidR="009E1AD8" w:rsidRDefault="009E1AD8" w:rsidP="007A6867"/>
        </w:tc>
      </w:tr>
      <w:tr w:rsidR="009E1AD8" w:rsidTr="00CC762F">
        <w:tc>
          <w:tcPr>
            <w:tcW w:w="6379" w:type="dxa"/>
          </w:tcPr>
          <w:p w:rsidR="009E1AD8" w:rsidRDefault="009E1AD8" w:rsidP="007A6867">
            <w:r>
              <w:t xml:space="preserve">9 on binlik + 9 yüzlük + 9 birlik </w:t>
            </w:r>
          </w:p>
        </w:tc>
        <w:tc>
          <w:tcPr>
            <w:tcW w:w="4143" w:type="dxa"/>
          </w:tcPr>
          <w:p w:rsidR="009E1AD8" w:rsidRDefault="009E1AD8" w:rsidP="007A6867"/>
        </w:tc>
      </w:tr>
      <w:tr w:rsidR="009E1AD8" w:rsidTr="00CC762F">
        <w:tc>
          <w:tcPr>
            <w:tcW w:w="6379" w:type="dxa"/>
          </w:tcPr>
          <w:p w:rsidR="009E1AD8" w:rsidRDefault="009E1AD8" w:rsidP="007A6867">
            <w:r>
              <w:t>7 binlik + 3 yüzlük + 1 onluk + 7 birlik</w:t>
            </w:r>
          </w:p>
        </w:tc>
        <w:tc>
          <w:tcPr>
            <w:tcW w:w="4143" w:type="dxa"/>
          </w:tcPr>
          <w:p w:rsidR="009E1AD8" w:rsidRDefault="009E1AD8" w:rsidP="007A6867"/>
        </w:tc>
      </w:tr>
      <w:tr w:rsidR="009E1AD8" w:rsidTr="00CC762F">
        <w:tc>
          <w:tcPr>
            <w:tcW w:w="6379" w:type="dxa"/>
          </w:tcPr>
          <w:p w:rsidR="009E1AD8" w:rsidRDefault="009E1AD8" w:rsidP="007A6867">
            <w:r>
              <w:t>5 yüz binlik + 8 binlik + 3 yüzlük + 5 birlik</w:t>
            </w:r>
          </w:p>
        </w:tc>
        <w:tc>
          <w:tcPr>
            <w:tcW w:w="4143" w:type="dxa"/>
          </w:tcPr>
          <w:p w:rsidR="009E1AD8" w:rsidRDefault="009E1AD8" w:rsidP="007A6867"/>
        </w:tc>
      </w:tr>
    </w:tbl>
    <w:p w:rsidR="009E1AD8" w:rsidRDefault="009E1AD8" w:rsidP="007A6867"/>
    <w:p w:rsidR="009E1AD8" w:rsidRPr="00C80DA4" w:rsidRDefault="009E1AD8" w:rsidP="007A6867"/>
    <w:p w:rsidR="009E1AD8" w:rsidRDefault="009E1AD8" w:rsidP="00C80DA4">
      <w:pPr>
        <w:rPr>
          <w:b/>
        </w:rPr>
      </w:pPr>
      <w:r>
        <w:rPr>
          <w:b/>
        </w:rPr>
        <w:t>4</w:t>
      </w:r>
      <w:r w:rsidRPr="00C80DA4">
        <w:rPr>
          <w:b/>
        </w:rPr>
        <w:t xml:space="preserve">. </w:t>
      </w:r>
      <w:r>
        <w:rPr>
          <w:b/>
        </w:rPr>
        <w:t>Verilen doğal sayıları çözümleyiniz.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18"/>
        <w:gridCol w:w="9104"/>
      </w:tblGrid>
      <w:tr w:rsidR="009E1AD8" w:rsidTr="00CC762F">
        <w:tc>
          <w:tcPr>
            <w:tcW w:w="141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442 218</w:t>
            </w:r>
          </w:p>
        </w:tc>
        <w:tc>
          <w:tcPr>
            <w:tcW w:w="9104" w:type="dxa"/>
          </w:tcPr>
          <w:p w:rsidR="009E1AD8" w:rsidRDefault="009E1AD8" w:rsidP="004C6F40"/>
        </w:tc>
      </w:tr>
      <w:tr w:rsidR="009E1AD8" w:rsidTr="00CC762F">
        <w:tc>
          <w:tcPr>
            <w:tcW w:w="141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17 150</w:t>
            </w:r>
          </w:p>
        </w:tc>
        <w:tc>
          <w:tcPr>
            <w:tcW w:w="9104" w:type="dxa"/>
          </w:tcPr>
          <w:p w:rsidR="009E1AD8" w:rsidRDefault="009E1AD8" w:rsidP="004C6F40"/>
        </w:tc>
      </w:tr>
      <w:tr w:rsidR="009E1AD8" w:rsidTr="00CC762F">
        <w:tc>
          <w:tcPr>
            <w:tcW w:w="141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3257</w:t>
            </w:r>
          </w:p>
        </w:tc>
        <w:tc>
          <w:tcPr>
            <w:tcW w:w="9104" w:type="dxa"/>
          </w:tcPr>
          <w:p w:rsidR="009E1AD8" w:rsidRDefault="009E1AD8" w:rsidP="004C6F40"/>
        </w:tc>
      </w:tr>
      <w:tr w:rsidR="009E1AD8" w:rsidTr="00CC762F">
        <w:tc>
          <w:tcPr>
            <w:tcW w:w="141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64 310</w:t>
            </w:r>
          </w:p>
        </w:tc>
        <w:tc>
          <w:tcPr>
            <w:tcW w:w="9104" w:type="dxa"/>
          </w:tcPr>
          <w:p w:rsidR="009E1AD8" w:rsidRDefault="009E1AD8" w:rsidP="004C6F40"/>
        </w:tc>
      </w:tr>
      <w:tr w:rsidR="009E1AD8" w:rsidTr="00CC762F">
        <w:tc>
          <w:tcPr>
            <w:tcW w:w="141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105 286</w:t>
            </w:r>
          </w:p>
        </w:tc>
        <w:tc>
          <w:tcPr>
            <w:tcW w:w="9104" w:type="dxa"/>
          </w:tcPr>
          <w:p w:rsidR="009E1AD8" w:rsidRDefault="009E1AD8" w:rsidP="004C6F40"/>
        </w:tc>
      </w:tr>
    </w:tbl>
    <w:p w:rsidR="009E1AD8" w:rsidRDefault="009E1AD8" w:rsidP="00C80DA4"/>
    <w:p w:rsidR="009E1AD8" w:rsidRDefault="009E1AD8" w:rsidP="007A6867"/>
    <w:p w:rsidR="009E1AD8" w:rsidRDefault="009E1AD8" w:rsidP="007A6867"/>
    <w:p w:rsidR="009E1AD8" w:rsidRDefault="009E1AD8" w:rsidP="001F4185">
      <w:pPr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6.8pt;margin-top:-.2pt;width:269.25pt;height:99.75pt;z-index:251664896">
            <v:textbox>
              <w:txbxContent>
                <w:p w:rsidR="009E1AD8" w:rsidRDefault="009E1AD8" w:rsidP="001F4185">
                  <w:pPr>
                    <w:rPr>
                      <w:b/>
                    </w:rPr>
                  </w:pPr>
                  <w:r>
                    <w:rPr>
                      <w:b/>
                    </w:rPr>
                    <w:t>6. Aşağıdaki ifadelerde noktalı yerleri tamamlayınız.</w:t>
                  </w:r>
                </w:p>
                <w:p w:rsidR="009E1AD8" w:rsidRPr="00860970" w:rsidRDefault="009E1AD8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>2 saat = ..……dakika</w:t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</w:p>
                <w:p w:rsidR="009E1AD8" w:rsidRPr="00860970" w:rsidRDefault="009E1AD8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>4 saat 2 dakika =……..dakika</w:t>
                  </w:r>
                </w:p>
                <w:p w:rsidR="009E1AD8" w:rsidRPr="00860970" w:rsidRDefault="009E1AD8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>180 dakika= ......saat</w:t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</w:p>
                <w:p w:rsidR="009E1AD8" w:rsidRPr="00860970" w:rsidRDefault="009E1AD8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>7 dakika 15 saniye= …..saniye</w:t>
                  </w:r>
                </w:p>
                <w:p w:rsidR="009E1AD8" w:rsidRDefault="009E1AD8" w:rsidP="001F4185">
                  <w:pPr>
                    <w:rPr>
                      <w:b/>
                    </w:rPr>
                  </w:pPr>
                </w:p>
                <w:p w:rsidR="009E1AD8" w:rsidRDefault="009E1AD8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8.2pt;margin-top:-.2pt;width:269.25pt;height:99.75pt;z-index:251663872">
            <v:textbox>
              <w:txbxContent>
                <w:p w:rsidR="009E1AD8" w:rsidRDefault="009E1AD8" w:rsidP="001F4185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Pr="003E4BF5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 xml:space="preserve"> Bir maraton koşucusu 1.gün 15 400 m, 2.gün 1. günden 11 300 m fazla koşmuştur. Maratoncu bu iki günde toplam kaç metre koşmuştur?</w:t>
                  </w:r>
                </w:p>
                <w:p w:rsidR="009E1AD8" w:rsidRDefault="009E1AD8"/>
              </w:txbxContent>
            </v:textbox>
          </v:shape>
        </w:pict>
      </w:r>
    </w:p>
    <w:p w:rsidR="009E1AD8" w:rsidRDefault="009E1AD8" w:rsidP="001F4185">
      <w:pPr>
        <w:rPr>
          <w:b/>
        </w:rPr>
      </w:pPr>
    </w:p>
    <w:p w:rsidR="009E1AD8" w:rsidRDefault="009E1AD8" w:rsidP="001F4185">
      <w:pPr>
        <w:rPr>
          <w:b/>
        </w:rPr>
      </w:pPr>
    </w:p>
    <w:p w:rsidR="009E1AD8" w:rsidRDefault="009E1AD8" w:rsidP="001F4185">
      <w:pPr>
        <w:rPr>
          <w:b/>
        </w:rPr>
      </w:pPr>
    </w:p>
    <w:p w:rsidR="009E1AD8" w:rsidRDefault="009E1AD8" w:rsidP="001F4185">
      <w:r>
        <w:t xml:space="preserve"> </w:t>
      </w:r>
    </w:p>
    <w:p w:rsidR="009E1AD8" w:rsidRDefault="009E1AD8" w:rsidP="007A6867"/>
    <w:p w:rsidR="009E1AD8" w:rsidRDefault="009E1AD8" w:rsidP="007A6867"/>
    <w:p w:rsidR="009E1AD8" w:rsidRDefault="009E1AD8" w:rsidP="007A6867">
      <w:pPr>
        <w:sectPr w:rsidR="009E1AD8" w:rsidSect="007A6867"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  <w:r>
        <w:rPr>
          <w:b/>
        </w:rPr>
        <w:t>7. Aşağıda 2, 7, 0, 5 rakamları kullanılarak dört basamaklı doğal sayılar oluşturulmuştur. Oluşturulan doğal sayılarla sahip oldukları özellikleri oklar yardımıyla eşleştiriniz.</w:t>
      </w:r>
    </w:p>
    <w:p w:rsidR="009E1AD8" w:rsidRDefault="009E1AD8" w:rsidP="007A6867">
      <w:pPr>
        <w:rPr>
          <w:b/>
        </w:rPr>
      </w:pPr>
      <w:r>
        <w:rPr>
          <w:noProof/>
        </w:rPr>
        <w:pict>
          <v:shape id="_x0000_s1028" type="#_x0000_t202" style="position:absolute;margin-left:352pt;margin-top:122.8pt;width:49.8pt;height:24.15pt;z-index:251652608">
            <v:textbox style="mso-next-textbox:#_x0000_s1028">
              <w:txbxContent>
                <w:p w:rsidR="009E1AD8" w:rsidRPr="00897A7E" w:rsidRDefault="009E1AD8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2057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352pt;margin-top:94.3pt;width:49.8pt;height:24.15pt;z-index:251651584">
            <v:textbox style="mso-next-textbox:#_x0000_s1029">
              <w:txbxContent>
                <w:p w:rsidR="009E1AD8" w:rsidRPr="00897A7E" w:rsidRDefault="009E1AD8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2750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2pt;margin-top:65.8pt;width:49.8pt;height:24.15pt;z-index:251650560">
            <v:textbox style="mso-next-textbox:#_x0000_s1030">
              <w:txbxContent>
                <w:p w:rsidR="009E1AD8" w:rsidRPr="00897A7E" w:rsidRDefault="009E1AD8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7520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2pt;margin-top:37.3pt;width:49.8pt;height:24.15pt;z-index:251649536">
            <v:textbox style="mso-next-textbox:#_x0000_s1031">
              <w:txbxContent>
                <w:p w:rsidR="009E1AD8" w:rsidRPr="00897A7E" w:rsidRDefault="009E1AD8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7250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2pt;margin-top:8.05pt;width:49.8pt;height:24.15pt;z-index:251648512">
            <v:textbox style="mso-next-textbox:#_x0000_s1032">
              <w:txbxContent>
                <w:p w:rsidR="009E1AD8" w:rsidRPr="00897A7E" w:rsidRDefault="009E1AD8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7025</w:t>
                  </w:r>
                </w:p>
              </w:txbxContent>
            </v:textbox>
          </v:shape>
        </w:pict>
      </w:r>
    </w:p>
    <w:p w:rsidR="009E1AD8" w:rsidRDefault="009E1AD8" w:rsidP="007A6867">
      <w:pPr>
        <w:rPr>
          <w:b/>
        </w:rPr>
      </w:pPr>
      <w:r>
        <w:rPr>
          <w:noProof/>
        </w:rPr>
        <w:pict>
          <v:shape id="_x0000_s1033" type="#_x0000_t202" style="position:absolute;margin-left:56.5pt;margin-top:8.5pt;width:206.55pt;height:24.15pt;z-index:251644416">
            <v:textbox style="mso-next-textbox:#_x0000_s1033">
              <w:txbxContent>
                <w:p w:rsidR="009E1AD8" w:rsidRPr="00897A7E" w:rsidRDefault="009E1AD8" w:rsidP="00897A7E">
                  <w:pPr>
                    <w:rPr>
                      <w:rFonts w:ascii="ALFABET98" w:hAnsi="ALFABET98"/>
                      <w:b/>
                    </w:rPr>
                  </w:pPr>
                  <w:r w:rsidRPr="00897A7E">
                    <w:rPr>
                      <w:rFonts w:ascii="ALFABET98 Tur" w:hAnsi="ALFABET98 Tur"/>
                      <w:b/>
                    </w:rPr>
                    <w:t>En küçük doğal sayı</w:t>
                  </w:r>
                </w:p>
              </w:txbxContent>
            </v:textbox>
          </v:shape>
        </w:pict>
      </w:r>
      <w:r>
        <w:rPr>
          <w:b/>
        </w:rPr>
        <w:tab/>
      </w: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  <w:r>
        <w:rPr>
          <w:noProof/>
        </w:rPr>
        <w:pict>
          <v:shape id="_x0000_s1034" type="#_x0000_t202" style="position:absolute;margin-left:56.5pt;margin-top:11.65pt;width:206.55pt;height:24.15pt;z-index:251645440">
            <v:textbox style="mso-next-textbox:#_x0000_s1034">
              <w:txbxContent>
                <w:p w:rsidR="009E1AD8" w:rsidRPr="00897A7E" w:rsidRDefault="009E1AD8" w:rsidP="00897A7E">
                  <w:pPr>
                    <w:rPr>
                      <w:rFonts w:ascii="ALFABET98" w:hAnsi="ALFABET98"/>
                      <w:b/>
                    </w:rPr>
                  </w:pPr>
                  <w:r w:rsidRPr="00897A7E">
                    <w:rPr>
                      <w:rFonts w:ascii="ALFABET98" w:hAnsi="ALFABET98"/>
                      <w:b/>
                    </w:rPr>
                    <w:t xml:space="preserve">En </w:t>
                  </w:r>
                  <w:r>
                    <w:rPr>
                      <w:rFonts w:ascii="ALFABET98 Tur" w:hAnsi="ALFABET98 Tur"/>
                      <w:b/>
                    </w:rPr>
                    <w:t xml:space="preserve">büyük çift doğal </w:t>
                  </w:r>
                  <w:r w:rsidRPr="00897A7E">
                    <w:rPr>
                      <w:rFonts w:ascii="ALFABET98 Tur" w:hAnsi="ALFABET98 Tur"/>
                      <w:b/>
                    </w:rPr>
                    <w:t>sayı</w:t>
                  </w:r>
                </w:p>
              </w:txbxContent>
            </v:textbox>
          </v:shape>
        </w:pict>
      </w: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  <w:r>
        <w:rPr>
          <w:noProof/>
        </w:rPr>
        <w:pict>
          <v:shape id="_x0000_s1035" type="#_x0000_t202" style="position:absolute;margin-left:56.5pt;margin-top:3.25pt;width:206.55pt;height:24.15pt;z-index:251646464">
            <v:textbox style="mso-next-textbox:#_x0000_s1035">
              <w:txbxContent>
                <w:p w:rsidR="009E1AD8" w:rsidRPr="00897A7E" w:rsidRDefault="009E1AD8" w:rsidP="00897A7E">
                  <w:pPr>
                    <w:rPr>
                      <w:rFonts w:ascii="ALFABET98" w:hAnsi="ALFABET98"/>
                      <w:b/>
                    </w:rPr>
                  </w:pPr>
                  <w:r w:rsidRPr="00897A7E">
                    <w:rPr>
                      <w:rFonts w:ascii="ALFABET98" w:hAnsi="ALFABET98"/>
                      <w:b/>
                    </w:rPr>
                    <w:t xml:space="preserve">En </w:t>
                  </w:r>
                  <w:r>
                    <w:rPr>
                      <w:rFonts w:ascii="ALFABET98" w:hAnsi="ALFABET98"/>
                      <w:b/>
                    </w:rPr>
                    <w:t xml:space="preserve">büyük tek </w:t>
                  </w:r>
                  <w:r w:rsidRPr="00897A7E">
                    <w:rPr>
                      <w:rFonts w:ascii="ALFABET98 Tur" w:hAnsi="ALFABET98 Tur"/>
                      <w:b/>
                    </w:rPr>
                    <w:t>doğal sayı</w:t>
                  </w:r>
                </w:p>
              </w:txbxContent>
            </v:textbox>
          </v:shape>
        </w:pict>
      </w: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  <w:r>
        <w:rPr>
          <w:noProof/>
        </w:rPr>
        <w:pict>
          <v:shape id="_x0000_s1036" type="#_x0000_t202" style="position:absolute;margin-left:56.5pt;margin-top:8.05pt;width:206.55pt;height:24.15pt;z-index:251647488">
            <v:textbox style="mso-next-textbox:#_x0000_s1036">
              <w:txbxContent>
                <w:p w:rsidR="009E1AD8" w:rsidRPr="00897A7E" w:rsidRDefault="009E1AD8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 Tur" w:hAnsi="ALFABET98 Tur"/>
                      <w:b/>
                    </w:rPr>
                    <w:t>3000’den küçük en büyük çift sayı</w:t>
                  </w:r>
                </w:p>
              </w:txbxContent>
            </v:textbox>
          </v:shape>
        </w:pict>
      </w: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</w:p>
    <w:p w:rsidR="009E1AD8" w:rsidRDefault="009E1AD8" w:rsidP="007A6867">
      <w:pPr>
        <w:rPr>
          <w:b/>
        </w:rPr>
      </w:pPr>
      <w:r>
        <w:rPr>
          <w:noProof/>
        </w:rPr>
        <w:pict>
          <v:rect id="_x0000_s1037" style="position:absolute;margin-left:269.05pt;margin-top:.4pt;width:258pt;height:111.75pt;z-index:-251661824"/>
        </w:pict>
      </w:r>
      <w:r>
        <w:rPr>
          <w:noProof/>
        </w:rPr>
        <w:pict>
          <v:rect id="_x0000_s1038" style="position:absolute;margin-left:269.05pt;margin-top:119.65pt;width:258pt;height:111.75pt;z-index:-251657728"/>
        </w:pict>
      </w:r>
      <w:r>
        <w:rPr>
          <w:noProof/>
        </w:rPr>
        <w:pict>
          <v:rect id="_x0000_s1039" style="position:absolute;margin-left:-9.95pt;margin-top:.4pt;width:245.25pt;height:93pt;z-index:-251662848"/>
        </w:pict>
      </w:r>
    </w:p>
    <w:p w:rsidR="009E1AD8" w:rsidRDefault="009E1AD8" w:rsidP="007A6867">
      <w:pPr>
        <w:rPr>
          <w:b/>
        </w:rPr>
        <w:sectPr w:rsidR="009E1AD8" w:rsidSect="00ED510F">
          <w:type w:val="continuous"/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9E1AD8" w:rsidRDefault="009E1AD8" w:rsidP="007A6867">
      <w:pPr>
        <w:rPr>
          <w:b/>
        </w:rPr>
      </w:pPr>
      <w:r>
        <w:rPr>
          <w:b/>
        </w:rPr>
        <w:t>8</w:t>
      </w:r>
      <w:r w:rsidRPr="00320CD2">
        <w:rPr>
          <w:b/>
        </w:rPr>
        <w:t>. Aşağıdaki doğal sayıların hangisinde 2 rakamının basamak değeri en büyüktür?</w:t>
      </w:r>
    </w:p>
    <w:p w:rsidR="009E1AD8" w:rsidRDefault="009E1AD8" w:rsidP="007A6867">
      <w:pPr>
        <w:rPr>
          <w:b/>
        </w:rPr>
      </w:pPr>
    </w:p>
    <w:p w:rsidR="009E1AD8" w:rsidRDefault="009E1AD8" w:rsidP="00320CD2">
      <w:r w:rsidRPr="00320CD2">
        <w:rPr>
          <w:b/>
        </w:rPr>
        <w:t xml:space="preserve">A) </w:t>
      </w:r>
      <w:r w:rsidRPr="00320CD2">
        <w:t>728943</w:t>
      </w:r>
      <w:r>
        <w:tab/>
      </w:r>
      <w:r>
        <w:tab/>
      </w:r>
      <w:r>
        <w:tab/>
      </w:r>
      <w:r w:rsidRPr="00320CD2">
        <w:rPr>
          <w:b/>
        </w:rPr>
        <w:t>B)</w:t>
      </w:r>
      <w:r>
        <w:t xml:space="preserve"> 182765</w:t>
      </w:r>
      <w:r>
        <w:tab/>
      </w:r>
    </w:p>
    <w:p w:rsidR="009E1AD8" w:rsidRPr="00320CD2" w:rsidRDefault="009E1AD8" w:rsidP="00320CD2">
      <w:r w:rsidRPr="00320CD2">
        <w:rPr>
          <w:b/>
        </w:rPr>
        <w:t>C)</w:t>
      </w:r>
      <w:r>
        <w:t xml:space="preserve"> 251184</w:t>
      </w:r>
      <w:r>
        <w:tab/>
      </w:r>
      <w:r>
        <w:tab/>
      </w:r>
      <w:r>
        <w:tab/>
      </w:r>
      <w:r w:rsidRPr="00320CD2">
        <w:rPr>
          <w:b/>
        </w:rPr>
        <w:t>D)</w:t>
      </w:r>
      <w:r>
        <w:t xml:space="preserve"> 29516</w:t>
      </w:r>
    </w:p>
    <w:p w:rsidR="009E1AD8" w:rsidRPr="00320CD2" w:rsidRDefault="009E1AD8" w:rsidP="007A6867">
      <w:pPr>
        <w:rPr>
          <w:b/>
        </w:rPr>
      </w:pPr>
    </w:p>
    <w:p w:rsidR="009E1AD8" w:rsidRDefault="009E1AD8" w:rsidP="007A6867">
      <w:r>
        <w:rPr>
          <w:noProof/>
        </w:rPr>
        <w:pict>
          <v:rect id="_x0000_s1040" style="position:absolute;margin-left:-9.95pt;margin-top:10.3pt;width:245.25pt;height:104.25pt;z-index:-251660800"/>
        </w:pict>
      </w:r>
    </w:p>
    <w:p w:rsidR="009E1AD8" w:rsidRDefault="009E1AD8" w:rsidP="00320CD2">
      <w:pPr>
        <w:rPr>
          <w:b/>
        </w:rPr>
      </w:pPr>
      <w:r>
        <w:rPr>
          <w:b/>
        </w:rPr>
        <w:t>9</w:t>
      </w:r>
      <w:r w:rsidRPr="00320CD2">
        <w:rPr>
          <w:b/>
        </w:rPr>
        <w:t xml:space="preserve">. </w:t>
      </w:r>
      <w:r>
        <w:rPr>
          <w:b/>
        </w:rPr>
        <w:t xml:space="preserve">   </w:t>
      </w:r>
      <w:r>
        <w:rPr>
          <w:b/>
        </w:rPr>
        <w:tab/>
        <w:t>50505 sayısının çözümlenmiş hali aşağıdakilerden hangisidir</w:t>
      </w:r>
      <w:r w:rsidRPr="00320CD2">
        <w:rPr>
          <w:b/>
        </w:rPr>
        <w:t>?</w:t>
      </w:r>
    </w:p>
    <w:p w:rsidR="009E1AD8" w:rsidRDefault="009E1AD8" w:rsidP="00320CD2">
      <w:pPr>
        <w:rPr>
          <w:b/>
        </w:rPr>
      </w:pPr>
    </w:p>
    <w:p w:rsidR="009E1AD8" w:rsidRDefault="009E1AD8" w:rsidP="00320CD2">
      <w:r w:rsidRPr="00320CD2">
        <w:rPr>
          <w:b/>
        </w:rPr>
        <w:t xml:space="preserve">A) </w:t>
      </w:r>
      <w:r>
        <w:t xml:space="preserve">50000 + 50000 + 5        </w:t>
      </w:r>
    </w:p>
    <w:p w:rsidR="009E1AD8" w:rsidRDefault="009E1AD8" w:rsidP="00320CD2">
      <w:r w:rsidRPr="00320CD2">
        <w:rPr>
          <w:b/>
        </w:rPr>
        <w:t>B)</w:t>
      </w:r>
      <w:r>
        <w:t xml:space="preserve"> 500 + 500 + 5</w:t>
      </w:r>
      <w:r>
        <w:tab/>
        <w:t xml:space="preserve">  </w:t>
      </w:r>
    </w:p>
    <w:p w:rsidR="009E1AD8" w:rsidRDefault="009E1AD8" w:rsidP="00320CD2">
      <w:r w:rsidRPr="00320CD2">
        <w:rPr>
          <w:b/>
        </w:rPr>
        <w:t>C)</w:t>
      </w:r>
      <w:r>
        <w:t xml:space="preserve"> 50000 + 500 + 5</w:t>
      </w:r>
      <w:r>
        <w:tab/>
        <w:t xml:space="preserve">            </w:t>
      </w:r>
    </w:p>
    <w:p w:rsidR="009E1AD8" w:rsidRDefault="009E1AD8" w:rsidP="00320CD2">
      <w:r w:rsidRPr="00320CD2">
        <w:rPr>
          <w:b/>
        </w:rPr>
        <w:t>D)</w:t>
      </w:r>
      <w:r>
        <w:t xml:space="preserve"> 500000 + 5000 + 5</w:t>
      </w:r>
    </w:p>
    <w:p w:rsidR="009E1AD8" w:rsidRDefault="009E1AD8" w:rsidP="00320CD2"/>
    <w:p w:rsidR="009E1AD8" w:rsidRDefault="009E1AD8" w:rsidP="00320CD2">
      <w:r>
        <w:rPr>
          <w:noProof/>
        </w:rPr>
        <w:pict>
          <v:rect id="_x0000_s1041" style="position:absolute;margin-left:-9.95pt;margin-top:10.65pt;width:245.25pt;height:117.75pt;z-index:-251659776"/>
        </w:pict>
      </w:r>
    </w:p>
    <w:p w:rsidR="009E1AD8" w:rsidRPr="00320CD2" w:rsidRDefault="009E1AD8" w:rsidP="00320CD2">
      <w:r>
        <w:rPr>
          <w:b/>
        </w:rPr>
        <w:t>10</w:t>
      </w:r>
      <w:r w:rsidRPr="00320CD2">
        <w:rPr>
          <w:b/>
        </w:rPr>
        <w:t xml:space="preserve">. </w:t>
      </w:r>
      <w:r w:rsidRPr="00320CD2">
        <w:t xml:space="preserve">Okul mevcudumuzun en yakın yüzlüğe yuvarlanmış hali 1200’dür. </w:t>
      </w:r>
    </w:p>
    <w:p w:rsidR="009E1AD8" w:rsidRDefault="009E1AD8" w:rsidP="00320CD2">
      <w:pPr>
        <w:rPr>
          <w:b/>
        </w:rPr>
      </w:pPr>
    </w:p>
    <w:p w:rsidR="009E1AD8" w:rsidRDefault="009E1AD8" w:rsidP="00320CD2">
      <w:pPr>
        <w:rPr>
          <w:b/>
        </w:rPr>
      </w:pPr>
      <w:r>
        <w:rPr>
          <w:b/>
        </w:rPr>
        <w:t>Aşağıdakilerden hangisi okul mevcudumuz olabilir</w:t>
      </w:r>
      <w:r w:rsidRPr="00320CD2">
        <w:rPr>
          <w:b/>
        </w:rPr>
        <w:t>?</w:t>
      </w:r>
    </w:p>
    <w:p w:rsidR="009E1AD8" w:rsidRDefault="009E1AD8" w:rsidP="00320CD2">
      <w:pPr>
        <w:rPr>
          <w:b/>
        </w:rPr>
      </w:pPr>
    </w:p>
    <w:p w:rsidR="009E1AD8" w:rsidRDefault="009E1AD8" w:rsidP="00320CD2">
      <w:r w:rsidRPr="00320CD2">
        <w:rPr>
          <w:b/>
        </w:rPr>
        <w:t xml:space="preserve">A) </w:t>
      </w:r>
      <w:r>
        <w:t xml:space="preserve">1251          </w:t>
      </w:r>
      <w:r>
        <w:tab/>
      </w:r>
      <w:r>
        <w:tab/>
      </w:r>
      <w:r>
        <w:tab/>
      </w:r>
      <w:r w:rsidRPr="00320CD2">
        <w:rPr>
          <w:b/>
        </w:rPr>
        <w:t>B)</w:t>
      </w:r>
      <w:r>
        <w:t xml:space="preserve"> 1285       </w:t>
      </w:r>
      <w:r>
        <w:tab/>
      </w:r>
    </w:p>
    <w:p w:rsidR="009E1AD8" w:rsidRPr="00320CD2" w:rsidRDefault="009E1AD8" w:rsidP="00320CD2">
      <w:r w:rsidRPr="00320CD2">
        <w:rPr>
          <w:b/>
        </w:rPr>
        <w:t>C)</w:t>
      </w:r>
      <w:r>
        <w:t xml:space="preserve"> 1156</w:t>
      </w:r>
      <w:r>
        <w:tab/>
        <w:t xml:space="preserve">     </w:t>
      </w:r>
      <w:r>
        <w:tab/>
      </w:r>
      <w:r>
        <w:tab/>
      </w:r>
      <w:r w:rsidRPr="00320CD2">
        <w:rPr>
          <w:b/>
        </w:rPr>
        <w:t>D)</w:t>
      </w:r>
      <w:r>
        <w:t xml:space="preserve"> 1136</w:t>
      </w:r>
    </w:p>
    <w:p w:rsidR="009E1AD8" w:rsidRPr="00320CD2" w:rsidRDefault="009E1AD8" w:rsidP="00320CD2"/>
    <w:p w:rsidR="009E1AD8" w:rsidRDefault="009E1AD8" w:rsidP="007A6867">
      <w:r>
        <w:rPr>
          <w:noProof/>
        </w:rPr>
        <w:pict>
          <v:rect id="_x0000_s1042" style="position:absolute;margin-left:-9.95pt;margin-top:10.35pt;width:245.25pt;height:82.5pt;z-index:-251658752"/>
        </w:pict>
      </w:r>
    </w:p>
    <w:p w:rsidR="009E1AD8" w:rsidRPr="00645706" w:rsidRDefault="009E1AD8" w:rsidP="00645706">
      <w:pPr>
        <w:rPr>
          <w:b/>
        </w:rPr>
      </w:pPr>
      <w:r w:rsidRPr="00645706">
        <w:rPr>
          <w:b/>
        </w:rPr>
        <w:t>1</w:t>
      </w:r>
      <w:r>
        <w:rPr>
          <w:b/>
        </w:rPr>
        <w:t>1</w:t>
      </w:r>
      <w:r w:rsidRPr="00645706">
        <w:rPr>
          <w:b/>
        </w:rPr>
        <w:t xml:space="preserve">.  </w:t>
      </w:r>
      <w:r>
        <w:rPr>
          <w:b/>
        </w:rPr>
        <w:t>Aşağıdaki örüntülerde boşlukları uygun biçimde doldurunuz.</w:t>
      </w:r>
      <w:r w:rsidRPr="00645706">
        <w:rPr>
          <w:b/>
        </w:rPr>
        <w:t xml:space="preserve">  </w:t>
      </w:r>
    </w:p>
    <w:p w:rsidR="009E1AD8" w:rsidRDefault="009E1AD8" w:rsidP="00645706">
      <w:r w:rsidRPr="00E63CBD">
        <w:rPr>
          <w:b/>
        </w:rPr>
        <w:t>A)</w:t>
      </w:r>
      <w:r>
        <w:t xml:space="preserve"> 1-5-9-13-….-….-….-….</w:t>
      </w:r>
      <w:r w:rsidRPr="00645706">
        <w:tab/>
      </w:r>
      <w:r w:rsidRPr="00645706">
        <w:tab/>
      </w:r>
      <w:r w:rsidRPr="00645706">
        <w:tab/>
      </w:r>
    </w:p>
    <w:p w:rsidR="009E1AD8" w:rsidRDefault="009E1AD8" w:rsidP="00645706">
      <w:r w:rsidRPr="00645706">
        <w:rPr>
          <w:b/>
        </w:rPr>
        <w:t xml:space="preserve">B) </w:t>
      </w:r>
      <w:r>
        <w:t>2-4-8-16-32-….-….-….-….</w:t>
      </w:r>
    </w:p>
    <w:p w:rsidR="009E1AD8" w:rsidRPr="00645706" w:rsidRDefault="009E1AD8" w:rsidP="00645706">
      <w:r w:rsidRPr="00645706">
        <w:rPr>
          <w:b/>
        </w:rPr>
        <w:t>C)</w:t>
      </w:r>
      <w:r>
        <w:t xml:space="preserve"> 3-9-15-21-27-….-….-….-….</w:t>
      </w:r>
      <w:r w:rsidRPr="00645706">
        <w:tab/>
      </w:r>
      <w:r w:rsidRPr="00645706">
        <w:tab/>
      </w:r>
      <w:r w:rsidRPr="00645706">
        <w:tab/>
      </w:r>
    </w:p>
    <w:p w:rsidR="009E1AD8" w:rsidRDefault="009E1AD8" w:rsidP="00904041">
      <w:r w:rsidRPr="00645706">
        <w:rPr>
          <w:b/>
        </w:rPr>
        <w:t>1</w:t>
      </w:r>
      <w:r>
        <w:rPr>
          <w:b/>
        </w:rPr>
        <w:t>2</w:t>
      </w:r>
      <w:r w:rsidRPr="00645706">
        <w:rPr>
          <w:b/>
        </w:rPr>
        <w:t>.</w:t>
      </w:r>
      <w:r w:rsidRPr="00645706">
        <w:t xml:space="preserve"> </w:t>
      </w:r>
      <w:r>
        <w:t>Saatleri çizerek gösteriniz.</w:t>
      </w:r>
      <w:r>
        <w:tab/>
      </w:r>
    </w:p>
    <w:p w:rsidR="009E1AD8" w:rsidRDefault="009E1AD8" w:rsidP="00904041">
      <w:r>
        <w:rPr>
          <w:noProof/>
        </w:rPr>
        <w:pict>
          <v:oval id="_x0000_s1043" style="position:absolute;margin-left:167.6pt;margin-top:2.5pt;width:62.25pt;height:55.05pt;z-index:251671040"/>
        </w:pict>
      </w:r>
      <w:r>
        <w:rPr>
          <w:noProof/>
        </w:rPr>
        <w:pict>
          <v:oval id="_x0000_s1044" style="position:absolute;margin-left:91.1pt;margin-top:2.5pt;width:62.25pt;height:55.05pt;z-index:251670016"/>
        </w:pict>
      </w:r>
      <w:r>
        <w:rPr>
          <w:noProof/>
        </w:rPr>
        <w:pict>
          <v:oval id="_x0000_s1045" style="position:absolute;margin-left:9.35pt;margin-top:2.5pt;width:62.25pt;height:55.05pt;z-index:251665920"/>
        </w:pict>
      </w:r>
    </w:p>
    <w:p w:rsidR="009E1AD8" w:rsidRDefault="009E1AD8" w:rsidP="00904041"/>
    <w:p w:rsidR="009E1AD8" w:rsidRDefault="009E1AD8" w:rsidP="00904041"/>
    <w:p w:rsidR="009E1AD8" w:rsidRPr="00645706" w:rsidRDefault="009E1AD8" w:rsidP="00904041"/>
    <w:p w:rsidR="009E1AD8" w:rsidRDefault="009E1AD8" w:rsidP="007A6867">
      <w:r>
        <w:rPr>
          <w:noProof/>
        </w:rPr>
        <w:pict>
          <v:shape id="_x0000_s1046" type="#_x0000_t202" style="position:absolute;margin-left:177.65pt;margin-top:2.35pt;width:47.7pt;height:21.75pt;z-index:251668992">
            <v:textbox>
              <w:txbxContent>
                <w:p w:rsidR="009E1AD8" w:rsidRPr="00904041" w:rsidRDefault="009E1AD8">
                  <w:pPr>
                    <w:rPr>
                      <w:b/>
                    </w:rPr>
                  </w:pPr>
                  <w:r>
                    <w:rPr>
                      <w:b/>
                    </w:rPr>
                    <w:t>21</w:t>
                  </w:r>
                  <w:r w:rsidRPr="00904041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97.4pt;margin-top:2.35pt;width:47.7pt;height:21.75pt;z-index:251667968">
            <v:textbox>
              <w:txbxContent>
                <w:p w:rsidR="009E1AD8" w:rsidRPr="00904041" w:rsidRDefault="009E1AD8">
                  <w:pPr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  <w:r w:rsidRPr="00904041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3</w:t>
                  </w:r>
                  <w:r w:rsidRPr="00904041">
                    <w:rPr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19.1pt;margin-top:2.35pt;width:47.7pt;height:21.75pt;z-index:251666944">
            <v:textbox>
              <w:txbxContent>
                <w:p w:rsidR="009E1AD8" w:rsidRPr="00904041" w:rsidRDefault="009E1AD8">
                  <w:pPr>
                    <w:rPr>
                      <w:b/>
                    </w:rPr>
                  </w:pPr>
                  <w:r w:rsidRPr="00904041">
                    <w:rPr>
                      <w:b/>
                    </w:rPr>
                    <w:t>03:00</w:t>
                  </w:r>
                </w:p>
              </w:txbxContent>
            </v:textbox>
          </v:shape>
        </w:pict>
      </w:r>
    </w:p>
    <w:p w:rsidR="009E1AD8" w:rsidRDefault="009E1AD8" w:rsidP="007A6867"/>
    <w:p w:rsidR="009E1AD8" w:rsidRDefault="009E1AD8" w:rsidP="007A6867"/>
    <w:p w:rsidR="009E1AD8" w:rsidRPr="00ED510F" w:rsidRDefault="009E1AD8" w:rsidP="003241E6">
      <w:pPr>
        <w:rPr>
          <w:b/>
        </w:rPr>
      </w:pPr>
      <w:r w:rsidRPr="00ED510F">
        <w:rPr>
          <w:b/>
        </w:rPr>
        <w:t>1</w:t>
      </w:r>
      <w:r>
        <w:rPr>
          <w:b/>
        </w:rPr>
        <w:t>3</w:t>
      </w:r>
      <w:r w:rsidRPr="00ED510F">
        <w:rPr>
          <w:b/>
        </w:rPr>
        <w:t xml:space="preserve">. </w:t>
      </w:r>
      <w:r>
        <w:rPr>
          <w:b/>
        </w:rPr>
        <w:tab/>
        <w:t>Beş basamaklı en büyük doğal sayı kaçtır</w:t>
      </w:r>
      <w:r w:rsidRPr="00ED510F">
        <w:rPr>
          <w:b/>
        </w:rPr>
        <w:t>?</w:t>
      </w:r>
    </w:p>
    <w:p w:rsidR="009E1AD8" w:rsidRPr="00ED510F" w:rsidRDefault="009E1AD8" w:rsidP="003241E6">
      <w:pPr>
        <w:rPr>
          <w:b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9" type="#_x0000_t13" style="position:absolute;margin-left:24.35pt;margin-top:9.6pt;width:37.5pt;height:21.75pt;z-index:251662848"/>
        </w:pict>
      </w:r>
      <w:r>
        <w:rPr>
          <w:noProof/>
        </w:rPr>
        <w:pict>
          <v:shape id="_x0000_s1050" type="#_x0000_t202" style="position:absolute;margin-left:66.8pt;margin-top:4.35pt;width:78.3pt;height:34.65pt;z-index:251661824">
            <v:textbox>
              <w:txbxContent>
                <w:p w:rsidR="009E1AD8" w:rsidRPr="00242E1E" w:rsidRDefault="009E1AD8" w:rsidP="00242E1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9E1AD8" w:rsidRDefault="009E1AD8" w:rsidP="007A6867"/>
    <w:p w:rsidR="009E1AD8" w:rsidRDefault="009E1AD8" w:rsidP="007A6867"/>
    <w:p w:rsidR="009E1AD8" w:rsidRPr="00ED510F" w:rsidRDefault="009E1AD8" w:rsidP="007A6867"/>
    <w:p w:rsidR="009E1AD8" w:rsidRPr="00ED510F" w:rsidRDefault="009E1AD8" w:rsidP="007A6867"/>
    <w:p w:rsidR="009E1AD8" w:rsidRDefault="009E1AD8" w:rsidP="00ED510F">
      <w:pPr>
        <w:rPr>
          <w:b/>
        </w:rPr>
      </w:pPr>
    </w:p>
    <w:p w:rsidR="009E1AD8" w:rsidRDefault="009E1AD8" w:rsidP="00ED510F">
      <w:pPr>
        <w:rPr>
          <w:b/>
        </w:rPr>
      </w:pPr>
      <w:r>
        <w:rPr>
          <w:noProof/>
        </w:rPr>
        <w:pict>
          <v:rect id="_x0000_s1051" style="position:absolute;margin-left:-10.9pt;margin-top:10.8pt;width:258pt;height:90pt;z-index:-251656704"/>
        </w:pict>
      </w:r>
    </w:p>
    <w:p w:rsidR="009E1AD8" w:rsidRPr="00ED510F" w:rsidRDefault="009E1AD8" w:rsidP="00ED510F">
      <w:pPr>
        <w:rPr>
          <w:b/>
        </w:rPr>
      </w:pPr>
      <w:r w:rsidRPr="00ED510F">
        <w:rPr>
          <w:b/>
        </w:rPr>
        <w:t>1</w:t>
      </w:r>
      <w:r>
        <w:rPr>
          <w:b/>
        </w:rPr>
        <w:t>4</w:t>
      </w:r>
      <w:r w:rsidRPr="00ED510F">
        <w:rPr>
          <w:b/>
        </w:rPr>
        <w:t xml:space="preserve">. </w:t>
      </w:r>
      <w:r>
        <w:rPr>
          <w:b/>
        </w:rPr>
        <w:t xml:space="preserve"> </w:t>
      </w:r>
      <w:r w:rsidRPr="00ED510F">
        <w:rPr>
          <w:b/>
        </w:rPr>
        <w:t>Birler bölüğü 238, binler bölüğü 27 olan</w:t>
      </w:r>
      <w:r>
        <w:rPr>
          <w:b/>
        </w:rPr>
        <w:t xml:space="preserve"> </w:t>
      </w:r>
      <w:r w:rsidRPr="00ED510F">
        <w:rPr>
          <w:b/>
        </w:rPr>
        <w:t>sayı kaçtır?</w:t>
      </w:r>
    </w:p>
    <w:p w:rsidR="009E1AD8" w:rsidRPr="00ED510F" w:rsidRDefault="009E1AD8" w:rsidP="00ED510F">
      <w:pPr>
        <w:rPr>
          <w:b/>
        </w:rPr>
      </w:pPr>
    </w:p>
    <w:p w:rsidR="009E1AD8" w:rsidRDefault="009E1AD8" w:rsidP="007A6867">
      <w:r w:rsidRPr="00ED510F">
        <w:rPr>
          <w:b/>
        </w:rPr>
        <w:t xml:space="preserve"> A)</w:t>
      </w:r>
      <w:r w:rsidRPr="00ED510F">
        <w:t xml:space="preserve"> 23827     </w:t>
      </w:r>
      <w:r>
        <w:tab/>
      </w:r>
      <w:r>
        <w:tab/>
      </w:r>
      <w:r w:rsidRPr="00ED510F">
        <w:rPr>
          <w:b/>
        </w:rPr>
        <w:t>B)</w:t>
      </w:r>
      <w:r w:rsidRPr="00ED510F">
        <w:t xml:space="preserve"> 27238  </w:t>
      </w:r>
      <w:r>
        <w:tab/>
      </w:r>
      <w:r>
        <w:tab/>
      </w:r>
    </w:p>
    <w:p w:rsidR="009E1AD8" w:rsidRDefault="009E1AD8" w:rsidP="007A6867">
      <w:r w:rsidRPr="00ED510F">
        <w:rPr>
          <w:b/>
        </w:rPr>
        <w:t>C)</w:t>
      </w:r>
      <w:r w:rsidRPr="00ED510F">
        <w:t xml:space="preserve"> 270238   </w:t>
      </w:r>
      <w:r>
        <w:tab/>
      </w:r>
      <w:r>
        <w:tab/>
      </w:r>
      <w:r w:rsidRPr="00ED510F">
        <w:rPr>
          <w:b/>
        </w:rPr>
        <w:t>D)</w:t>
      </w:r>
      <w:r>
        <w:t xml:space="preserve"> </w:t>
      </w:r>
      <w:r w:rsidRPr="00ED510F">
        <w:t xml:space="preserve">238027   </w:t>
      </w:r>
    </w:p>
    <w:p w:rsidR="009E1AD8" w:rsidRDefault="009E1AD8" w:rsidP="007A6867"/>
    <w:p w:rsidR="009E1AD8" w:rsidRDefault="009E1AD8" w:rsidP="007A6867"/>
    <w:p w:rsidR="009E1AD8" w:rsidRDefault="009E1AD8" w:rsidP="00ED510F">
      <w:pPr>
        <w:rPr>
          <w:b/>
        </w:rPr>
      </w:pPr>
    </w:p>
    <w:p w:rsidR="009E1AD8" w:rsidRDefault="009E1AD8" w:rsidP="00ED510F">
      <w:pPr>
        <w:rPr>
          <w:b/>
        </w:rPr>
      </w:pPr>
      <w:r>
        <w:rPr>
          <w:noProof/>
        </w:rPr>
        <w:pict>
          <v:rect id="_x0000_s1052" style="position:absolute;margin-left:-10.9pt;margin-top:10.35pt;width:258pt;height:82.5pt;z-index:-251655680"/>
        </w:pict>
      </w:r>
    </w:p>
    <w:p w:rsidR="009E1AD8" w:rsidRPr="00D66672" w:rsidRDefault="009E1AD8" w:rsidP="00ED510F">
      <w:pPr>
        <w:rPr>
          <w:b/>
        </w:rPr>
      </w:pPr>
      <w:r w:rsidRPr="00D66672">
        <w:rPr>
          <w:b/>
        </w:rPr>
        <w:t>1</w:t>
      </w:r>
      <w:r>
        <w:rPr>
          <w:b/>
        </w:rPr>
        <w:t>5</w:t>
      </w:r>
      <w:r w:rsidRPr="00D66672">
        <w:rPr>
          <w:b/>
        </w:rPr>
        <w:t xml:space="preserve">. </w:t>
      </w:r>
      <w:r w:rsidRPr="00D66672">
        <w:rPr>
          <w:b/>
        </w:rPr>
        <w:tab/>
        <w:t>572 965 sayısının on binler ve yüzler basamağındaki rakamların toplamı kaçtır?</w:t>
      </w:r>
    </w:p>
    <w:p w:rsidR="009E1AD8" w:rsidRPr="00D66672" w:rsidRDefault="009E1AD8" w:rsidP="00ED510F">
      <w:pPr>
        <w:rPr>
          <w:b/>
        </w:rPr>
      </w:pPr>
    </w:p>
    <w:p w:rsidR="009E1AD8" w:rsidRDefault="009E1AD8" w:rsidP="00ED510F">
      <w:r w:rsidRPr="00D66672">
        <w:rPr>
          <w:b/>
        </w:rPr>
        <w:t>A)</w:t>
      </w:r>
      <w:r w:rsidRPr="00D66672">
        <w:t xml:space="preserve"> 13          </w:t>
      </w:r>
      <w:r w:rsidRPr="00D66672">
        <w:tab/>
      </w:r>
      <w:r w:rsidRPr="00D66672">
        <w:tab/>
      </w:r>
      <w:r w:rsidRPr="00D66672">
        <w:rPr>
          <w:b/>
        </w:rPr>
        <w:t>B)</w:t>
      </w:r>
      <w:r w:rsidRPr="00D66672">
        <w:t xml:space="preserve"> 14         </w:t>
      </w:r>
      <w:r>
        <w:tab/>
      </w:r>
    </w:p>
    <w:p w:rsidR="009E1AD8" w:rsidRPr="00D66672" w:rsidRDefault="009E1AD8" w:rsidP="00ED510F">
      <w:r w:rsidRPr="00D66672">
        <w:rPr>
          <w:b/>
        </w:rPr>
        <w:t>C)</w:t>
      </w:r>
      <w:r w:rsidRPr="00D66672">
        <w:t xml:space="preserve"> 15          </w:t>
      </w:r>
      <w:r w:rsidRPr="00D66672">
        <w:tab/>
      </w:r>
      <w:r w:rsidRPr="00D66672">
        <w:tab/>
      </w:r>
      <w:r w:rsidRPr="00D66672">
        <w:rPr>
          <w:b/>
        </w:rPr>
        <w:t>D)</w:t>
      </w:r>
      <w:r w:rsidRPr="00D66672">
        <w:t xml:space="preserve"> 16 </w:t>
      </w:r>
    </w:p>
    <w:p w:rsidR="009E1AD8" w:rsidRDefault="009E1AD8" w:rsidP="007A6867">
      <w:pPr>
        <w:sectPr w:rsidR="009E1AD8" w:rsidSect="00405615">
          <w:type w:val="continuous"/>
          <w:pgSz w:w="11906" w:h="16838"/>
          <w:pgMar w:top="568" w:right="707" w:bottom="568" w:left="709" w:header="708" w:footer="708" w:gutter="0"/>
          <w:cols w:num="2" w:space="708"/>
          <w:docGrid w:linePitch="360"/>
        </w:sectPr>
      </w:pPr>
    </w:p>
    <w:p w:rsidR="009E1AD8" w:rsidRPr="00D66672" w:rsidRDefault="009E1AD8" w:rsidP="007A6867"/>
    <w:p w:rsidR="009E1AD8" w:rsidRDefault="009E1AD8" w:rsidP="007A6867"/>
    <w:p w:rsidR="009E1AD8" w:rsidRDefault="009E1AD8" w:rsidP="007A6867"/>
    <w:p w:rsidR="009E1AD8" w:rsidRPr="001F4185" w:rsidRDefault="009E1AD8" w:rsidP="00860970">
      <w:pPr>
        <w:rPr>
          <w:b/>
        </w:rPr>
      </w:pPr>
      <w:r>
        <w:rPr>
          <w:b/>
        </w:rPr>
        <w:t>16</w:t>
      </w:r>
      <w:r w:rsidRPr="00615CDA">
        <w:rPr>
          <w:b/>
        </w:rPr>
        <w:t xml:space="preserve">. </w:t>
      </w:r>
      <w:r>
        <w:rPr>
          <w:b/>
        </w:rPr>
        <w:tab/>
      </w:r>
      <w:r w:rsidRPr="00BD4677">
        <w:t xml:space="preserve"> </w:t>
      </w:r>
      <w:r w:rsidRPr="001F4185">
        <w:rPr>
          <w:b/>
        </w:rPr>
        <w:t>Aşağıdaki toplama işlemlerini yapınız.</w:t>
      </w:r>
    </w:p>
    <w:p w:rsidR="009E1AD8" w:rsidRDefault="009E1AD8" w:rsidP="00860970"/>
    <w:p w:rsidR="009E1AD8" w:rsidRDefault="009E1AD8" w:rsidP="00860970">
      <w:r>
        <w:t xml:space="preserve">   1635</w:t>
      </w:r>
      <w:r>
        <w:tab/>
      </w:r>
      <w:r>
        <w:tab/>
        <w:t>25360</w:t>
      </w:r>
      <w:r>
        <w:tab/>
      </w:r>
      <w:r>
        <w:tab/>
        <w:t xml:space="preserve">    201473</w:t>
      </w:r>
      <w:r>
        <w:tab/>
      </w:r>
      <w:r>
        <w:tab/>
        <w:t>25642</w:t>
      </w:r>
      <w:r>
        <w:tab/>
      </w:r>
      <w:r>
        <w:tab/>
      </w:r>
      <w:r>
        <w:tab/>
        <w:t xml:space="preserve"> 23098</w:t>
      </w:r>
      <w:r>
        <w:tab/>
      </w:r>
      <w:r>
        <w:tab/>
        <w:t xml:space="preserve">   1263</w:t>
      </w:r>
    </w:p>
    <w:p w:rsidR="009E1AD8" w:rsidRDefault="009E1AD8" w:rsidP="00860970">
      <w:r w:rsidRPr="00083D4E">
        <w:rPr>
          <w:u w:val="single"/>
        </w:rPr>
        <w:t>+ 3406</w:t>
      </w:r>
      <w:r w:rsidRPr="00083D4E">
        <w:rPr>
          <w:u w:val="single"/>
        </w:rPr>
        <w:tab/>
      </w:r>
      <w:r>
        <w:t xml:space="preserve">         </w:t>
      </w:r>
      <w:r w:rsidRPr="00083D4E">
        <w:rPr>
          <w:u w:val="single"/>
        </w:rPr>
        <w:t>+ 20398</w:t>
      </w:r>
      <w:r>
        <w:tab/>
      </w:r>
      <w:r>
        <w:tab/>
        <w:t xml:space="preserve"> </w:t>
      </w:r>
      <w:r w:rsidRPr="00083D4E">
        <w:rPr>
          <w:u w:val="single"/>
        </w:rPr>
        <w:t>+ 191887</w:t>
      </w:r>
      <w:r>
        <w:tab/>
        <w:t xml:space="preserve">           </w:t>
      </w:r>
      <w:r w:rsidRPr="00083D4E">
        <w:rPr>
          <w:u w:val="single"/>
        </w:rPr>
        <w:t>+ 5691</w:t>
      </w:r>
      <w:r>
        <w:tab/>
      </w:r>
      <w:r>
        <w:tab/>
        <w:t xml:space="preserve">          </w:t>
      </w:r>
      <w:r w:rsidRPr="00083D4E">
        <w:rPr>
          <w:u w:val="single"/>
        </w:rPr>
        <w:t>+  8957</w:t>
      </w:r>
      <w:r>
        <w:t xml:space="preserve">                2367</w:t>
      </w:r>
    </w:p>
    <w:p w:rsidR="009E1AD8" w:rsidRPr="00083D4E" w:rsidRDefault="009E1AD8" w:rsidP="00860970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83D4E">
        <w:rPr>
          <w:u w:val="single"/>
        </w:rPr>
        <w:t>+ 3689</w:t>
      </w:r>
    </w:p>
    <w:p w:rsidR="009E1AD8" w:rsidRDefault="009E1AD8" w:rsidP="00860970"/>
    <w:p w:rsidR="009E1AD8" w:rsidRDefault="009E1AD8" w:rsidP="00AE09BE">
      <w:pPr>
        <w:tabs>
          <w:tab w:val="left" w:pos="540"/>
          <w:tab w:val="left" w:pos="1080"/>
        </w:tabs>
        <w:rPr>
          <w:b/>
        </w:rPr>
      </w:pPr>
      <w:hyperlink r:id="rId5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9E1AD8" w:rsidRPr="00BD4677" w:rsidRDefault="009E1AD8" w:rsidP="00860970"/>
    <w:p w:rsidR="009E1AD8" w:rsidRDefault="009E1AD8" w:rsidP="007A6867"/>
    <w:p w:rsidR="009E1AD8" w:rsidRDefault="009E1AD8" w:rsidP="007A6867"/>
    <w:p w:rsidR="009E1AD8" w:rsidRPr="00B75EDE" w:rsidRDefault="009E1AD8" w:rsidP="007A6867">
      <w:pPr>
        <w:rPr>
          <w:b/>
        </w:rPr>
      </w:pPr>
      <w:r w:rsidRPr="00B75EDE">
        <w:rPr>
          <w:b/>
        </w:rPr>
        <w:t>Sınav bitti, cevaplarınızı kontrol etmeden vermeyiniz. BAŞARILAR DİLERİM…</w:t>
      </w:r>
    </w:p>
    <w:p w:rsidR="009E1AD8" w:rsidRDefault="009E1AD8" w:rsidP="007A6867"/>
    <w:p w:rsidR="009E1AD8" w:rsidRDefault="009E1AD8" w:rsidP="007A6867">
      <w:r w:rsidRPr="00AC3461">
        <w:rPr>
          <w:b/>
        </w:rPr>
        <w:t>PUANLAMA</w:t>
      </w:r>
      <w:r>
        <w:t xml:space="preserve">: </w:t>
      </w:r>
      <w:r>
        <w:tab/>
        <w:t xml:space="preserve">1, 2, 3, 4, 5, 6, 7. Sorular 10’ar puan, </w:t>
      </w:r>
    </w:p>
    <w:p w:rsidR="009E1AD8" w:rsidRDefault="009E1AD8" w:rsidP="00860970">
      <w:pPr>
        <w:ind w:left="1416" w:firstLine="708"/>
      </w:pPr>
      <w:r>
        <w:t>16. Soru 6 puan, diğerleri 3’er puandır.</w:t>
      </w:r>
    </w:p>
    <w:p w:rsidR="009E1AD8" w:rsidRDefault="009E1AD8" w:rsidP="007A6867"/>
    <w:p w:rsidR="009E1AD8" w:rsidRDefault="009E1AD8" w:rsidP="007A6867"/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7"/>
        <w:gridCol w:w="607"/>
        <w:gridCol w:w="607"/>
        <w:gridCol w:w="607"/>
        <w:gridCol w:w="607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1017"/>
      </w:tblGrid>
      <w:tr w:rsidR="009E1AD8" w:rsidTr="00CC762F">
        <w:trPr>
          <w:trHeight w:val="229"/>
        </w:trPr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1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2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3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4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5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6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7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8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9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10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11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12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13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14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15</w:t>
            </w:r>
          </w:p>
        </w:tc>
        <w:tc>
          <w:tcPr>
            <w:tcW w:w="608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16</w:t>
            </w:r>
          </w:p>
        </w:tc>
        <w:tc>
          <w:tcPr>
            <w:tcW w:w="1012" w:type="dxa"/>
          </w:tcPr>
          <w:p w:rsidR="009E1AD8" w:rsidRPr="00CC762F" w:rsidRDefault="009E1AD8" w:rsidP="00CC762F">
            <w:pPr>
              <w:jc w:val="center"/>
              <w:rPr>
                <w:b/>
              </w:rPr>
            </w:pPr>
            <w:r w:rsidRPr="00CC762F">
              <w:rPr>
                <w:b/>
              </w:rPr>
              <w:t>Toplam</w:t>
            </w:r>
          </w:p>
        </w:tc>
      </w:tr>
      <w:tr w:rsidR="009E1AD8" w:rsidTr="00CC762F">
        <w:trPr>
          <w:trHeight w:val="538"/>
        </w:trPr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608" w:type="dxa"/>
          </w:tcPr>
          <w:p w:rsidR="009E1AD8" w:rsidRDefault="009E1AD8" w:rsidP="007A6867"/>
        </w:tc>
        <w:tc>
          <w:tcPr>
            <w:tcW w:w="1012" w:type="dxa"/>
          </w:tcPr>
          <w:p w:rsidR="009E1AD8" w:rsidRDefault="009E1AD8" w:rsidP="007A6867"/>
        </w:tc>
      </w:tr>
    </w:tbl>
    <w:p w:rsidR="009E1AD8" w:rsidRDefault="009E1AD8" w:rsidP="007A6867"/>
    <w:sectPr w:rsidR="009E1AD8" w:rsidSect="00ED510F">
      <w:type w:val="continuous"/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126FB"/>
    <w:multiLevelType w:val="hybridMultilevel"/>
    <w:tmpl w:val="78DAB846"/>
    <w:lvl w:ilvl="0" w:tplc="3FC4B7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867"/>
    <w:rsid w:val="00083D4E"/>
    <w:rsid w:val="001F4185"/>
    <w:rsid w:val="00200EC1"/>
    <w:rsid w:val="00210058"/>
    <w:rsid w:val="00242E1E"/>
    <w:rsid w:val="002E5DE9"/>
    <w:rsid w:val="00315006"/>
    <w:rsid w:val="00320CD2"/>
    <w:rsid w:val="003241E6"/>
    <w:rsid w:val="003E4BF5"/>
    <w:rsid w:val="00403D1D"/>
    <w:rsid w:val="00405615"/>
    <w:rsid w:val="004A252B"/>
    <w:rsid w:val="004C6F40"/>
    <w:rsid w:val="00543BB1"/>
    <w:rsid w:val="00574FC9"/>
    <w:rsid w:val="00615CDA"/>
    <w:rsid w:val="00645706"/>
    <w:rsid w:val="006A1319"/>
    <w:rsid w:val="006A1596"/>
    <w:rsid w:val="00767C7D"/>
    <w:rsid w:val="007A6867"/>
    <w:rsid w:val="007F3BB0"/>
    <w:rsid w:val="00814DF1"/>
    <w:rsid w:val="00860970"/>
    <w:rsid w:val="00897A7E"/>
    <w:rsid w:val="00904041"/>
    <w:rsid w:val="00953103"/>
    <w:rsid w:val="009E1AD8"/>
    <w:rsid w:val="00A43FF8"/>
    <w:rsid w:val="00A76ED7"/>
    <w:rsid w:val="00AB36AF"/>
    <w:rsid w:val="00AC3461"/>
    <w:rsid w:val="00AE09BE"/>
    <w:rsid w:val="00B06346"/>
    <w:rsid w:val="00B34C2E"/>
    <w:rsid w:val="00B41A3A"/>
    <w:rsid w:val="00B75EDE"/>
    <w:rsid w:val="00BB76C8"/>
    <w:rsid w:val="00BD4677"/>
    <w:rsid w:val="00C80DA4"/>
    <w:rsid w:val="00CC762F"/>
    <w:rsid w:val="00D25FD4"/>
    <w:rsid w:val="00D66672"/>
    <w:rsid w:val="00DC1AB7"/>
    <w:rsid w:val="00E63CBD"/>
    <w:rsid w:val="00ED510F"/>
    <w:rsid w:val="00F8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6867"/>
    <w:pPr>
      <w:ind w:left="720"/>
      <w:contextualSpacing/>
    </w:pPr>
  </w:style>
  <w:style w:type="table" w:styleId="TableGrid">
    <w:name w:val="Table Grid"/>
    <w:basedOn w:val="TableNormal"/>
    <w:uiPriority w:val="99"/>
    <w:rsid w:val="007A686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E09B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5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</TotalTime>
  <Pages>3</Pages>
  <Words>380</Words>
  <Characters>2171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 HANIM</cp:lastModifiedBy>
  <cp:revision>18</cp:revision>
  <dcterms:created xsi:type="dcterms:W3CDTF">2010-10-18T20:47:00Z</dcterms:created>
  <dcterms:modified xsi:type="dcterms:W3CDTF">2011-10-18T19:12:00Z</dcterms:modified>
</cp:coreProperties>
</file>