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84" w:rsidRDefault="00202284" w:rsidP="00C34813">
      <w:pPr>
        <w:pStyle w:val="Heading1"/>
        <w:jc w:val="left"/>
        <w:rPr>
          <w:b w:val="0"/>
          <w:sz w:val="24"/>
        </w:rPr>
      </w:pPr>
      <w:r>
        <w:rPr>
          <w:b w:val="0"/>
          <w:sz w:val="24"/>
        </w:rPr>
        <w:t>Adı Soyadı:……………………..</w:t>
      </w:r>
    </w:p>
    <w:p w:rsidR="00202284" w:rsidRDefault="00202284" w:rsidP="00C34813">
      <w:r>
        <w:t>No:………………..Sınıf:………</w:t>
      </w:r>
    </w:p>
    <w:p w:rsidR="00202284" w:rsidRPr="00C34813" w:rsidRDefault="00202284" w:rsidP="00C34813">
      <w:pPr>
        <w:pStyle w:val="Heading1"/>
        <w:rPr>
          <w:b w:val="0"/>
          <w:sz w:val="24"/>
        </w:rPr>
      </w:pPr>
      <w:r>
        <w:rPr>
          <w:b w:val="0"/>
          <w:sz w:val="24"/>
        </w:rPr>
        <w:t xml:space="preserve">75. YEŞİLPINAR </w:t>
      </w:r>
      <w:r w:rsidRPr="00C34813">
        <w:rPr>
          <w:b w:val="0"/>
          <w:sz w:val="24"/>
        </w:rPr>
        <w:t>İLKÖĞRETİM OKULU</w:t>
      </w:r>
    </w:p>
    <w:p w:rsidR="00202284" w:rsidRPr="00C34813" w:rsidRDefault="00202284" w:rsidP="00C34813">
      <w:pPr>
        <w:jc w:val="center"/>
        <w:rPr>
          <w:sz w:val="28"/>
        </w:rPr>
      </w:pPr>
      <w:r w:rsidRPr="00C34813">
        <w:t xml:space="preserve">4. SINIFLAR </w:t>
      </w:r>
      <w:r w:rsidRPr="00C34813">
        <w:rPr>
          <w:b/>
        </w:rPr>
        <w:t xml:space="preserve">FEN VE TEKNOLOJİ DERSİ 1.DÖNEM 1.SINAV </w:t>
      </w:r>
      <w:r w:rsidRPr="00C34813">
        <w:t>SORULARI</w:t>
      </w:r>
    </w:p>
    <w:p w:rsidR="00202284" w:rsidRPr="0044430C" w:rsidRDefault="00202284" w:rsidP="00C34813">
      <w:pPr>
        <w:rPr>
          <w:sz w:val="16"/>
        </w:rPr>
      </w:pPr>
    </w:p>
    <w:p w:rsidR="00202284" w:rsidRPr="00EB0472" w:rsidRDefault="00202284" w:rsidP="00C34813">
      <w:pPr>
        <w:rPr>
          <w:rFonts w:ascii="Hand writing Mutlu" w:hAnsi="Hand writing Mutlu"/>
          <w:b/>
          <w:sz w:val="20"/>
          <w:szCs w:val="20"/>
        </w:rPr>
      </w:pPr>
      <w:r w:rsidRPr="00EB0472">
        <w:rPr>
          <w:rFonts w:ascii="Hand writing Mutlu" w:hAnsi="Hand writing Mutlu"/>
          <w:b/>
          <w:sz w:val="20"/>
          <w:szCs w:val="20"/>
        </w:rPr>
        <w:t>A. Aşağıdaki tümcelerde boş bırakılan yerleri uygun sözcüklerle tamamlayınız</w:t>
      </w:r>
      <w:r>
        <w:rPr>
          <w:rFonts w:ascii="Hand writing Mutlu" w:hAnsi="Hand writing Mutlu"/>
          <w:b/>
          <w:sz w:val="20"/>
          <w:szCs w:val="20"/>
        </w:rPr>
        <w:t xml:space="preserve">. </w:t>
      </w:r>
      <w:r w:rsidRPr="00EB0472">
        <w:rPr>
          <w:rFonts w:ascii="Arial Black" w:hAnsi="Arial Black"/>
          <w:b/>
          <w:sz w:val="20"/>
          <w:szCs w:val="20"/>
        </w:rPr>
        <w:t>(10 puan)</w:t>
      </w:r>
    </w:p>
    <w:p w:rsidR="00202284" w:rsidRPr="00466597" w:rsidRDefault="00202284" w:rsidP="00C34813">
      <w:r>
        <w:rPr>
          <w:b/>
        </w:rPr>
        <w:t xml:space="preserve">1. </w:t>
      </w:r>
      <w:r w:rsidRPr="00466597">
        <w:t xml:space="preserve">Akciğerlerin ve kalbin çevresini sararak koruyan  …………………… kafesidir. </w:t>
      </w:r>
    </w:p>
    <w:p w:rsidR="00202284" w:rsidRPr="00466597" w:rsidRDefault="00202284" w:rsidP="00C34813">
      <w:r>
        <w:rPr>
          <w:b/>
        </w:rPr>
        <w:t xml:space="preserve">2. </w:t>
      </w:r>
      <w:r w:rsidRPr="00466597">
        <w:t xml:space="preserve">Vücudumuzdaki kemiklerin birleştiği yerlere …………. denir. </w:t>
      </w:r>
    </w:p>
    <w:p w:rsidR="00202284" w:rsidRPr="00466597" w:rsidRDefault="00202284" w:rsidP="00C34813">
      <w:r>
        <w:rPr>
          <w:b/>
        </w:rPr>
        <w:t xml:space="preserve">3. </w:t>
      </w:r>
      <w:r w:rsidRPr="00466597">
        <w:t>İskeletimizi sararak vücudumuza şekil veren yapılara ……... denir.</w:t>
      </w:r>
    </w:p>
    <w:p w:rsidR="00202284" w:rsidRPr="00C34813" w:rsidRDefault="00202284" w:rsidP="00C34813">
      <w:pPr>
        <w:rPr>
          <w:b/>
        </w:rPr>
      </w:pPr>
      <w:r>
        <w:rPr>
          <w:b/>
        </w:rPr>
        <w:t xml:space="preserve">4. </w:t>
      </w:r>
      <w:r w:rsidRPr="00466597">
        <w:t>Kaslar ………. yapılarından dolayı kasılıp gevşeyebilirler.</w:t>
      </w:r>
      <w:r w:rsidRPr="00C34813">
        <w:rPr>
          <w:b/>
        </w:rPr>
        <w:t xml:space="preserve"> </w:t>
      </w:r>
    </w:p>
    <w:p w:rsidR="00202284" w:rsidRPr="00C34813" w:rsidRDefault="00202284" w:rsidP="00C34813">
      <w:pPr>
        <w:rPr>
          <w:b/>
        </w:rPr>
      </w:pPr>
      <w:r>
        <w:rPr>
          <w:b/>
        </w:rPr>
        <w:t>5</w:t>
      </w:r>
      <w:r w:rsidRPr="00C34813">
        <w:rPr>
          <w:b/>
        </w:rPr>
        <w:t xml:space="preserve">. </w:t>
      </w:r>
      <w:r w:rsidRPr="00466597">
        <w:t>İskelet ve kas  sağlığımız için …………. yapmalıyız.</w:t>
      </w:r>
      <w:r w:rsidRPr="00C34813">
        <w:rPr>
          <w:b/>
        </w:rPr>
        <w:t xml:space="preserve"> </w:t>
      </w:r>
    </w:p>
    <w:p w:rsidR="00202284" w:rsidRPr="00C34813" w:rsidRDefault="00202284" w:rsidP="00C34813">
      <w:pPr>
        <w:rPr>
          <w:b/>
        </w:rPr>
      </w:pPr>
      <w:r>
        <w:rPr>
          <w:b/>
        </w:rPr>
        <w:t xml:space="preserve">6. </w:t>
      </w:r>
      <w:r w:rsidRPr="00C34813">
        <w:t>Kan vücudumuzda …………..dolaşır.</w:t>
      </w:r>
    </w:p>
    <w:p w:rsidR="00202284" w:rsidRDefault="00202284" w:rsidP="00C34813">
      <w:r w:rsidRPr="00466597">
        <w:rPr>
          <w:b/>
        </w:rPr>
        <w:t>7.</w:t>
      </w:r>
      <w:r>
        <w:t xml:space="preserve"> </w:t>
      </w:r>
      <w:r w:rsidRPr="00C34813">
        <w:t>Soluk alıp verirken ……………..alıp karbondioksit veririz.</w:t>
      </w:r>
    </w:p>
    <w:p w:rsidR="00202284" w:rsidRDefault="00202284" w:rsidP="00466597">
      <w:r w:rsidRPr="00466597">
        <w:rPr>
          <w:b/>
        </w:rPr>
        <w:t xml:space="preserve">8. </w:t>
      </w:r>
      <w:r w:rsidRPr="00466597">
        <w:t>Kalp atışlarını dinlediğimiz alete  ………………. denir.</w:t>
      </w:r>
    </w:p>
    <w:p w:rsidR="00202284" w:rsidRPr="00466597" w:rsidRDefault="00202284" w:rsidP="00466597">
      <w:r w:rsidRPr="00466597">
        <w:rPr>
          <w:b/>
        </w:rPr>
        <w:t>9.</w:t>
      </w:r>
      <w:r w:rsidRPr="00466597">
        <w:t xml:space="preserve"> Soluk alıp verme işlemine………………denir.</w:t>
      </w:r>
    </w:p>
    <w:p w:rsidR="00202284" w:rsidRPr="00466597" w:rsidRDefault="00202284" w:rsidP="00466597">
      <w:pPr>
        <w:jc w:val="both"/>
      </w:pPr>
      <w:r>
        <w:rPr>
          <w:b/>
        </w:rPr>
        <w:t xml:space="preserve">10. </w:t>
      </w:r>
      <w:r w:rsidRPr="00466597">
        <w:t>Kanın hareketi sı</w:t>
      </w:r>
      <w:r>
        <w:t>rasında damarda oluşan atışa…………</w:t>
      </w:r>
      <w:r w:rsidRPr="00466597">
        <w:t>denir.</w:t>
      </w:r>
    </w:p>
    <w:p w:rsidR="00202284" w:rsidRPr="00C34813" w:rsidRDefault="00202284" w:rsidP="00C34813">
      <w:pPr>
        <w:rPr>
          <w:b/>
        </w:rPr>
      </w:pPr>
    </w:p>
    <w:p w:rsidR="00202284" w:rsidRPr="00C34813" w:rsidRDefault="00202284" w:rsidP="00C34813">
      <w:pPr>
        <w:ind w:left="360"/>
      </w:pPr>
    </w:p>
    <w:p w:rsidR="00202284" w:rsidRPr="00EB0472" w:rsidRDefault="00202284" w:rsidP="00466597">
      <w:pPr>
        <w:rPr>
          <w:rFonts w:ascii="Hand writing Mutlu" w:hAnsi="Hand writing Mutlu"/>
          <w:sz w:val="20"/>
          <w:szCs w:val="20"/>
        </w:rPr>
      </w:pPr>
      <w:r w:rsidRPr="00EB0472">
        <w:rPr>
          <w:rFonts w:ascii="Hand writing Mutlu" w:hAnsi="Hand writing Mutlu"/>
          <w:b/>
          <w:sz w:val="20"/>
          <w:szCs w:val="20"/>
        </w:rPr>
        <w:t xml:space="preserve">B. Aşağıdaki cümleleri okuyarak doğru olana </w:t>
      </w:r>
      <w:r w:rsidRPr="00EB0472">
        <w:rPr>
          <w:b/>
          <w:sz w:val="20"/>
          <w:szCs w:val="20"/>
        </w:rPr>
        <w:t>“</w:t>
      </w:r>
      <w:r w:rsidRPr="00EB0472">
        <w:rPr>
          <w:rFonts w:ascii="Hand writing Mutlu" w:hAnsi="Hand writing Mutlu"/>
          <w:b/>
          <w:sz w:val="20"/>
          <w:szCs w:val="20"/>
        </w:rPr>
        <w:t>D</w:t>
      </w:r>
      <w:r w:rsidRPr="00EB0472">
        <w:rPr>
          <w:b/>
          <w:sz w:val="20"/>
          <w:szCs w:val="20"/>
        </w:rPr>
        <w:t>”</w:t>
      </w:r>
      <w:r w:rsidRPr="00EB0472">
        <w:rPr>
          <w:rFonts w:ascii="Hand writing Mutlu" w:hAnsi="Hand writing Mutlu"/>
          <w:b/>
          <w:sz w:val="20"/>
          <w:szCs w:val="20"/>
        </w:rPr>
        <w:t xml:space="preserve">, Yanlış olana </w:t>
      </w:r>
      <w:r w:rsidRPr="00EB0472">
        <w:rPr>
          <w:b/>
          <w:sz w:val="20"/>
          <w:szCs w:val="20"/>
        </w:rPr>
        <w:t>“</w:t>
      </w:r>
      <w:r w:rsidRPr="00EB0472">
        <w:rPr>
          <w:rFonts w:ascii="Hand writing Mutlu" w:hAnsi="Hand writing Mutlu"/>
          <w:b/>
          <w:sz w:val="20"/>
          <w:szCs w:val="20"/>
        </w:rPr>
        <w:t>Y</w:t>
      </w:r>
      <w:r w:rsidRPr="00EB0472">
        <w:rPr>
          <w:b/>
          <w:sz w:val="20"/>
          <w:szCs w:val="20"/>
        </w:rPr>
        <w:t>”</w:t>
      </w:r>
      <w:r w:rsidRPr="00EB0472">
        <w:rPr>
          <w:rFonts w:ascii="Hand writing Mutlu" w:hAnsi="Hand writing Mutlu"/>
          <w:b/>
          <w:sz w:val="20"/>
          <w:szCs w:val="20"/>
        </w:rPr>
        <w:t xml:space="preserve"> harfi koyunuz.</w:t>
      </w:r>
      <w:r>
        <w:rPr>
          <w:rFonts w:ascii="Hand writing Mutlu" w:hAnsi="Hand writing Mutlu"/>
          <w:b/>
          <w:sz w:val="20"/>
          <w:szCs w:val="20"/>
        </w:rPr>
        <w:t xml:space="preserve"> </w:t>
      </w:r>
      <w:r w:rsidRPr="00EB0472">
        <w:rPr>
          <w:rFonts w:ascii="Arial Black" w:hAnsi="Arial Black"/>
          <w:b/>
          <w:sz w:val="20"/>
          <w:szCs w:val="20"/>
        </w:rPr>
        <w:t>(10 puan)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İskeletimiz kaslarla birlikte hareket etmemizi sağlar.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Kolumuzdaki kemikler yassı kemiktir.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Kaslar kemiğe bağlı olarak kasılıp gevşer.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Hızlı soluk alıp vermeyle nabız sayısı artar.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 xml:space="preserve">) Eklemler kısa, uzun ve yassı olarak üç çeşittir.  </w:t>
      </w:r>
    </w:p>
    <w:p w:rsidR="00202284" w:rsidRPr="00C34813" w:rsidRDefault="00202284" w:rsidP="00466597">
      <w:r w:rsidRPr="00C34813">
        <w:t>(</w:t>
      </w:r>
      <w:r>
        <w:t>…...</w:t>
      </w:r>
      <w:r w:rsidRPr="00C34813">
        <w:t>) Ağzımızdan nefes alıp burnumuzdan vermeliyiz.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Vücutta dolaşarak kirlenen kan akciğerlerimizde temizlenir.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Kaslar kasılıp gevşeyerek vücudumuzun hareket etmesine yardımcı olur.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Kalp ve damarlar; dolaşım sistemimizi oluşturur.</w:t>
      </w:r>
    </w:p>
    <w:p w:rsidR="00202284" w:rsidRPr="00C34813" w:rsidRDefault="00202284" w:rsidP="00466597">
      <w:r w:rsidRPr="00C34813">
        <w:t>(</w:t>
      </w:r>
      <w:r>
        <w:t>…..</w:t>
      </w:r>
      <w:r w:rsidRPr="00C34813">
        <w:t>) Omurgamız kalp; böbrek, apandisit ve dalak gibi hayati organları korur.</w:t>
      </w:r>
    </w:p>
    <w:p w:rsidR="00202284" w:rsidRPr="00C34813" w:rsidRDefault="00202284" w:rsidP="00C34813"/>
    <w:p w:rsidR="00202284" w:rsidRPr="00C34813" w:rsidRDefault="00202284" w:rsidP="00C34813">
      <w:r>
        <w:t xml:space="preserve"> </w:t>
      </w:r>
    </w:p>
    <w:p w:rsidR="00202284" w:rsidRDefault="00202284" w:rsidP="00C34813">
      <w:pPr>
        <w:rPr>
          <w:rFonts w:ascii="Hand writing Mutlu" w:hAnsi="Hand writing Mutlu"/>
          <w:b/>
          <w:color w:val="000000"/>
          <w:spacing w:val="-1"/>
        </w:rPr>
        <w:sectPr w:rsidR="00202284" w:rsidSect="00466597">
          <w:pgSz w:w="11906" w:h="16838"/>
          <w:pgMar w:top="568" w:right="707" w:bottom="1417" w:left="709" w:header="708" w:footer="119" w:gutter="0"/>
          <w:cols w:space="708"/>
          <w:docGrid w:linePitch="360"/>
        </w:sectPr>
      </w:pPr>
    </w:p>
    <w:p w:rsidR="00202284" w:rsidRPr="00466597" w:rsidRDefault="00202284" w:rsidP="00C34813">
      <w:pPr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b/>
          <w:color w:val="000000"/>
          <w:spacing w:val="-1"/>
        </w:rPr>
        <w:t xml:space="preserve">C. </w:t>
      </w:r>
      <w:r w:rsidRPr="00466597">
        <w:rPr>
          <w:rFonts w:ascii="Hand writing Mutlu" w:hAnsi="Hand writing Mutlu"/>
          <w:b/>
          <w:color w:val="000000"/>
          <w:spacing w:val="-1"/>
        </w:rPr>
        <w:t>Soluk alıp vermeyi sağlayan yapı</w:t>
      </w:r>
      <w:r w:rsidRPr="00466597">
        <w:rPr>
          <w:rFonts w:ascii="Hand writing Mutlu" w:hAnsi="Hand writing Mutlu"/>
          <w:b/>
          <w:color w:val="000000"/>
        </w:rPr>
        <w:t xml:space="preserve">ların adlarını yazalım. </w:t>
      </w:r>
      <w:r w:rsidRPr="00EB0472">
        <w:rPr>
          <w:rFonts w:ascii="Arial Black" w:hAnsi="Arial Black"/>
          <w:b/>
          <w:color w:val="000000"/>
        </w:rPr>
        <w:t>(10 puan)</w:t>
      </w:r>
      <w:r w:rsidRPr="00466597">
        <w:rPr>
          <w:rFonts w:ascii="Hand writing Mutlu" w:hAnsi="Hand writing Mutlu"/>
          <w:b/>
          <w:color w:val="000000"/>
        </w:rPr>
        <w:t xml:space="preserve"> </w:t>
      </w:r>
    </w:p>
    <w:p w:rsidR="00202284" w:rsidRPr="00C34813" w:rsidRDefault="00202284" w:rsidP="00C3481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8.3pt;margin-top:11.75pt;width:126pt;height:135pt;z-index:251654144">
            <v:textbox style="mso-next-textbox:#_x0000_s1026">
              <w:txbxContent>
                <w:p w:rsidR="00202284" w:rsidRDefault="00202284" w:rsidP="00C34813">
                  <w:r>
                    <w:t xml:space="preserve">1. ……………….. ….                   </w:t>
                  </w:r>
                </w:p>
                <w:p w:rsidR="00202284" w:rsidRDefault="00202284" w:rsidP="00C34813">
                  <w:pPr>
                    <w:rPr>
                      <w:sz w:val="8"/>
                      <w:szCs w:val="8"/>
                    </w:rPr>
                  </w:pPr>
                </w:p>
                <w:p w:rsidR="00202284" w:rsidRDefault="00202284" w:rsidP="00C34813">
                  <w:r>
                    <w:t>2. ……………………</w:t>
                  </w:r>
                </w:p>
                <w:p w:rsidR="00202284" w:rsidRDefault="00202284" w:rsidP="00C34813">
                  <w:pPr>
                    <w:rPr>
                      <w:sz w:val="10"/>
                      <w:szCs w:val="10"/>
                    </w:rPr>
                  </w:pPr>
                </w:p>
                <w:p w:rsidR="00202284" w:rsidRDefault="00202284" w:rsidP="00C34813">
                  <w:r>
                    <w:t>3. ……………………</w:t>
                  </w:r>
                </w:p>
                <w:p w:rsidR="00202284" w:rsidRDefault="00202284" w:rsidP="00C34813"/>
                <w:p w:rsidR="00202284" w:rsidRDefault="00202284" w:rsidP="00C34813">
                  <w:r>
                    <w:t>4. ……………………</w:t>
                  </w:r>
                </w:p>
                <w:p w:rsidR="00202284" w:rsidRDefault="00202284" w:rsidP="00C34813"/>
                <w:p w:rsidR="00202284" w:rsidRDefault="00202284" w:rsidP="00C34813">
                  <w:r>
                    <w:t>5. ……………………</w:t>
                  </w:r>
                </w:p>
              </w:txbxContent>
            </v:textbox>
          </v:shape>
        </w:pict>
      </w:r>
    </w:p>
    <w:p w:rsidR="00202284" w:rsidRPr="00C34813" w:rsidRDefault="00202284" w:rsidP="00C34813">
      <w:r w:rsidRPr="005B701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3.5pt;height:132.75pt;visibility:visible" filled="t" fillcolor="black">
            <v:imagedata r:id="rId7" o:title=""/>
          </v:shape>
        </w:pict>
      </w:r>
    </w:p>
    <w:p w:rsidR="00202284" w:rsidRPr="00C34813" w:rsidRDefault="00202284" w:rsidP="00C34813"/>
    <w:p w:rsidR="00202284" w:rsidRPr="00C34813" w:rsidRDefault="00202284" w:rsidP="00C34813"/>
    <w:p w:rsidR="00202284" w:rsidRPr="00466597" w:rsidRDefault="00202284" w:rsidP="00C34813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Ç. </w:t>
      </w:r>
      <w:r w:rsidRPr="00466597">
        <w:rPr>
          <w:rFonts w:ascii="Hand writing Mutlu" w:hAnsi="Hand writing Mutlu"/>
        </w:rPr>
        <w:t xml:space="preserve">Aşağıdaki iskeletin bölümlerini yazınız.   </w:t>
      </w:r>
      <w:r w:rsidRPr="00EB0472">
        <w:rPr>
          <w:rFonts w:ascii="Arial Black" w:hAnsi="Arial Black"/>
        </w:rPr>
        <w:t>(10 puan)</w:t>
      </w:r>
      <w:r w:rsidRPr="00466597">
        <w:rPr>
          <w:rFonts w:ascii="Hand writing Mutlu" w:hAnsi="Hand writing Mutlu"/>
        </w:rPr>
        <w:t xml:space="preserve">                             </w:t>
      </w:r>
    </w:p>
    <w:p w:rsidR="00202284" w:rsidRPr="00C34813" w:rsidRDefault="00202284" w:rsidP="00C34813">
      <w:r>
        <w:rPr>
          <w:noProof/>
        </w:rPr>
        <w:pict>
          <v:shape id="Resim 8" o:spid="_x0000_s1027" type="#_x0000_t75" alt="iskelet" style="position:absolute;margin-left:0;margin-top:12.85pt;width:123.5pt;height:189pt;z-index:-251656192;visibility:visible">
            <v:imagedata r:id="rId8" o:title=""/>
          </v:shape>
        </w:pict>
      </w:r>
      <w:r>
        <w:rPr>
          <w:noProof/>
        </w:rPr>
        <w:pict>
          <v:line id="_x0000_s1028" style="position:absolute;flip:y;z-index:251655168" from="81pt,12.85pt" to="171pt,30.85pt">
            <v:stroke endarrow="block"/>
          </v:line>
        </w:pict>
      </w:r>
    </w:p>
    <w:p w:rsidR="00202284" w:rsidRPr="00C34813" w:rsidRDefault="00202284" w:rsidP="00C34813">
      <w:pPr>
        <w:tabs>
          <w:tab w:val="left" w:pos="5175"/>
        </w:tabs>
      </w:pPr>
      <w:r>
        <w:rPr>
          <w:noProof/>
        </w:rPr>
        <w:pict>
          <v:line id="_x0000_s1029" style="position:absolute;z-index:251659264" from="81pt,69.5pt" to="207pt,69.5pt" strokecolor="#036">
            <v:stroke endarrow="block"/>
          </v:line>
        </w:pict>
      </w:r>
      <w:r>
        <w:rPr>
          <w:noProof/>
        </w:rPr>
        <w:pict>
          <v:line id="_x0000_s1030" style="position:absolute;z-index:251658240" from="90pt,51.5pt" to="162pt,51.5pt">
            <v:stroke endarrow="block"/>
          </v:line>
        </w:pict>
      </w:r>
      <w:r>
        <w:rPr>
          <w:noProof/>
        </w:rPr>
        <w:pict>
          <v:line id="_x0000_s1031" style="position:absolute;flip:y;z-index:251656192" from="99pt,105.5pt" to="180pt,132.5pt">
            <v:stroke endarrow="block"/>
          </v:line>
        </w:pict>
      </w:r>
      <w:r w:rsidRPr="00C34813">
        <w:tab/>
      </w:r>
    </w:p>
    <w:p w:rsidR="00202284" w:rsidRPr="00C34813" w:rsidRDefault="00202284" w:rsidP="00C34813"/>
    <w:p w:rsidR="00202284" w:rsidRPr="00C34813" w:rsidRDefault="00202284" w:rsidP="00C34813"/>
    <w:p w:rsidR="00202284" w:rsidRPr="00C34813" w:rsidRDefault="00202284" w:rsidP="00C34813"/>
    <w:p w:rsidR="00202284" w:rsidRPr="00C34813" w:rsidRDefault="00202284" w:rsidP="00C34813"/>
    <w:p w:rsidR="00202284" w:rsidRPr="00C34813" w:rsidRDefault="00202284" w:rsidP="00C34813">
      <w:r>
        <w:rPr>
          <w:noProof/>
        </w:rPr>
        <w:pict>
          <v:line id="_x0000_s1032" style="position:absolute;z-index:251657216" from="117pt,1.85pt" to="180pt,28.85pt">
            <v:stroke endarrow="block"/>
          </v:line>
        </w:pict>
      </w:r>
    </w:p>
    <w:p w:rsidR="00202284" w:rsidRPr="00C34813" w:rsidRDefault="00202284" w:rsidP="00C34813"/>
    <w:p w:rsidR="00202284" w:rsidRPr="00C34813" w:rsidRDefault="00202284" w:rsidP="00C34813"/>
    <w:p w:rsidR="00202284" w:rsidRPr="00C34813" w:rsidRDefault="00202284" w:rsidP="00C34813"/>
    <w:p w:rsidR="00202284" w:rsidRPr="00C34813" w:rsidRDefault="00202284" w:rsidP="00C34813"/>
    <w:p w:rsidR="00202284" w:rsidRDefault="00202284" w:rsidP="00C34813">
      <w:pPr>
        <w:sectPr w:rsidR="00202284" w:rsidSect="00466597">
          <w:type w:val="continuous"/>
          <w:pgSz w:w="11906" w:h="16838"/>
          <w:pgMar w:top="568" w:right="707" w:bottom="1417" w:left="709" w:header="708" w:footer="119" w:gutter="0"/>
          <w:cols w:num="2" w:space="708"/>
          <w:docGrid w:linePitch="360"/>
        </w:sectPr>
      </w:pPr>
    </w:p>
    <w:p w:rsidR="00202284" w:rsidRPr="00C34813" w:rsidRDefault="00202284" w:rsidP="00C34813"/>
    <w:p w:rsidR="00202284" w:rsidRPr="00C34813" w:rsidRDefault="00202284" w:rsidP="00C34813"/>
    <w:p w:rsidR="00202284" w:rsidRPr="00C34813" w:rsidRDefault="00202284" w:rsidP="00C34813"/>
    <w:p w:rsidR="00202284" w:rsidRDefault="00202284" w:rsidP="00C34813">
      <w:pPr>
        <w:rPr>
          <w:rFonts w:ascii="Hand writing Mutlu" w:hAnsi="Hand writing Mutlu"/>
        </w:rPr>
      </w:pPr>
      <w:r w:rsidRPr="00466597">
        <w:rPr>
          <w:rFonts w:ascii="Hand writing Mutlu" w:hAnsi="Hand writing Mutlu"/>
        </w:rPr>
        <w:t>D. Kemik çeşitlerini yazınız?</w:t>
      </w:r>
      <w:r>
        <w:rPr>
          <w:rFonts w:ascii="Hand writing Mutlu" w:hAnsi="Hand writing Mutlu"/>
        </w:rPr>
        <w:t xml:space="preserve"> </w:t>
      </w:r>
      <w:r w:rsidRPr="00EB0472">
        <w:rPr>
          <w:rFonts w:ascii="Arial Black" w:hAnsi="Arial Black"/>
        </w:rPr>
        <w:t>(12 puan</w:t>
      </w:r>
      <w:r>
        <w:rPr>
          <w:rFonts w:ascii="Arial Black" w:hAnsi="Arial Black"/>
        </w:rPr>
        <w:t>)</w:t>
      </w:r>
    </w:p>
    <w:p w:rsidR="00202284" w:rsidRPr="00C34813" w:rsidRDefault="00202284" w:rsidP="00C34813">
      <w:r>
        <w:t>1……………………………..…..    2………………………………3…………………………………….</w:t>
      </w:r>
    </w:p>
    <w:p w:rsidR="00202284" w:rsidRDefault="00202284" w:rsidP="00C34813">
      <w:pPr>
        <w:rPr>
          <w:rFonts w:ascii="Hand writing Mutlu" w:hAnsi="Hand writing Mutlu"/>
        </w:rPr>
      </w:pPr>
    </w:p>
    <w:p w:rsidR="00202284" w:rsidRPr="00EB0472" w:rsidRDefault="00202284" w:rsidP="00C34813">
      <w:pPr>
        <w:rPr>
          <w:rFonts w:ascii="Hand writing Mutlu" w:hAnsi="Hand writing Mutlu"/>
        </w:rPr>
      </w:pPr>
      <w:r w:rsidRPr="00EB0472">
        <w:rPr>
          <w:rFonts w:ascii="Hand writing Mutlu" w:hAnsi="Hand writing Mutlu"/>
        </w:rPr>
        <w:t>E. Aş</w:t>
      </w:r>
      <w:r>
        <w:rPr>
          <w:rFonts w:ascii="Hand writing Mutlu" w:hAnsi="Hand writing Mutlu"/>
        </w:rPr>
        <w:t>ağıd</w:t>
      </w:r>
      <w:r w:rsidRPr="00EB0472">
        <w:rPr>
          <w:rFonts w:ascii="Hand writing Mutlu" w:hAnsi="Hand writing Mutlu"/>
        </w:rPr>
        <w:t xml:space="preserve">aki test sorularını cevaplayınız. </w:t>
      </w:r>
      <w:r w:rsidRPr="003B79B0">
        <w:rPr>
          <w:rFonts w:ascii="Arial Black" w:hAnsi="Arial Black"/>
        </w:rPr>
        <w:t>(16x3=48puan)</w:t>
      </w:r>
    </w:p>
    <w:p w:rsidR="00202284" w:rsidRDefault="00202284" w:rsidP="00EB0472">
      <w:pPr>
        <w:rPr>
          <w:b/>
        </w:rPr>
        <w:sectPr w:rsidR="00202284" w:rsidSect="00466597">
          <w:type w:val="continuous"/>
          <w:pgSz w:w="11906" w:h="16838"/>
          <w:pgMar w:top="568" w:right="707" w:bottom="568" w:left="709" w:header="708" w:footer="119" w:gutter="0"/>
          <w:cols w:space="708"/>
          <w:docGrid w:linePitch="360"/>
        </w:sectPr>
      </w:pPr>
    </w:p>
    <w:p w:rsidR="00202284" w:rsidRPr="00EB0472" w:rsidRDefault="00202284" w:rsidP="00EB0472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6.5pt;margin-top:3.9pt;width:0;height:750.1pt;z-index:251661312" o:connectortype="straight"/>
        </w:pict>
      </w:r>
      <w:r w:rsidRPr="00EB0472">
        <w:rPr>
          <w:b/>
        </w:rPr>
        <w:t>1. Solunum sırasında alınan hava bir yol izler. Bu</w:t>
      </w:r>
      <w:r>
        <w:rPr>
          <w:b/>
        </w:rPr>
        <w:t xml:space="preserve"> </w:t>
      </w:r>
      <w:r w:rsidRPr="00EB0472">
        <w:rPr>
          <w:b/>
        </w:rPr>
        <w:t>yol “ burun-soluk borusu- gırtlak-                                        yutak-akciğer’dir”  Bu sıralamanın doğru olabilmesi için hangi</w:t>
      </w:r>
      <w:r>
        <w:rPr>
          <w:b/>
        </w:rPr>
        <w:t xml:space="preserve"> </w:t>
      </w:r>
      <w:r w:rsidRPr="00EB0472">
        <w:rPr>
          <w:b/>
        </w:rPr>
        <w:t>yapılar yer değiştirmelidir?</w:t>
      </w:r>
    </w:p>
    <w:p w:rsidR="00202284" w:rsidRDefault="00202284" w:rsidP="00EB0472">
      <w:r w:rsidRPr="00EB0472">
        <w:rPr>
          <w:b/>
        </w:rPr>
        <w:t>A)</w:t>
      </w:r>
      <w:r>
        <w:t xml:space="preserve"> </w:t>
      </w:r>
      <w:r w:rsidRPr="00C34813">
        <w:t xml:space="preserve">Soluk borusu ile gırtlak                      </w:t>
      </w:r>
    </w:p>
    <w:p w:rsidR="00202284" w:rsidRPr="00C34813" w:rsidRDefault="00202284" w:rsidP="00EB0472">
      <w:r w:rsidRPr="00EB0472">
        <w:rPr>
          <w:b/>
        </w:rPr>
        <w:t>B)</w:t>
      </w:r>
      <w:r>
        <w:t xml:space="preserve"> </w:t>
      </w:r>
      <w:r w:rsidRPr="00C34813">
        <w:t>yutak ile gırtlak</w:t>
      </w:r>
    </w:p>
    <w:p w:rsidR="00202284" w:rsidRDefault="00202284" w:rsidP="00EB0472">
      <w:r w:rsidRPr="00EB0472">
        <w:rPr>
          <w:b/>
        </w:rPr>
        <w:t>C)</w:t>
      </w:r>
      <w:r>
        <w:t xml:space="preserve"> </w:t>
      </w:r>
      <w:r w:rsidRPr="00C34813">
        <w:t xml:space="preserve">soluk borusu ile yutak                        </w:t>
      </w:r>
    </w:p>
    <w:p w:rsidR="00202284" w:rsidRPr="00C34813" w:rsidRDefault="00202284" w:rsidP="00EB0472">
      <w:r w:rsidRPr="00EB0472">
        <w:rPr>
          <w:b/>
        </w:rPr>
        <w:t>D)</w:t>
      </w:r>
      <w:r>
        <w:t xml:space="preserve"> </w:t>
      </w:r>
      <w:r w:rsidRPr="00C34813">
        <w:t>burun ile akciğer</w:t>
      </w:r>
    </w:p>
    <w:p w:rsidR="00202284" w:rsidRPr="00C34813" w:rsidRDefault="00202284" w:rsidP="00EB0472"/>
    <w:p w:rsidR="00202284" w:rsidRPr="00C34813" w:rsidRDefault="00202284" w:rsidP="00EB0472">
      <w:r w:rsidRPr="00EB0472">
        <w:rPr>
          <w:b/>
        </w:rPr>
        <w:t>2.</w:t>
      </w:r>
      <w:r>
        <w:t xml:space="preserve"> </w:t>
      </w:r>
      <w:r>
        <w:tab/>
      </w:r>
      <w:r w:rsidRPr="00C34813">
        <w:t>1-  Havadaki toz ve mikropları tutmak,</w:t>
      </w:r>
    </w:p>
    <w:p w:rsidR="00202284" w:rsidRPr="00C34813" w:rsidRDefault="00202284" w:rsidP="00EB0472">
      <w:r w:rsidRPr="00C34813">
        <w:t xml:space="preserve">         </w:t>
      </w:r>
      <w:r>
        <w:tab/>
      </w:r>
      <w:r w:rsidRPr="00C34813">
        <w:t>2- Alınan havayı ısıtmak,</w:t>
      </w:r>
    </w:p>
    <w:p w:rsidR="00202284" w:rsidRDefault="00202284" w:rsidP="00EB0472">
      <w:r w:rsidRPr="00C34813">
        <w:t xml:space="preserve">         </w:t>
      </w:r>
      <w:r>
        <w:tab/>
      </w:r>
      <w:r w:rsidRPr="00C34813">
        <w:t xml:space="preserve">3- Alınan havayı nemlendirmek.  </w:t>
      </w:r>
    </w:p>
    <w:p w:rsidR="00202284" w:rsidRPr="00EB0472" w:rsidRDefault="00202284" w:rsidP="00EB0472">
      <w:pPr>
        <w:rPr>
          <w:b/>
        </w:rPr>
      </w:pPr>
      <w:r w:rsidRPr="00EB0472">
        <w:rPr>
          <w:b/>
        </w:rPr>
        <w:t>Yukarıda görevleri açıklanan organ hangisidir?</w:t>
      </w:r>
    </w:p>
    <w:p w:rsidR="00202284" w:rsidRDefault="00202284" w:rsidP="00EB0472">
      <w:r w:rsidRPr="00EB0472">
        <w:rPr>
          <w:b/>
        </w:rPr>
        <w:t>A)</w:t>
      </w:r>
      <w:r>
        <w:t xml:space="preserve"> </w:t>
      </w:r>
      <w:r w:rsidRPr="00C34813">
        <w:t xml:space="preserve">Burun            </w:t>
      </w:r>
      <w:r>
        <w:tab/>
      </w:r>
      <w:r w:rsidRPr="00EB0472">
        <w:rPr>
          <w:b/>
        </w:rPr>
        <w:t>B)</w:t>
      </w:r>
      <w:r>
        <w:t xml:space="preserve"> </w:t>
      </w:r>
      <w:r w:rsidRPr="00C34813">
        <w:t xml:space="preserve">Yutak                     </w:t>
      </w:r>
    </w:p>
    <w:p w:rsidR="00202284" w:rsidRPr="00C34813" w:rsidRDefault="00202284" w:rsidP="00EB0472">
      <w:r w:rsidRPr="00EB0472">
        <w:rPr>
          <w:b/>
        </w:rPr>
        <w:t>C)</w:t>
      </w:r>
      <w:r>
        <w:t xml:space="preserve"> </w:t>
      </w:r>
      <w:r w:rsidRPr="00C34813">
        <w:t xml:space="preserve">Gırtlak           </w:t>
      </w:r>
      <w:r>
        <w:tab/>
      </w:r>
      <w:r w:rsidRPr="00EB0472">
        <w:rPr>
          <w:b/>
        </w:rPr>
        <w:t>D)</w:t>
      </w:r>
      <w:r>
        <w:t xml:space="preserve"> </w:t>
      </w:r>
      <w:r w:rsidRPr="00C34813">
        <w:t>Akciğer</w:t>
      </w:r>
    </w:p>
    <w:p w:rsidR="00202284" w:rsidRPr="00C34813" w:rsidRDefault="00202284" w:rsidP="00EB0472"/>
    <w:p w:rsidR="00202284" w:rsidRDefault="00202284" w:rsidP="00EB0472">
      <w:pPr>
        <w:rPr>
          <w:b/>
        </w:rPr>
      </w:pPr>
      <w:r w:rsidRPr="00EB0472">
        <w:rPr>
          <w:b/>
        </w:rPr>
        <w:t>3. Aşağıdaki durumların hangisi solunum hızımızı arttırmaz?</w:t>
      </w:r>
    </w:p>
    <w:p w:rsidR="00202284" w:rsidRDefault="00202284" w:rsidP="00EB0472">
      <w:r>
        <w:rPr>
          <w:b/>
        </w:rPr>
        <w:t xml:space="preserve">A) </w:t>
      </w:r>
      <w:r w:rsidRPr="00C34813">
        <w:t xml:space="preserve">Korku              </w:t>
      </w:r>
      <w:r>
        <w:tab/>
      </w:r>
      <w:r w:rsidRPr="00EB0472">
        <w:rPr>
          <w:b/>
        </w:rPr>
        <w:t>B)</w:t>
      </w:r>
      <w:r>
        <w:t xml:space="preserve"> </w:t>
      </w:r>
      <w:r w:rsidRPr="00C34813">
        <w:t xml:space="preserve">Endişe                    </w:t>
      </w:r>
    </w:p>
    <w:p w:rsidR="00202284" w:rsidRPr="00EB0472" w:rsidRDefault="00202284" w:rsidP="00EB0472">
      <w:pPr>
        <w:rPr>
          <w:b/>
        </w:rPr>
      </w:pPr>
      <w:r w:rsidRPr="00EB0472">
        <w:rPr>
          <w:b/>
        </w:rPr>
        <w:t>C)</w:t>
      </w:r>
      <w:r>
        <w:t xml:space="preserve"> </w:t>
      </w:r>
      <w:r w:rsidRPr="00C34813">
        <w:t xml:space="preserve">Uyku               </w:t>
      </w:r>
      <w:r>
        <w:tab/>
      </w:r>
      <w:r w:rsidRPr="00EB0472">
        <w:rPr>
          <w:b/>
        </w:rPr>
        <w:t>D)</w:t>
      </w:r>
      <w:r>
        <w:t xml:space="preserve"> </w:t>
      </w:r>
      <w:r w:rsidRPr="00C34813">
        <w:t>Heyecan</w:t>
      </w:r>
    </w:p>
    <w:p w:rsidR="00202284" w:rsidRDefault="00202284" w:rsidP="00EB0472"/>
    <w:p w:rsidR="00202284" w:rsidRPr="00C34813" w:rsidRDefault="00202284" w:rsidP="00EB0472"/>
    <w:p w:rsidR="00202284" w:rsidRPr="00EB0472" w:rsidRDefault="00202284" w:rsidP="00EB0472">
      <w:pPr>
        <w:rPr>
          <w:b/>
        </w:rPr>
      </w:pPr>
      <w:r w:rsidRPr="00EB0472">
        <w:rPr>
          <w:b/>
        </w:rPr>
        <w:t>4. Aşağıdakilerden hangisi doğru bir bilgidir?</w:t>
      </w:r>
    </w:p>
    <w:p w:rsidR="00202284" w:rsidRPr="00C34813" w:rsidRDefault="00202284" w:rsidP="00EB0472">
      <w:r w:rsidRPr="003B79B0">
        <w:rPr>
          <w:b/>
        </w:rPr>
        <w:t>A)</w:t>
      </w:r>
      <w:r>
        <w:t xml:space="preserve"> </w:t>
      </w:r>
      <w:r w:rsidRPr="00C34813">
        <w:t>Soluk alışverişi artarsa nabızda artar.</w:t>
      </w:r>
    </w:p>
    <w:p w:rsidR="00202284" w:rsidRPr="00C34813" w:rsidRDefault="00202284" w:rsidP="00EB0472">
      <w:r w:rsidRPr="003B79B0">
        <w:rPr>
          <w:b/>
        </w:rPr>
        <w:t>B)</w:t>
      </w:r>
      <w:r>
        <w:t xml:space="preserve"> </w:t>
      </w:r>
      <w:r w:rsidRPr="00C34813">
        <w:t>Egzersiz soluk alış hızını azaltır.</w:t>
      </w:r>
    </w:p>
    <w:p w:rsidR="00202284" w:rsidRPr="00C34813" w:rsidRDefault="00202284" w:rsidP="00EB0472">
      <w:r w:rsidRPr="003B79B0">
        <w:rPr>
          <w:b/>
        </w:rPr>
        <w:t>C)</w:t>
      </w:r>
      <w:r>
        <w:t xml:space="preserve"> </w:t>
      </w:r>
      <w:r w:rsidRPr="00C34813">
        <w:t>Korku, heyecan gibi duygular nabzı etkilemez.</w:t>
      </w:r>
    </w:p>
    <w:p w:rsidR="00202284" w:rsidRPr="00C34813" w:rsidRDefault="00202284" w:rsidP="00EB0472">
      <w:r w:rsidRPr="003B79B0">
        <w:rPr>
          <w:b/>
        </w:rPr>
        <w:t>D)</w:t>
      </w:r>
      <w:r>
        <w:t xml:space="preserve"> </w:t>
      </w:r>
      <w:r w:rsidRPr="00C34813">
        <w:t>Kalp atış hızı arttıkça soluk alışverişi düzene girer.</w:t>
      </w:r>
    </w:p>
    <w:p w:rsidR="00202284" w:rsidRPr="00C34813" w:rsidRDefault="00202284" w:rsidP="00EB0472"/>
    <w:p w:rsidR="00202284" w:rsidRPr="003B79B0" w:rsidRDefault="00202284" w:rsidP="003B79B0">
      <w:pPr>
        <w:jc w:val="both"/>
        <w:rPr>
          <w:b/>
        </w:rPr>
      </w:pPr>
      <w:r w:rsidRPr="003B79B0">
        <w:rPr>
          <w:b/>
        </w:rPr>
        <w:t>5. Aşağıdakilerden hangisi kanın vücutta dolaşmasını sağlayan organlardan biridir?</w:t>
      </w:r>
    </w:p>
    <w:p w:rsidR="00202284" w:rsidRDefault="00202284" w:rsidP="003B79B0">
      <w:r w:rsidRPr="003B79B0">
        <w:rPr>
          <w:b/>
        </w:rPr>
        <w:t>A)</w:t>
      </w:r>
      <w:r>
        <w:t xml:space="preserve"> </w:t>
      </w:r>
      <w:r w:rsidRPr="00C34813">
        <w:t xml:space="preserve">Mide         </w:t>
      </w:r>
      <w:r>
        <w:tab/>
      </w:r>
      <w:r>
        <w:tab/>
      </w:r>
      <w:r w:rsidRPr="003B79B0">
        <w:rPr>
          <w:b/>
        </w:rPr>
        <w:t>B)</w:t>
      </w:r>
      <w:r>
        <w:t xml:space="preserve"> </w:t>
      </w:r>
      <w:r w:rsidRPr="00C34813">
        <w:t xml:space="preserve">Kalp                   </w:t>
      </w:r>
    </w:p>
    <w:p w:rsidR="00202284" w:rsidRPr="00C34813" w:rsidRDefault="00202284" w:rsidP="003B79B0">
      <w:r w:rsidRPr="003B79B0">
        <w:rPr>
          <w:b/>
        </w:rPr>
        <w:t>C)</w:t>
      </w:r>
      <w:r>
        <w:t xml:space="preserve"> </w:t>
      </w:r>
      <w:r w:rsidRPr="00C34813">
        <w:t xml:space="preserve">Karaciğer              </w:t>
      </w:r>
      <w:r>
        <w:tab/>
      </w:r>
      <w:r w:rsidRPr="003B79B0">
        <w:rPr>
          <w:b/>
        </w:rPr>
        <w:t>D)</w:t>
      </w:r>
      <w:r>
        <w:t xml:space="preserve"> </w:t>
      </w:r>
      <w:r w:rsidRPr="00C34813">
        <w:t>Bağırsak</w:t>
      </w:r>
    </w:p>
    <w:p w:rsidR="00202284" w:rsidRPr="00C34813" w:rsidRDefault="00202284" w:rsidP="003B79B0">
      <w:pPr>
        <w:jc w:val="both"/>
      </w:pPr>
    </w:p>
    <w:p w:rsidR="00202284" w:rsidRDefault="00202284" w:rsidP="003B79B0">
      <w:pPr>
        <w:rPr>
          <w:b/>
        </w:rPr>
      </w:pPr>
      <w:r w:rsidRPr="003B79B0">
        <w:rPr>
          <w:b/>
        </w:rPr>
        <w:t xml:space="preserve">6.  Aşağıdakilerden hangisi kanın vücutta dolaşmasının nedenlerinden biri </w:t>
      </w:r>
      <w:r w:rsidRPr="003B79B0">
        <w:rPr>
          <w:b/>
          <w:u w:val="single"/>
        </w:rPr>
        <w:t>değildir</w:t>
      </w:r>
      <w:r w:rsidRPr="003B79B0">
        <w:rPr>
          <w:b/>
        </w:rPr>
        <w:t xml:space="preserve">?          </w:t>
      </w:r>
    </w:p>
    <w:p w:rsidR="00202284" w:rsidRDefault="00202284" w:rsidP="003B79B0">
      <w:r>
        <w:rPr>
          <w:b/>
        </w:rPr>
        <w:t xml:space="preserve">A) </w:t>
      </w:r>
      <w:r w:rsidRPr="00C34813">
        <w:t xml:space="preserve">Oksijen taşımak                      </w:t>
      </w:r>
    </w:p>
    <w:p w:rsidR="00202284" w:rsidRPr="003B79B0" w:rsidRDefault="00202284" w:rsidP="003B79B0">
      <w:pPr>
        <w:rPr>
          <w:b/>
        </w:rPr>
      </w:pPr>
      <w:r w:rsidRPr="003B79B0">
        <w:rPr>
          <w:b/>
        </w:rPr>
        <w:t>B)</w:t>
      </w:r>
      <w:r>
        <w:t xml:space="preserve"> </w:t>
      </w:r>
      <w:r w:rsidRPr="00C34813">
        <w:t>Besin taşımak</w:t>
      </w:r>
    </w:p>
    <w:p w:rsidR="00202284" w:rsidRDefault="00202284" w:rsidP="003B79B0">
      <w:r w:rsidRPr="003B79B0">
        <w:rPr>
          <w:b/>
        </w:rPr>
        <w:t>C)</w:t>
      </w:r>
      <w:r>
        <w:t xml:space="preserve"> </w:t>
      </w:r>
      <w:r w:rsidRPr="00C34813">
        <w:t xml:space="preserve">Atıkları taşımak                       </w:t>
      </w:r>
    </w:p>
    <w:p w:rsidR="00202284" w:rsidRPr="00C34813" w:rsidRDefault="00202284" w:rsidP="003B79B0">
      <w:r w:rsidRPr="003B79B0">
        <w:rPr>
          <w:b/>
        </w:rPr>
        <w:t>D)</w:t>
      </w:r>
      <w:r>
        <w:t xml:space="preserve"> </w:t>
      </w:r>
      <w:r w:rsidRPr="00C34813">
        <w:t>Büyümemizi sağlamak</w:t>
      </w:r>
    </w:p>
    <w:p w:rsidR="00202284" w:rsidRPr="00C34813" w:rsidRDefault="00202284" w:rsidP="00EB0472"/>
    <w:p w:rsidR="00202284" w:rsidRPr="003B79B0" w:rsidRDefault="00202284" w:rsidP="00EB0472">
      <w:pPr>
        <w:rPr>
          <w:b/>
        </w:rPr>
      </w:pPr>
      <w:r w:rsidRPr="003B79B0">
        <w:rPr>
          <w:b/>
        </w:rPr>
        <w:t>7. Aşağıdaki durumların hangisinde nabzımız daha hızlı atar?</w:t>
      </w:r>
    </w:p>
    <w:p w:rsidR="00202284" w:rsidRDefault="00202284" w:rsidP="00EB0472">
      <w:r w:rsidRPr="003B79B0">
        <w:rPr>
          <w:b/>
        </w:rPr>
        <w:t>A)</w:t>
      </w:r>
      <w:r>
        <w:t xml:space="preserve"> </w:t>
      </w:r>
      <w:r w:rsidRPr="00C34813">
        <w:t xml:space="preserve">Otururken          </w:t>
      </w:r>
      <w:r>
        <w:tab/>
      </w:r>
      <w:r w:rsidRPr="003B79B0">
        <w:rPr>
          <w:b/>
        </w:rPr>
        <w:t>B)</w:t>
      </w:r>
      <w:r>
        <w:t xml:space="preserve"> </w:t>
      </w:r>
      <w:r w:rsidRPr="00C34813">
        <w:t xml:space="preserve">Uyurken            </w:t>
      </w:r>
    </w:p>
    <w:p w:rsidR="00202284" w:rsidRPr="00C34813" w:rsidRDefault="00202284" w:rsidP="00EB0472">
      <w:r w:rsidRPr="003B79B0">
        <w:rPr>
          <w:b/>
        </w:rPr>
        <w:t>C)</w:t>
      </w:r>
      <w:r>
        <w:t xml:space="preserve"> </w:t>
      </w:r>
      <w:r w:rsidRPr="00C34813">
        <w:t xml:space="preserve">Koşarken            </w:t>
      </w:r>
      <w:r>
        <w:tab/>
      </w:r>
      <w:r w:rsidRPr="003B79B0">
        <w:rPr>
          <w:b/>
        </w:rPr>
        <w:t>D)</w:t>
      </w:r>
      <w:r>
        <w:t xml:space="preserve"> </w:t>
      </w:r>
      <w:r w:rsidRPr="00C34813">
        <w:t>Yemek yerken</w:t>
      </w:r>
    </w:p>
    <w:p w:rsidR="00202284" w:rsidRDefault="00202284" w:rsidP="00EB0472"/>
    <w:p w:rsidR="00202284" w:rsidRDefault="00202284" w:rsidP="00EB0472"/>
    <w:p w:rsidR="00202284" w:rsidRPr="003B79B0" w:rsidRDefault="00202284" w:rsidP="00222098">
      <w:pPr>
        <w:tabs>
          <w:tab w:val="left" w:pos="540"/>
        </w:tabs>
        <w:rPr>
          <w:b/>
          <w:u w:val="single"/>
        </w:rPr>
      </w:pPr>
      <w:r>
        <w:rPr>
          <w:b/>
        </w:rPr>
        <w:t>8</w:t>
      </w:r>
      <w:r w:rsidRPr="003B79B0">
        <w:rPr>
          <w:b/>
        </w:rPr>
        <w:t xml:space="preserve">. Aşağıdakilerden hangisi dolaşımda görevli yapı ve organlardan </w:t>
      </w:r>
      <w:r w:rsidRPr="003B79B0">
        <w:rPr>
          <w:b/>
          <w:u w:val="single"/>
        </w:rPr>
        <w:t>değildir?</w:t>
      </w:r>
    </w:p>
    <w:p w:rsidR="00202284" w:rsidRPr="00C34813" w:rsidRDefault="00202284" w:rsidP="00222098">
      <w:pPr>
        <w:tabs>
          <w:tab w:val="left" w:pos="2520"/>
        </w:tabs>
      </w:pPr>
      <w:r w:rsidRPr="003B79B0">
        <w:rPr>
          <w:b/>
        </w:rPr>
        <w:t>A)</w:t>
      </w:r>
      <w:r w:rsidRPr="00C34813">
        <w:t xml:space="preserve"> Kalp                    </w:t>
      </w:r>
      <w:r>
        <w:tab/>
      </w:r>
      <w:r w:rsidRPr="003B79B0">
        <w:rPr>
          <w:b/>
        </w:rPr>
        <w:t>B)</w:t>
      </w:r>
      <w:r>
        <w:t xml:space="preserve"> </w:t>
      </w:r>
      <w:r w:rsidRPr="00C34813">
        <w:t>Damar</w:t>
      </w:r>
    </w:p>
    <w:p w:rsidR="00202284" w:rsidRPr="00C34813" w:rsidRDefault="00202284" w:rsidP="00222098">
      <w:pPr>
        <w:tabs>
          <w:tab w:val="left" w:pos="2520"/>
        </w:tabs>
      </w:pPr>
      <w:r w:rsidRPr="003B79B0">
        <w:rPr>
          <w:b/>
        </w:rPr>
        <w:t>C)</w:t>
      </w:r>
      <w:r>
        <w:t xml:space="preserve"> </w:t>
      </w:r>
      <w:r w:rsidRPr="00C34813">
        <w:t xml:space="preserve">Deri                     </w:t>
      </w:r>
      <w:r>
        <w:tab/>
      </w:r>
      <w:r w:rsidRPr="003B79B0">
        <w:rPr>
          <w:b/>
        </w:rPr>
        <w:t>D)</w:t>
      </w:r>
      <w:r w:rsidRPr="00C34813">
        <w:t xml:space="preserve"> Kan</w:t>
      </w:r>
    </w:p>
    <w:p w:rsidR="00202284" w:rsidRDefault="00202284" w:rsidP="00222098">
      <w:pPr>
        <w:tabs>
          <w:tab w:val="left" w:pos="2520"/>
        </w:tabs>
      </w:pPr>
    </w:p>
    <w:p w:rsidR="00202284" w:rsidRPr="003B79B0" w:rsidRDefault="00202284" w:rsidP="00EB0472">
      <w:pPr>
        <w:rPr>
          <w:b/>
          <w:u w:val="single"/>
        </w:rPr>
      </w:pPr>
      <w:r>
        <w:rPr>
          <w:b/>
        </w:rPr>
        <w:t>9</w:t>
      </w:r>
      <w:r w:rsidRPr="003B79B0">
        <w:rPr>
          <w:b/>
        </w:rPr>
        <w:t xml:space="preserve">. Kalbin çalışması ile ilgili aşağıdaki bilgilerden hangisi </w:t>
      </w:r>
      <w:r w:rsidRPr="003B79B0">
        <w:rPr>
          <w:b/>
          <w:u w:val="single"/>
        </w:rPr>
        <w:t>yanlıştır?</w:t>
      </w:r>
    </w:p>
    <w:p w:rsidR="00202284" w:rsidRPr="00C34813" w:rsidRDefault="00202284" w:rsidP="003B79B0">
      <w:r w:rsidRPr="003B79B0">
        <w:rPr>
          <w:b/>
        </w:rPr>
        <w:t>A)</w:t>
      </w:r>
      <w:r>
        <w:t xml:space="preserve"> </w:t>
      </w:r>
      <w:r w:rsidRPr="00C34813">
        <w:t>Egzersiz kalp atış hızımızı değiştirmez.</w:t>
      </w:r>
    </w:p>
    <w:p w:rsidR="00202284" w:rsidRPr="00C34813" w:rsidRDefault="00202284" w:rsidP="003B79B0">
      <w:pPr>
        <w:rPr>
          <w:u w:val="single"/>
        </w:rPr>
      </w:pPr>
      <w:r w:rsidRPr="003B79B0">
        <w:rPr>
          <w:b/>
        </w:rPr>
        <w:t>B)</w:t>
      </w:r>
      <w:r>
        <w:t xml:space="preserve"> </w:t>
      </w:r>
      <w:r w:rsidRPr="00C34813">
        <w:t>Kalp kasılıp gevşeme şeklinde çalışır.</w:t>
      </w:r>
    </w:p>
    <w:p w:rsidR="00202284" w:rsidRPr="00C34813" w:rsidRDefault="00202284" w:rsidP="003B79B0">
      <w:pPr>
        <w:rPr>
          <w:u w:val="single"/>
        </w:rPr>
      </w:pPr>
      <w:r w:rsidRPr="003B79B0">
        <w:rPr>
          <w:b/>
        </w:rPr>
        <w:t>C)</w:t>
      </w:r>
      <w:r>
        <w:t xml:space="preserve"> </w:t>
      </w:r>
      <w:r w:rsidRPr="00C34813">
        <w:t>Kalp çizgili kastan oluştuğu halde bizim isteğimiz dışında çalışır.</w:t>
      </w:r>
    </w:p>
    <w:p w:rsidR="00202284" w:rsidRDefault="00202284" w:rsidP="003B79B0">
      <w:r w:rsidRPr="003B79B0">
        <w:rPr>
          <w:b/>
        </w:rPr>
        <w:t>D)</w:t>
      </w:r>
      <w:r>
        <w:t xml:space="preserve"> </w:t>
      </w:r>
      <w:r w:rsidRPr="00C34813">
        <w:t>Kalbimiz akciğerden gelen oksijeni vücuda pompalar.</w:t>
      </w:r>
    </w:p>
    <w:p w:rsidR="00202284" w:rsidRPr="00C34813" w:rsidRDefault="00202284" w:rsidP="003B79B0">
      <w:pPr>
        <w:rPr>
          <w:u w:val="single"/>
        </w:rPr>
      </w:pPr>
    </w:p>
    <w:p w:rsidR="00202284" w:rsidRPr="003B79B0" w:rsidRDefault="00202284" w:rsidP="003B79B0">
      <w:pPr>
        <w:rPr>
          <w:b/>
          <w:u w:val="single"/>
        </w:rPr>
      </w:pPr>
      <w:r>
        <w:rPr>
          <w:b/>
        </w:rPr>
        <w:t>10</w:t>
      </w:r>
      <w:r w:rsidRPr="003B79B0">
        <w:rPr>
          <w:b/>
        </w:rPr>
        <w:t xml:space="preserve">. İskeletimizin kısımlarıyla ilgili verilenlerden hangisi </w:t>
      </w:r>
      <w:r w:rsidRPr="003B79B0">
        <w:rPr>
          <w:b/>
          <w:u w:val="single"/>
        </w:rPr>
        <w:t>yanlıştır?</w:t>
      </w:r>
    </w:p>
    <w:p w:rsidR="00202284" w:rsidRPr="00C34813" w:rsidRDefault="00202284" w:rsidP="00EB0472">
      <w:r w:rsidRPr="003B79B0">
        <w:rPr>
          <w:b/>
        </w:rPr>
        <w:t>A)</w:t>
      </w:r>
      <w:r w:rsidRPr="00C34813">
        <w:t xml:space="preserve"> Kafatası beynimizi korur</w:t>
      </w:r>
    </w:p>
    <w:p w:rsidR="00202284" w:rsidRPr="00C34813" w:rsidRDefault="00202284" w:rsidP="00EB0472">
      <w:r w:rsidRPr="003B79B0">
        <w:rPr>
          <w:b/>
        </w:rPr>
        <w:t>B)</w:t>
      </w:r>
      <w:r w:rsidRPr="00C34813">
        <w:t xml:space="preserve"> Gö</w:t>
      </w:r>
      <w:r>
        <w:t>ğ</w:t>
      </w:r>
      <w:r w:rsidRPr="00C34813">
        <w:t>üs kafesi akciğerlerimizi korur</w:t>
      </w:r>
    </w:p>
    <w:p w:rsidR="00202284" w:rsidRPr="00C34813" w:rsidRDefault="00202284" w:rsidP="00EB0472">
      <w:r w:rsidRPr="003B79B0">
        <w:rPr>
          <w:b/>
        </w:rPr>
        <w:t>C)</w:t>
      </w:r>
      <w:r w:rsidRPr="00C34813">
        <w:t xml:space="preserve"> Omurgamız dik durmayı sağlar</w:t>
      </w:r>
    </w:p>
    <w:p w:rsidR="00202284" w:rsidRPr="00C34813" w:rsidRDefault="00202284" w:rsidP="00EB0472">
      <w:r w:rsidRPr="003B79B0">
        <w:rPr>
          <w:b/>
        </w:rPr>
        <w:t>D)</w:t>
      </w:r>
      <w:r w:rsidRPr="00C34813">
        <w:t xml:space="preserve"> Kollar iç organları korur.</w:t>
      </w:r>
    </w:p>
    <w:p w:rsidR="00202284" w:rsidRPr="00C34813" w:rsidRDefault="00202284" w:rsidP="00EB0472"/>
    <w:p w:rsidR="00202284" w:rsidRPr="003B79B0" w:rsidRDefault="00202284" w:rsidP="003B79B0">
      <w:pPr>
        <w:rPr>
          <w:b/>
        </w:rPr>
      </w:pPr>
      <w:r w:rsidRPr="003B79B0">
        <w:rPr>
          <w:b/>
        </w:rPr>
        <w:t>1</w:t>
      </w:r>
      <w:r>
        <w:rPr>
          <w:b/>
        </w:rPr>
        <w:t>1</w:t>
      </w:r>
      <w:r w:rsidRPr="003B79B0">
        <w:rPr>
          <w:b/>
        </w:rPr>
        <w:t>. Doktorun akciğerlerimizi ve kalbimizi dinlerken kullandığı aletin adı nedir?</w:t>
      </w:r>
    </w:p>
    <w:p w:rsidR="00202284" w:rsidRPr="00C34813" w:rsidRDefault="00202284" w:rsidP="00EB0472">
      <w:r w:rsidRPr="003B79B0">
        <w:rPr>
          <w:b/>
        </w:rPr>
        <w:t>A)</w:t>
      </w:r>
      <w:r w:rsidRPr="00C34813">
        <w:t xml:space="preserve"> kulaklık        </w:t>
      </w:r>
      <w:r>
        <w:tab/>
      </w:r>
      <w:r w:rsidRPr="003B79B0">
        <w:rPr>
          <w:b/>
        </w:rPr>
        <w:t>B)</w:t>
      </w:r>
      <w:r w:rsidRPr="00C34813">
        <w:t xml:space="preserve"> stetoskop</w:t>
      </w:r>
    </w:p>
    <w:p w:rsidR="00202284" w:rsidRPr="00C34813" w:rsidRDefault="00202284" w:rsidP="00EB0472">
      <w:r w:rsidRPr="003B79B0">
        <w:rPr>
          <w:b/>
        </w:rPr>
        <w:t>C)</w:t>
      </w:r>
      <w:r w:rsidRPr="00C34813">
        <w:t xml:space="preserve"> röntgen        </w:t>
      </w:r>
      <w:r>
        <w:tab/>
      </w:r>
      <w:r w:rsidRPr="003B79B0">
        <w:rPr>
          <w:b/>
        </w:rPr>
        <w:t>D)</w:t>
      </w:r>
      <w:r w:rsidRPr="00C34813">
        <w:t xml:space="preserve"> lazer</w:t>
      </w:r>
    </w:p>
    <w:p w:rsidR="00202284" w:rsidRPr="00C34813" w:rsidRDefault="00202284" w:rsidP="00EB0472"/>
    <w:p w:rsidR="00202284" w:rsidRPr="003B79B0" w:rsidRDefault="00202284" w:rsidP="003B79B0">
      <w:pPr>
        <w:rPr>
          <w:b/>
        </w:rPr>
      </w:pPr>
      <w:r w:rsidRPr="003B79B0">
        <w:rPr>
          <w:b/>
        </w:rPr>
        <w:t>1</w:t>
      </w:r>
      <w:r>
        <w:rPr>
          <w:b/>
        </w:rPr>
        <w:t>2</w:t>
      </w:r>
      <w:r w:rsidRPr="003B79B0">
        <w:rPr>
          <w:b/>
        </w:rPr>
        <w:t xml:space="preserve">. Egzersizle ilgili olarak hangisi </w:t>
      </w:r>
      <w:r w:rsidRPr="003B79B0">
        <w:rPr>
          <w:b/>
          <w:u w:val="single"/>
        </w:rPr>
        <w:t>yanlıştır?</w:t>
      </w:r>
    </w:p>
    <w:p w:rsidR="00202284" w:rsidRPr="00C34813" w:rsidRDefault="00202284" w:rsidP="00EB0472">
      <w:r w:rsidRPr="003B79B0">
        <w:rPr>
          <w:b/>
        </w:rPr>
        <w:t>A)</w:t>
      </w:r>
      <w:r w:rsidRPr="00C34813">
        <w:t xml:space="preserve"> Nabız sayısını arttırır  </w:t>
      </w:r>
    </w:p>
    <w:p w:rsidR="00202284" w:rsidRPr="00C34813" w:rsidRDefault="00202284" w:rsidP="00EB0472">
      <w:r w:rsidRPr="003B79B0">
        <w:rPr>
          <w:b/>
        </w:rPr>
        <w:t>B)</w:t>
      </w:r>
      <w:r w:rsidRPr="00C34813">
        <w:t xml:space="preserve"> Kan dolaşım hızını arttırır</w:t>
      </w:r>
    </w:p>
    <w:p w:rsidR="00202284" w:rsidRPr="00C34813" w:rsidRDefault="00202284" w:rsidP="00EB0472">
      <w:r w:rsidRPr="003B79B0">
        <w:rPr>
          <w:b/>
        </w:rPr>
        <w:t>C)</w:t>
      </w:r>
      <w:r w:rsidRPr="00C34813">
        <w:t xml:space="preserve"> İskeleti ve kasları düzeltir</w:t>
      </w:r>
    </w:p>
    <w:p w:rsidR="00202284" w:rsidRPr="00C34813" w:rsidRDefault="00202284" w:rsidP="00EB0472">
      <w:r w:rsidRPr="003B79B0">
        <w:rPr>
          <w:b/>
        </w:rPr>
        <w:t>D)</w:t>
      </w:r>
      <w:r w:rsidRPr="00C34813">
        <w:t xml:space="preserve"> Soluk alıp verme hızını arttırır</w:t>
      </w:r>
    </w:p>
    <w:p w:rsidR="00202284" w:rsidRPr="00C34813" w:rsidRDefault="00202284" w:rsidP="00EB0472"/>
    <w:p w:rsidR="00202284" w:rsidRPr="00C34813" w:rsidRDefault="00202284" w:rsidP="00EB0472"/>
    <w:p w:rsidR="00202284" w:rsidRPr="003B79B0" w:rsidRDefault="00202284" w:rsidP="003B79B0">
      <w:pPr>
        <w:tabs>
          <w:tab w:val="left" w:pos="540"/>
        </w:tabs>
        <w:rPr>
          <w:b/>
        </w:rPr>
      </w:pPr>
      <w:r w:rsidRPr="003B79B0">
        <w:rPr>
          <w:b/>
        </w:rPr>
        <w:t>13. Aşağıdakilerden hangisi kanın görevlerinden</w:t>
      </w:r>
      <w:r>
        <w:rPr>
          <w:b/>
        </w:rPr>
        <w:t xml:space="preserve"> </w:t>
      </w:r>
      <w:r w:rsidRPr="003B79B0">
        <w:rPr>
          <w:b/>
        </w:rPr>
        <w:t>biridir?</w:t>
      </w:r>
    </w:p>
    <w:p w:rsidR="00202284" w:rsidRPr="00C34813" w:rsidRDefault="00202284" w:rsidP="00EB0472">
      <w:pPr>
        <w:tabs>
          <w:tab w:val="left" w:pos="2520"/>
        </w:tabs>
      </w:pPr>
      <w:r w:rsidRPr="003B79B0">
        <w:rPr>
          <w:b/>
        </w:rPr>
        <w:t>A)</w:t>
      </w:r>
      <w:r>
        <w:t xml:space="preserve"> </w:t>
      </w:r>
      <w:r w:rsidRPr="00C34813">
        <w:t>Soluk alıp vermeye yardımcı olmak</w:t>
      </w:r>
    </w:p>
    <w:p w:rsidR="00202284" w:rsidRPr="00C34813" w:rsidRDefault="00202284" w:rsidP="00EB0472">
      <w:pPr>
        <w:tabs>
          <w:tab w:val="left" w:pos="2520"/>
        </w:tabs>
      </w:pPr>
      <w:r w:rsidRPr="003B79B0">
        <w:rPr>
          <w:b/>
        </w:rPr>
        <w:t>B)</w:t>
      </w:r>
      <w:r w:rsidRPr="00C34813">
        <w:t xml:space="preserve"> Organlara besin taşımak</w:t>
      </w:r>
    </w:p>
    <w:p w:rsidR="00202284" w:rsidRPr="00C34813" w:rsidRDefault="00202284" w:rsidP="00EB0472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 Kasları güçlendirmek</w:t>
      </w:r>
    </w:p>
    <w:p w:rsidR="00202284" w:rsidRPr="00C34813" w:rsidRDefault="00202284" w:rsidP="00EB0472">
      <w:pPr>
        <w:tabs>
          <w:tab w:val="left" w:pos="2520"/>
        </w:tabs>
      </w:pPr>
      <w:r w:rsidRPr="00C34813">
        <w:t>D) Kemikleri birbirine bağlamak</w:t>
      </w:r>
    </w:p>
    <w:p w:rsidR="00202284" w:rsidRPr="00C34813" w:rsidRDefault="00202284" w:rsidP="00EB0472">
      <w:pPr>
        <w:tabs>
          <w:tab w:val="left" w:pos="2520"/>
        </w:tabs>
      </w:pPr>
    </w:p>
    <w:p w:rsidR="00202284" w:rsidRPr="003B79B0" w:rsidRDefault="00202284" w:rsidP="003B79B0">
      <w:pPr>
        <w:tabs>
          <w:tab w:val="left" w:pos="540"/>
        </w:tabs>
        <w:rPr>
          <w:b/>
        </w:rPr>
      </w:pPr>
      <w:r w:rsidRPr="003B79B0">
        <w:rPr>
          <w:b/>
        </w:rPr>
        <w:t>14. Aşağıdaki ifadelerden hangisi yanlıştır?</w:t>
      </w:r>
    </w:p>
    <w:p w:rsidR="00202284" w:rsidRPr="00C34813" w:rsidRDefault="00202284" w:rsidP="00EB0472">
      <w:pPr>
        <w:tabs>
          <w:tab w:val="left" w:pos="2520"/>
        </w:tabs>
      </w:pPr>
      <w:r w:rsidRPr="003B79B0">
        <w:rPr>
          <w:b/>
        </w:rPr>
        <w:t>A)</w:t>
      </w:r>
      <w:r>
        <w:t xml:space="preserve"> </w:t>
      </w:r>
      <w:r w:rsidRPr="00C34813">
        <w:t>Sigara içilen ortamlarda bulunmamalı</w:t>
      </w:r>
    </w:p>
    <w:p w:rsidR="00202284" w:rsidRPr="00C34813" w:rsidRDefault="00202284" w:rsidP="00EB0472">
      <w:pPr>
        <w:tabs>
          <w:tab w:val="left" w:pos="2520"/>
        </w:tabs>
      </w:pPr>
      <w:r w:rsidRPr="003B79B0">
        <w:rPr>
          <w:b/>
        </w:rPr>
        <w:t>B)</w:t>
      </w:r>
      <w:r w:rsidRPr="00C34813">
        <w:t xml:space="preserve"> Oksijen akciğerlerde kana karışır</w:t>
      </w:r>
    </w:p>
    <w:p w:rsidR="00202284" w:rsidRPr="00C34813" w:rsidRDefault="00202284" w:rsidP="00EB0472">
      <w:pPr>
        <w:tabs>
          <w:tab w:val="left" w:pos="2520"/>
        </w:tabs>
      </w:pPr>
      <w:r w:rsidRPr="003B79B0">
        <w:rPr>
          <w:b/>
        </w:rPr>
        <w:t>C)</w:t>
      </w:r>
      <w:r w:rsidRPr="00C34813">
        <w:t xml:space="preserve"> Egzersiz soluk almayı hızlandırır</w:t>
      </w:r>
    </w:p>
    <w:p w:rsidR="00202284" w:rsidRPr="00C34813" w:rsidRDefault="00202284" w:rsidP="00EB0472">
      <w:pPr>
        <w:tabs>
          <w:tab w:val="left" w:pos="2520"/>
        </w:tabs>
      </w:pPr>
      <w:r w:rsidRPr="003B79B0">
        <w:rPr>
          <w:b/>
        </w:rPr>
        <w:t>D)</w:t>
      </w:r>
      <w:r w:rsidRPr="00C34813">
        <w:t xml:space="preserve"> Ağzımızdan nefes almalıyız</w:t>
      </w:r>
    </w:p>
    <w:p w:rsidR="00202284" w:rsidRDefault="00202284" w:rsidP="00EB0472">
      <w:pPr>
        <w:tabs>
          <w:tab w:val="left" w:pos="2520"/>
        </w:tabs>
      </w:pPr>
      <w:r w:rsidRPr="00C34813">
        <w:t xml:space="preserve"> </w:t>
      </w:r>
    </w:p>
    <w:p w:rsidR="00202284" w:rsidRPr="00C34813" w:rsidRDefault="00202284" w:rsidP="00EB0472">
      <w:pPr>
        <w:tabs>
          <w:tab w:val="left" w:pos="2520"/>
        </w:tabs>
      </w:pPr>
    </w:p>
    <w:p w:rsidR="00202284" w:rsidRPr="003B79B0" w:rsidRDefault="00202284" w:rsidP="003B79B0">
      <w:pPr>
        <w:rPr>
          <w:b/>
        </w:rPr>
      </w:pPr>
      <w:r w:rsidRPr="003B79B0">
        <w:rPr>
          <w:b/>
        </w:rPr>
        <w:t>15. Aşağıdakilerden hangisinde</w:t>
      </w:r>
      <w:r>
        <w:rPr>
          <w:b/>
        </w:rPr>
        <w:t xml:space="preserve"> </w:t>
      </w:r>
      <w:r w:rsidRPr="003B79B0">
        <w:rPr>
          <w:b/>
        </w:rPr>
        <w:t>nabız sayısı fazla olur?</w:t>
      </w:r>
    </w:p>
    <w:p w:rsidR="00202284" w:rsidRPr="00C34813" w:rsidRDefault="00202284" w:rsidP="00EB0472">
      <w:r w:rsidRPr="003B79B0">
        <w:rPr>
          <w:b/>
        </w:rPr>
        <w:t>A)</w:t>
      </w:r>
      <w:r w:rsidRPr="00C34813">
        <w:t xml:space="preserve"> oturan kişi      </w:t>
      </w:r>
      <w:r>
        <w:tab/>
      </w:r>
      <w:r w:rsidRPr="003B79B0">
        <w:rPr>
          <w:b/>
        </w:rPr>
        <w:t>B)</w:t>
      </w:r>
      <w:r w:rsidRPr="00C34813">
        <w:t xml:space="preserve"> uyuyan</w:t>
      </w:r>
      <w:r>
        <w:t xml:space="preserve"> </w:t>
      </w:r>
      <w:r w:rsidRPr="00C34813">
        <w:t>kişi</w:t>
      </w:r>
    </w:p>
    <w:p w:rsidR="00202284" w:rsidRPr="00C34813" w:rsidRDefault="00202284" w:rsidP="00EB0472">
      <w:r w:rsidRPr="003B79B0">
        <w:rPr>
          <w:b/>
        </w:rPr>
        <w:t>C)</w:t>
      </w:r>
      <w:r w:rsidRPr="00C34813">
        <w:t xml:space="preserve"> koşan kişi        </w:t>
      </w:r>
      <w:r>
        <w:tab/>
      </w:r>
      <w:r w:rsidRPr="003B79B0">
        <w:rPr>
          <w:b/>
        </w:rPr>
        <w:t>D)</w:t>
      </w:r>
      <w:r w:rsidRPr="00C34813">
        <w:t xml:space="preserve"> müzik dinleyen kişi</w:t>
      </w:r>
    </w:p>
    <w:p w:rsidR="00202284" w:rsidRDefault="00202284" w:rsidP="00EB0472"/>
    <w:p w:rsidR="00202284" w:rsidRDefault="00202284" w:rsidP="00EB0472"/>
    <w:p w:rsidR="00202284" w:rsidRDefault="00202284" w:rsidP="00222098">
      <w:pPr>
        <w:jc w:val="both"/>
        <w:rPr>
          <w:b/>
          <w:sz w:val="22"/>
          <w:szCs w:val="22"/>
          <w:u w:val="single"/>
        </w:rPr>
      </w:pPr>
      <w:r w:rsidRPr="00222098">
        <w:rPr>
          <w:b/>
          <w:sz w:val="22"/>
          <w:szCs w:val="22"/>
        </w:rPr>
        <w:t xml:space="preserve">16. İskelet ve kas sağlığını korumak için hangisi </w:t>
      </w:r>
      <w:r w:rsidRPr="00222098">
        <w:rPr>
          <w:b/>
          <w:sz w:val="22"/>
          <w:szCs w:val="22"/>
          <w:u w:val="single"/>
        </w:rPr>
        <w:t>yapılmamalıdır?</w:t>
      </w:r>
    </w:p>
    <w:p w:rsidR="00202284" w:rsidRPr="00222098" w:rsidRDefault="00202284" w:rsidP="00222098">
      <w:pPr>
        <w:jc w:val="both"/>
        <w:rPr>
          <w:b/>
          <w:sz w:val="22"/>
          <w:szCs w:val="22"/>
          <w:u w:val="single"/>
        </w:rPr>
      </w:pPr>
      <w:r w:rsidRPr="00222098">
        <w:rPr>
          <w:b/>
          <w:sz w:val="22"/>
          <w:szCs w:val="22"/>
        </w:rPr>
        <w:t xml:space="preserve">A) </w:t>
      </w:r>
      <w:r w:rsidRPr="00E85261">
        <w:rPr>
          <w:sz w:val="22"/>
          <w:szCs w:val="22"/>
        </w:rPr>
        <w:t>Aşırı spor yapmak.</w:t>
      </w:r>
    </w:p>
    <w:p w:rsidR="00202284" w:rsidRDefault="00202284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E85261">
        <w:rPr>
          <w:sz w:val="22"/>
          <w:szCs w:val="22"/>
        </w:rPr>
        <w:t>Düzenli beslenmek.</w:t>
      </w:r>
    </w:p>
    <w:p w:rsidR="00202284" w:rsidRDefault="00202284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E85261">
        <w:rPr>
          <w:sz w:val="22"/>
          <w:szCs w:val="22"/>
        </w:rPr>
        <w:t>Düzenli egzersiz yapmak.</w:t>
      </w:r>
    </w:p>
    <w:p w:rsidR="00202284" w:rsidRPr="00E85261" w:rsidRDefault="00202284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E85261">
        <w:rPr>
          <w:sz w:val="22"/>
          <w:szCs w:val="22"/>
        </w:rPr>
        <w:t>Ağır yük kaldırmamak.</w:t>
      </w:r>
    </w:p>
    <w:p w:rsidR="00202284" w:rsidRDefault="00202284" w:rsidP="00EB0472">
      <w:pPr>
        <w:sectPr w:rsidR="00202284" w:rsidSect="00222098">
          <w:type w:val="continuous"/>
          <w:pgSz w:w="11906" w:h="16838"/>
          <w:pgMar w:top="568" w:right="707" w:bottom="568" w:left="709" w:header="708" w:footer="119" w:gutter="0"/>
          <w:cols w:num="2" w:space="708"/>
          <w:docGrid w:linePitch="360"/>
        </w:sectPr>
      </w:pPr>
    </w:p>
    <w:p w:rsidR="00202284" w:rsidRDefault="00202284" w:rsidP="00B14066">
      <w:pPr>
        <w:tabs>
          <w:tab w:val="left" w:pos="540"/>
          <w:tab w:val="left" w:pos="1080"/>
        </w:tabs>
        <w:rPr>
          <w:b/>
        </w:rPr>
      </w:pPr>
      <w:hyperlink r:id="rId9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202284" w:rsidRPr="00C34813" w:rsidRDefault="00202284" w:rsidP="00EB0472"/>
    <w:sectPr w:rsidR="00202284" w:rsidRPr="00C34813" w:rsidSect="00466597">
      <w:type w:val="continuous"/>
      <w:pgSz w:w="11906" w:h="16838"/>
      <w:pgMar w:top="568" w:right="707" w:bottom="568" w:left="709" w:header="708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284" w:rsidRDefault="00202284" w:rsidP="00466597">
      <w:r>
        <w:separator/>
      </w:r>
    </w:p>
  </w:endnote>
  <w:endnote w:type="continuationSeparator" w:id="0">
    <w:p w:rsidR="00202284" w:rsidRDefault="00202284" w:rsidP="00466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284" w:rsidRDefault="00202284" w:rsidP="00466597">
      <w:r>
        <w:separator/>
      </w:r>
    </w:p>
  </w:footnote>
  <w:footnote w:type="continuationSeparator" w:id="0">
    <w:p w:rsidR="00202284" w:rsidRDefault="00202284" w:rsidP="004665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52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6B228D"/>
    <w:multiLevelType w:val="hybridMultilevel"/>
    <w:tmpl w:val="6E8ED2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76628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7E808D6"/>
    <w:multiLevelType w:val="hybridMultilevel"/>
    <w:tmpl w:val="5B7E6ADE"/>
    <w:lvl w:ilvl="0" w:tplc="67548FFC">
      <w:start w:val="1"/>
      <w:numFmt w:val="lowerLetter"/>
      <w:lvlText w:val="%1-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4">
    <w:nsid w:val="38BC53B8"/>
    <w:multiLevelType w:val="hybridMultilevel"/>
    <w:tmpl w:val="94E217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30947"/>
    <w:multiLevelType w:val="hybridMultilevel"/>
    <w:tmpl w:val="4816F98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3F14146"/>
    <w:multiLevelType w:val="multilevel"/>
    <w:tmpl w:val="B5A88D8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38167A"/>
    <w:multiLevelType w:val="hybridMultilevel"/>
    <w:tmpl w:val="FDD6827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8AA5FBE"/>
    <w:multiLevelType w:val="hybridMultilevel"/>
    <w:tmpl w:val="3A3A3F24"/>
    <w:lvl w:ilvl="0" w:tplc="D62012BC">
      <w:start w:val="1"/>
      <w:numFmt w:val="lowerLetter"/>
      <w:lvlText w:val="%1-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813"/>
    <w:rsid w:val="00202284"/>
    <w:rsid w:val="00203840"/>
    <w:rsid w:val="00222098"/>
    <w:rsid w:val="003B79B0"/>
    <w:rsid w:val="00400781"/>
    <w:rsid w:val="00403D1D"/>
    <w:rsid w:val="00416091"/>
    <w:rsid w:val="0044430C"/>
    <w:rsid w:val="00466597"/>
    <w:rsid w:val="005B7010"/>
    <w:rsid w:val="006632C0"/>
    <w:rsid w:val="006A1319"/>
    <w:rsid w:val="00A35A75"/>
    <w:rsid w:val="00AC3849"/>
    <w:rsid w:val="00B14066"/>
    <w:rsid w:val="00C34813"/>
    <w:rsid w:val="00CF7B2F"/>
    <w:rsid w:val="00DE2F93"/>
    <w:rsid w:val="00E85261"/>
    <w:rsid w:val="00EB0472"/>
    <w:rsid w:val="00EC3756"/>
    <w:rsid w:val="00F86545"/>
    <w:rsid w:val="00FA3182"/>
    <w:rsid w:val="00FA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81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4813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4813"/>
    <w:rPr>
      <w:rFonts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34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48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3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4665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659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665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6597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1406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4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751</Words>
  <Characters>4282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7</cp:revision>
  <dcterms:created xsi:type="dcterms:W3CDTF">2010-11-02T16:30:00Z</dcterms:created>
  <dcterms:modified xsi:type="dcterms:W3CDTF">2011-10-18T19:11:00Z</dcterms:modified>
</cp:coreProperties>
</file>