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3BB" w:rsidRPr="00534B63" w:rsidRDefault="009663BB" w:rsidP="00534B63">
      <w:pPr>
        <w:jc w:val="center"/>
        <w:rPr>
          <w:b/>
          <w:sz w:val="28"/>
          <w:szCs w:val="28"/>
        </w:rPr>
      </w:pPr>
      <w:r w:rsidRPr="00534B63">
        <w:rPr>
          <w:b/>
          <w:sz w:val="28"/>
          <w:szCs w:val="28"/>
        </w:rPr>
        <w:t>KESTEL İLKÖĞRETİM OKULU</w:t>
      </w:r>
    </w:p>
    <w:p w:rsidR="009663BB" w:rsidRPr="00F10D27" w:rsidRDefault="009663BB" w:rsidP="004239B2">
      <w:pPr>
        <w:tabs>
          <w:tab w:val="left" w:pos="3795"/>
          <w:tab w:val="left" w:pos="4230"/>
        </w:tabs>
        <w:jc w:val="center"/>
        <w:rPr>
          <w:b/>
        </w:rPr>
      </w:pPr>
      <w:r>
        <w:rPr>
          <w:b/>
        </w:rPr>
        <w:t xml:space="preserve">DOĞAL SAYILAR ÇALIŞMA KAĞIDI </w:t>
      </w:r>
    </w:p>
    <w:p w:rsidR="009663BB" w:rsidRPr="00F10D27" w:rsidRDefault="009663BB" w:rsidP="00EF1385">
      <w:pPr>
        <w:tabs>
          <w:tab w:val="left" w:pos="3795"/>
          <w:tab w:val="left" w:pos="4230"/>
        </w:tabs>
        <w:rPr>
          <w:b/>
        </w:rPr>
      </w:pPr>
      <w:r w:rsidRPr="00F10D27">
        <w:rPr>
          <w:b/>
        </w:rPr>
        <w:t xml:space="preserve">               </w:t>
      </w:r>
    </w:p>
    <w:tbl>
      <w:tblPr>
        <w:tblW w:w="11520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11520"/>
      </w:tblGrid>
      <w:tr w:rsidR="009663BB" w:rsidRPr="00F10D27" w:rsidTr="003F6929">
        <w:trPr>
          <w:jc w:val="center"/>
        </w:trPr>
        <w:tc>
          <w:tcPr>
            <w:tcW w:w="11520" w:type="dxa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</w:tbl>
    <w:p w:rsidR="009663BB" w:rsidRPr="00F10D27" w:rsidRDefault="009663BB" w:rsidP="004239B2">
      <w:pPr>
        <w:rPr>
          <w:b/>
        </w:rPr>
      </w:pPr>
      <w:r w:rsidRPr="00F10D27">
        <w:rPr>
          <w:b/>
        </w:rPr>
        <w:t>1) Aşağıda rakamla verilen doğal sayıların okunuşlarını yazı ile yazınız.</w:t>
      </w:r>
    </w:p>
    <w:p w:rsidR="009663BB" w:rsidRPr="00F10D27" w:rsidRDefault="009663BB" w:rsidP="004239B2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6"/>
        <w:gridCol w:w="4129"/>
        <w:gridCol w:w="1254"/>
        <w:gridCol w:w="4239"/>
      </w:tblGrid>
      <w:tr w:rsidR="009663BB" w:rsidRPr="00F10D27" w:rsidTr="00F10D27">
        <w:trPr>
          <w:jc w:val="center"/>
        </w:trPr>
        <w:tc>
          <w:tcPr>
            <w:tcW w:w="136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3 405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Üç bin dört yüz beş  </w:t>
            </w:r>
          </w:p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           </w:t>
            </w:r>
          </w:p>
        </w:tc>
        <w:tc>
          <w:tcPr>
            <w:tcW w:w="1256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34 645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jc w:val="center"/>
        </w:trPr>
        <w:tc>
          <w:tcPr>
            <w:tcW w:w="136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61 109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6 578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jc w:val="center"/>
        </w:trPr>
        <w:tc>
          <w:tcPr>
            <w:tcW w:w="136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48 235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19 801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jc w:val="center"/>
        </w:trPr>
        <w:tc>
          <w:tcPr>
            <w:tcW w:w="136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99 200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40 300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97"/>
          <w:jc w:val="center"/>
        </w:trPr>
        <w:tc>
          <w:tcPr>
            <w:tcW w:w="136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3003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9030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97"/>
          <w:jc w:val="center"/>
        </w:trPr>
        <w:tc>
          <w:tcPr>
            <w:tcW w:w="1368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98002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6323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97"/>
          <w:jc w:val="center"/>
        </w:trPr>
        <w:tc>
          <w:tcPr>
            <w:tcW w:w="1368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55407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20050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97"/>
          <w:jc w:val="center"/>
        </w:trPr>
        <w:tc>
          <w:tcPr>
            <w:tcW w:w="1368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46021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90507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97"/>
          <w:jc w:val="center"/>
        </w:trPr>
        <w:tc>
          <w:tcPr>
            <w:tcW w:w="1368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10001</w:t>
            </w:r>
          </w:p>
        </w:tc>
        <w:tc>
          <w:tcPr>
            <w:tcW w:w="4144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1256" w:type="dxa"/>
            <w:vAlign w:val="center"/>
          </w:tcPr>
          <w:p w:rsidR="009663BB" w:rsidRDefault="009663BB" w:rsidP="00F10D27">
            <w:pPr>
              <w:rPr>
                <w:b/>
              </w:rPr>
            </w:pPr>
            <w:r>
              <w:rPr>
                <w:b/>
              </w:rPr>
              <w:t>24302</w:t>
            </w:r>
          </w:p>
        </w:tc>
        <w:tc>
          <w:tcPr>
            <w:tcW w:w="4257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</w:tbl>
    <w:p w:rsidR="009663BB" w:rsidRDefault="009663BB" w:rsidP="004239B2">
      <w:pPr>
        <w:rPr>
          <w:b/>
        </w:rPr>
      </w:pPr>
    </w:p>
    <w:p w:rsidR="009663BB" w:rsidRPr="00F10D27" w:rsidRDefault="009663BB" w:rsidP="004239B2">
      <w:pPr>
        <w:rPr>
          <w:b/>
        </w:rPr>
      </w:pPr>
    </w:p>
    <w:p w:rsidR="009663BB" w:rsidRPr="00F10D27" w:rsidRDefault="009663BB" w:rsidP="004239B2">
      <w:pPr>
        <w:rPr>
          <w:b/>
        </w:rPr>
      </w:pPr>
      <w:r w:rsidRPr="00F10D27">
        <w:rPr>
          <w:b/>
        </w:rPr>
        <w:t>2) Aşağıda yazı ile verilen doğal sayıların okunuşlarını rakamla ile yazınız.</w:t>
      </w:r>
    </w:p>
    <w:p w:rsidR="009663BB" w:rsidRPr="00F10D27" w:rsidRDefault="009663BB" w:rsidP="004239B2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1440"/>
        <w:gridCol w:w="4140"/>
        <w:gridCol w:w="1520"/>
      </w:tblGrid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Üç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iki yüz on altı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Otuz altı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altı yüz on dokuz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elli altı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yüz yirmi dört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Yetmiş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sekiz yüz doksan dokuz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Yetmiş sekiz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yüz otuz dört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doksan sekiz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dört yüz üç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altı yüz on sekiz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Beş</w:t>
            </w:r>
            <w:r w:rsidRPr="00F10D27">
              <w:rPr>
                <w:b/>
                <w:color w:val="FF0000"/>
                <w:u w:val="single"/>
              </w:rPr>
              <w:t xml:space="preserve"> bin</w:t>
            </w:r>
            <w:r w:rsidRPr="00F10D27">
              <w:rPr>
                <w:b/>
              </w:rPr>
              <w:t xml:space="preserve"> beş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Elli bir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dört yüz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doksan bir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iki yüz üç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  <w:sz w:val="20"/>
                <w:szCs w:val="20"/>
              </w:rPr>
            </w:pPr>
            <w:r w:rsidRPr="00F10D27">
              <w:rPr>
                <w:b/>
                <w:sz w:val="20"/>
                <w:szCs w:val="20"/>
              </w:rPr>
              <w:t xml:space="preserve">altmış dokuz </w:t>
            </w:r>
            <w:r w:rsidRPr="00F10D27">
              <w:rPr>
                <w:b/>
                <w:color w:val="FF0000"/>
                <w:sz w:val="20"/>
                <w:szCs w:val="20"/>
                <w:u w:val="single"/>
              </w:rPr>
              <w:t>bin</w:t>
            </w:r>
            <w:r w:rsidRPr="00F10D27">
              <w:rPr>
                <w:b/>
                <w:sz w:val="20"/>
                <w:szCs w:val="20"/>
              </w:rPr>
              <w:t xml:space="preserve"> altı yüz on sekiz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>Beş</w:t>
            </w:r>
            <w:r w:rsidRPr="00F10D27">
              <w:rPr>
                <w:b/>
                <w:color w:val="FF0000"/>
                <w:u w:val="single"/>
              </w:rPr>
              <w:t xml:space="preserve"> bin</w:t>
            </w:r>
            <w:r w:rsidRPr="00F10D27">
              <w:rPr>
                <w:b/>
              </w:rPr>
              <w:t xml:space="preserve"> beş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Sekiz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üç yüz yetmiş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Kırk iki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altı yüz on dokuz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yirmi beş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 altı yüz yirmi dört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 w:rsidRPr="00F10D27">
              <w:rPr>
                <w:b/>
              </w:rPr>
              <w:t xml:space="preserve">Doksan </w:t>
            </w:r>
            <w:r w:rsidRPr="00F10D27">
              <w:rPr>
                <w:b/>
                <w:color w:val="FF0000"/>
                <w:u w:val="single"/>
              </w:rPr>
              <w:t>bin</w:t>
            </w:r>
            <w:r w:rsidRPr="00F10D27">
              <w:rPr>
                <w:b/>
              </w:rPr>
              <w:t xml:space="preserve"> sekiz yüz doksan dokuz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Doksan altı bin üç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İki bin beş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Altı bin iki yüz iki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Üç bin üç yüz otuz üç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  <w:tr w:rsidR="009663BB" w:rsidRPr="00F10D27" w:rsidTr="00F10D27">
        <w:trPr>
          <w:trHeight w:val="567"/>
          <w:jc w:val="center"/>
        </w:trPr>
        <w:tc>
          <w:tcPr>
            <w:tcW w:w="3888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On altı bin dört yüz dört</w:t>
            </w:r>
          </w:p>
        </w:tc>
        <w:tc>
          <w:tcPr>
            <w:tcW w:w="14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  <w:tc>
          <w:tcPr>
            <w:tcW w:w="414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  <w:r>
              <w:rPr>
                <w:b/>
              </w:rPr>
              <w:t>Altmış iki bin iki yüz otuz iki</w:t>
            </w:r>
          </w:p>
        </w:tc>
        <w:tc>
          <w:tcPr>
            <w:tcW w:w="1520" w:type="dxa"/>
            <w:vAlign w:val="center"/>
          </w:tcPr>
          <w:p w:rsidR="009663BB" w:rsidRPr="00F10D27" w:rsidRDefault="009663BB" w:rsidP="00F10D27">
            <w:pPr>
              <w:rPr>
                <w:b/>
              </w:rPr>
            </w:pPr>
          </w:p>
        </w:tc>
      </w:tr>
    </w:tbl>
    <w:p w:rsidR="009663BB" w:rsidRDefault="009663BB" w:rsidP="0083646F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663BB" w:rsidRPr="00F10D27" w:rsidRDefault="009663BB" w:rsidP="004239B2">
      <w:pPr>
        <w:rPr>
          <w:b/>
        </w:rPr>
      </w:pPr>
    </w:p>
    <w:p w:rsidR="009663BB" w:rsidRDefault="009663BB" w:rsidP="00534B63">
      <w:pPr>
        <w:jc w:val="right"/>
        <w:rPr>
          <w:b/>
        </w:rPr>
      </w:pPr>
      <w:r>
        <w:rPr>
          <w:b/>
        </w:rPr>
        <w:t>Yavuz ÖĞDEM</w:t>
      </w:r>
    </w:p>
    <w:p w:rsidR="009663BB" w:rsidRPr="00F10D27" w:rsidRDefault="009663BB" w:rsidP="00534B63">
      <w:pPr>
        <w:jc w:val="right"/>
        <w:rPr>
          <w:b/>
        </w:rPr>
      </w:pPr>
      <w:r>
        <w:rPr>
          <w:b/>
        </w:rPr>
        <w:t>Sınıf Öğretmeni</w:t>
      </w:r>
    </w:p>
    <w:p w:rsidR="009663BB" w:rsidRPr="00F10D27" w:rsidRDefault="009663BB" w:rsidP="004239B2">
      <w:pPr>
        <w:rPr>
          <w:b/>
        </w:rPr>
      </w:pPr>
    </w:p>
    <w:sectPr w:rsidR="009663BB" w:rsidRPr="00F10D27" w:rsidSect="004239B2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443B1"/>
    <w:multiLevelType w:val="hybridMultilevel"/>
    <w:tmpl w:val="662C3762"/>
    <w:lvl w:ilvl="0" w:tplc="041F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9B2"/>
    <w:rsid w:val="000A7394"/>
    <w:rsid w:val="00165496"/>
    <w:rsid w:val="003F6929"/>
    <w:rsid w:val="004239B2"/>
    <w:rsid w:val="004B5E9E"/>
    <w:rsid w:val="00534B63"/>
    <w:rsid w:val="005C1C69"/>
    <w:rsid w:val="006D0EFD"/>
    <w:rsid w:val="00712698"/>
    <w:rsid w:val="00760464"/>
    <w:rsid w:val="0083646F"/>
    <w:rsid w:val="009663BB"/>
    <w:rsid w:val="00AB6351"/>
    <w:rsid w:val="00DC22FE"/>
    <w:rsid w:val="00EF1385"/>
    <w:rsid w:val="00F1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9B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4239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239B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83646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90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EDANUR HANIM</cp:lastModifiedBy>
  <cp:revision>5</cp:revision>
  <dcterms:created xsi:type="dcterms:W3CDTF">2011-09-20T10:37:00Z</dcterms:created>
  <dcterms:modified xsi:type="dcterms:W3CDTF">2011-10-18T16:02:00Z</dcterms:modified>
</cp:coreProperties>
</file>