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741"/>
        <w:tblW w:w="10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5"/>
        <w:gridCol w:w="1244"/>
        <w:gridCol w:w="1417"/>
        <w:gridCol w:w="1418"/>
        <w:gridCol w:w="1417"/>
        <w:gridCol w:w="1418"/>
        <w:gridCol w:w="1417"/>
        <w:gridCol w:w="9"/>
        <w:gridCol w:w="227"/>
      </w:tblGrid>
      <w:tr w:rsidR="00875BFF" w:rsidTr="00B44D8A">
        <w:trPr>
          <w:gridAfter w:val="2"/>
          <w:wAfter w:w="236" w:type="dxa"/>
        </w:trPr>
        <w:tc>
          <w:tcPr>
            <w:tcW w:w="2125" w:type="dxa"/>
          </w:tcPr>
          <w:p w:rsidR="00875BFF" w:rsidRDefault="00875BFF" w:rsidP="00B44D8A">
            <w:r>
              <w:t>Bölük Adları</w:t>
            </w:r>
          </w:p>
          <w:p w:rsidR="00875BFF" w:rsidRDefault="00875BFF" w:rsidP="00B44D8A"/>
        </w:tc>
        <w:tc>
          <w:tcPr>
            <w:tcW w:w="4079" w:type="dxa"/>
            <w:gridSpan w:val="3"/>
          </w:tcPr>
          <w:p w:rsidR="00875BFF" w:rsidRDefault="00875BFF" w:rsidP="00B44D8A"/>
        </w:tc>
        <w:tc>
          <w:tcPr>
            <w:tcW w:w="4252" w:type="dxa"/>
            <w:gridSpan w:val="3"/>
          </w:tcPr>
          <w:p w:rsidR="00875BFF" w:rsidRDefault="00875BFF" w:rsidP="00B44D8A"/>
        </w:tc>
      </w:tr>
      <w:tr w:rsidR="00875BFF" w:rsidTr="00B44D8A">
        <w:trPr>
          <w:gridAfter w:val="2"/>
          <w:wAfter w:w="236" w:type="dxa"/>
        </w:trPr>
        <w:tc>
          <w:tcPr>
            <w:tcW w:w="2125" w:type="dxa"/>
            <w:tcBorders>
              <w:right w:val="single" w:sz="4" w:space="0" w:color="auto"/>
            </w:tcBorders>
          </w:tcPr>
          <w:p w:rsidR="00875BFF" w:rsidRDefault="00875BFF" w:rsidP="00B44D8A"/>
          <w:p w:rsidR="00875BFF" w:rsidRDefault="00875BFF" w:rsidP="00B44D8A"/>
          <w:p w:rsidR="00875BFF" w:rsidRDefault="00875BFF" w:rsidP="00B44D8A">
            <w:r>
              <w:t>Basamak Adları</w:t>
            </w: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right w:val="single" w:sz="4" w:space="0" w:color="auto"/>
            </w:tcBorders>
          </w:tcPr>
          <w:p w:rsidR="00875BFF" w:rsidRDefault="00875BFF" w:rsidP="00B44D8A">
            <w:r>
              <w:t xml:space="preserve">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</w:tr>
      <w:tr w:rsidR="00875BFF" w:rsidTr="00B44D8A">
        <w:trPr>
          <w:gridAfter w:val="1"/>
          <w:wAfter w:w="227" w:type="dxa"/>
        </w:trPr>
        <w:tc>
          <w:tcPr>
            <w:tcW w:w="2125" w:type="dxa"/>
            <w:tcBorders>
              <w:right w:val="single" w:sz="4" w:space="0" w:color="auto"/>
            </w:tcBorders>
          </w:tcPr>
          <w:p w:rsidR="00875BFF" w:rsidRDefault="00875BFF" w:rsidP="00B44D8A">
            <w:r>
              <w:t>Sayımız</w:t>
            </w:r>
          </w:p>
          <w:p w:rsidR="00875BFF" w:rsidRDefault="00875BFF" w:rsidP="00B44D8A"/>
        </w:tc>
        <w:tc>
          <w:tcPr>
            <w:tcW w:w="834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875BFF" w:rsidRDefault="00875BFF" w:rsidP="00B44D8A"/>
        </w:tc>
      </w:tr>
      <w:tr w:rsidR="00875BFF" w:rsidTr="00B44D8A">
        <w:tc>
          <w:tcPr>
            <w:tcW w:w="2125" w:type="dxa"/>
          </w:tcPr>
          <w:p w:rsidR="00875BFF" w:rsidRDefault="00875BFF" w:rsidP="00B44D8A">
            <w:r>
              <w:t>Sayımızın Basamaklarındaki Rakamların sayı Değeri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875BFF" w:rsidRDefault="00875BFF" w:rsidP="00B44D8A"/>
        </w:tc>
      </w:tr>
      <w:tr w:rsidR="00875BFF" w:rsidTr="00B44D8A">
        <w:tc>
          <w:tcPr>
            <w:tcW w:w="2125" w:type="dxa"/>
          </w:tcPr>
          <w:p w:rsidR="00875BFF" w:rsidRDefault="00875BFF" w:rsidP="00B44D8A">
            <w:r>
              <w:t>Basamaklardaki Rakamların Basamak Değerleri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75BFF" w:rsidRDefault="00875BFF" w:rsidP="00B44D8A"/>
        </w:tc>
      </w:tr>
      <w:tr w:rsidR="00875BFF" w:rsidTr="00B44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2"/>
          <w:wAfter w:w="236" w:type="dxa"/>
          <w:trHeight w:val="330"/>
        </w:trPr>
        <w:tc>
          <w:tcPr>
            <w:tcW w:w="10456" w:type="dxa"/>
            <w:gridSpan w:val="7"/>
          </w:tcPr>
          <w:p w:rsidR="00875BFF" w:rsidRDefault="00875BFF" w:rsidP="00B44D8A">
            <w:r>
              <w:t>Sayımızın okunuşu:</w:t>
            </w:r>
          </w:p>
        </w:tc>
      </w:tr>
    </w:tbl>
    <w:p w:rsidR="00875BFF" w:rsidRPr="00343EB4" w:rsidRDefault="00875BFF">
      <w:pPr>
        <w:rPr>
          <w:rFonts w:ascii="Monotype Corsiva" w:hAnsi="Monotype Corsiva"/>
        </w:rPr>
      </w:pPr>
      <w:r>
        <w:t xml:space="preserve">           </w:t>
      </w:r>
      <w:r w:rsidRPr="00343EB4">
        <w:rPr>
          <w:rFonts w:ascii="Monotype Corsiva" w:hAnsi="Monotype Corsiva"/>
        </w:rPr>
        <w:t>Muzaffer Sarısözen İlköğretim Okulu  4/B Sınıfı Doğal Sayılar  Çalışma Yaprağı 1</w:t>
      </w:r>
    </w:p>
    <w:p w:rsidR="00875BFF" w:rsidRDefault="00875BFF" w:rsidP="00343EB4"/>
    <w:p w:rsidR="00875BFF" w:rsidRDefault="00875BFF" w:rsidP="00343EB4">
      <w:r>
        <w:t xml:space="preserve">1)Birler basamağında: 9   </w:t>
      </w:r>
      <w:r w:rsidRPr="00D025D1">
        <w:t>Onlar basamağında: 0</w:t>
      </w:r>
      <w:r>
        <w:t xml:space="preserve">    </w:t>
      </w:r>
      <w:r w:rsidRPr="00D025D1">
        <w:t>Yüzler basamağında: 4</w:t>
      </w:r>
      <w:r>
        <w:t xml:space="preserve">  Binler basamağında: 1   </w:t>
      </w:r>
    </w:p>
    <w:p w:rsidR="00875BFF" w:rsidRDefault="00875BFF" w:rsidP="00343EB4">
      <w:r w:rsidRPr="00F56945">
        <w:rPr>
          <w:sz w:val="28"/>
          <w:szCs w:val="28"/>
        </w:rPr>
        <w:t>Bu sayı :</w:t>
      </w:r>
      <w:r w:rsidRPr="00AE0EC7">
        <w:t xml:space="preserve"> </w:t>
      </w:r>
      <w:r>
        <w:t>………………………………</w:t>
      </w:r>
    </w:p>
    <w:p w:rsidR="00875BFF" w:rsidRDefault="00875BFF" w:rsidP="00343EB4"/>
    <w:p w:rsidR="00875BFF" w:rsidRDefault="00875BFF"/>
    <w:p w:rsidR="00875BFF" w:rsidRDefault="00875BFF"/>
    <w:p w:rsidR="00875BFF" w:rsidRPr="00D025D1" w:rsidRDefault="00875BFF" w:rsidP="00343EB4">
      <w:r>
        <w:t xml:space="preserve">2)Binler basamağında: 8    Birler basamağında: 5    </w:t>
      </w:r>
      <w:r w:rsidRPr="00D025D1">
        <w:t xml:space="preserve">Yüzler basamağında: </w:t>
      </w:r>
      <w:r>
        <w:t xml:space="preserve">7    </w:t>
      </w:r>
      <w:r w:rsidRPr="00D025D1">
        <w:t>Onlar basamağında: 1</w:t>
      </w:r>
    </w:p>
    <w:p w:rsidR="00875BFF" w:rsidRDefault="00875BFF" w:rsidP="00343EB4">
      <w:r w:rsidRPr="00F56945">
        <w:rPr>
          <w:sz w:val="28"/>
          <w:szCs w:val="28"/>
        </w:rPr>
        <w:t>Bu sayı :</w:t>
      </w:r>
      <w:r w:rsidRPr="00AE0EC7">
        <w:t xml:space="preserve"> …………...</w:t>
      </w:r>
    </w:p>
    <w:p w:rsidR="00875BFF" w:rsidRDefault="00875BFF"/>
    <w:tbl>
      <w:tblPr>
        <w:tblpPr w:leftFromText="141" w:rightFromText="141" w:vertAnchor="page" w:horzAnchor="margin" w:tblpY="1741"/>
        <w:tblW w:w="10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5"/>
        <w:gridCol w:w="1244"/>
        <w:gridCol w:w="1417"/>
        <w:gridCol w:w="1418"/>
        <w:gridCol w:w="1417"/>
        <w:gridCol w:w="1418"/>
        <w:gridCol w:w="1417"/>
        <w:gridCol w:w="9"/>
        <w:gridCol w:w="227"/>
      </w:tblGrid>
      <w:tr w:rsidR="00875BFF" w:rsidTr="00B44D8A">
        <w:trPr>
          <w:gridAfter w:val="2"/>
          <w:wAfter w:w="236" w:type="dxa"/>
        </w:trPr>
        <w:tc>
          <w:tcPr>
            <w:tcW w:w="2125" w:type="dxa"/>
          </w:tcPr>
          <w:p w:rsidR="00875BFF" w:rsidRDefault="00875BFF" w:rsidP="00B44D8A">
            <w:r>
              <w:t>Bölük Adları</w:t>
            </w:r>
          </w:p>
          <w:p w:rsidR="00875BFF" w:rsidRDefault="00875BFF" w:rsidP="00B44D8A"/>
        </w:tc>
        <w:tc>
          <w:tcPr>
            <w:tcW w:w="4079" w:type="dxa"/>
            <w:gridSpan w:val="3"/>
          </w:tcPr>
          <w:p w:rsidR="00875BFF" w:rsidRDefault="00875BFF" w:rsidP="00B44D8A"/>
        </w:tc>
        <w:tc>
          <w:tcPr>
            <w:tcW w:w="4252" w:type="dxa"/>
            <w:gridSpan w:val="3"/>
          </w:tcPr>
          <w:p w:rsidR="00875BFF" w:rsidRDefault="00875BFF" w:rsidP="00B44D8A"/>
        </w:tc>
      </w:tr>
      <w:tr w:rsidR="00875BFF" w:rsidTr="00B44D8A">
        <w:trPr>
          <w:gridAfter w:val="2"/>
          <w:wAfter w:w="236" w:type="dxa"/>
        </w:trPr>
        <w:tc>
          <w:tcPr>
            <w:tcW w:w="2125" w:type="dxa"/>
            <w:tcBorders>
              <w:right w:val="single" w:sz="4" w:space="0" w:color="auto"/>
            </w:tcBorders>
          </w:tcPr>
          <w:p w:rsidR="00875BFF" w:rsidRDefault="00875BFF" w:rsidP="00B44D8A"/>
          <w:p w:rsidR="00875BFF" w:rsidRDefault="00875BFF" w:rsidP="00B44D8A"/>
          <w:p w:rsidR="00875BFF" w:rsidRDefault="00875BFF" w:rsidP="00B44D8A">
            <w:r>
              <w:t>Basamak Adları</w:t>
            </w: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right w:val="single" w:sz="4" w:space="0" w:color="auto"/>
            </w:tcBorders>
          </w:tcPr>
          <w:p w:rsidR="00875BFF" w:rsidRDefault="00875BFF" w:rsidP="00B44D8A">
            <w:r>
              <w:t xml:space="preserve">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</w:tr>
      <w:tr w:rsidR="00875BFF" w:rsidTr="00B44D8A">
        <w:trPr>
          <w:gridAfter w:val="1"/>
          <w:wAfter w:w="227" w:type="dxa"/>
        </w:trPr>
        <w:tc>
          <w:tcPr>
            <w:tcW w:w="2125" w:type="dxa"/>
            <w:tcBorders>
              <w:right w:val="single" w:sz="4" w:space="0" w:color="auto"/>
            </w:tcBorders>
          </w:tcPr>
          <w:p w:rsidR="00875BFF" w:rsidRDefault="00875BFF" w:rsidP="00B44D8A">
            <w:r>
              <w:t>Sayımız</w:t>
            </w:r>
          </w:p>
          <w:p w:rsidR="00875BFF" w:rsidRDefault="00875BFF" w:rsidP="00B44D8A"/>
        </w:tc>
        <w:tc>
          <w:tcPr>
            <w:tcW w:w="834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875BFF" w:rsidRDefault="00875BFF" w:rsidP="00B44D8A"/>
        </w:tc>
      </w:tr>
      <w:tr w:rsidR="00875BFF" w:rsidTr="00B44D8A">
        <w:tc>
          <w:tcPr>
            <w:tcW w:w="2125" w:type="dxa"/>
          </w:tcPr>
          <w:p w:rsidR="00875BFF" w:rsidRDefault="00875BFF" w:rsidP="00B44D8A">
            <w:r>
              <w:t>Sayımızın Basamaklarındaki Rakamların sayı Değerleri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875BFF" w:rsidRDefault="00875BFF" w:rsidP="00B44D8A"/>
        </w:tc>
      </w:tr>
      <w:tr w:rsidR="00875BFF" w:rsidTr="00B44D8A">
        <w:tc>
          <w:tcPr>
            <w:tcW w:w="2125" w:type="dxa"/>
          </w:tcPr>
          <w:p w:rsidR="00875BFF" w:rsidRDefault="00875BFF" w:rsidP="00B44D8A">
            <w:r>
              <w:t>Basamaklardaki Rakamların Basamak Değerleri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75BFF" w:rsidRDefault="00875BFF" w:rsidP="00B44D8A"/>
        </w:tc>
      </w:tr>
      <w:tr w:rsidR="00875BFF" w:rsidTr="00B44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2"/>
          <w:wAfter w:w="236" w:type="dxa"/>
          <w:trHeight w:val="330"/>
        </w:trPr>
        <w:tc>
          <w:tcPr>
            <w:tcW w:w="10456" w:type="dxa"/>
            <w:gridSpan w:val="7"/>
          </w:tcPr>
          <w:p w:rsidR="00875BFF" w:rsidRDefault="00875BFF" w:rsidP="00B44D8A">
            <w:r>
              <w:t>Sayımızın okunuşu: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93"/>
        <w:gridCol w:w="1305"/>
        <w:gridCol w:w="1440"/>
        <w:gridCol w:w="1366"/>
        <w:gridCol w:w="1455"/>
        <w:gridCol w:w="1455"/>
        <w:gridCol w:w="1657"/>
      </w:tblGrid>
      <w:tr w:rsidR="00875BFF" w:rsidTr="00B44D8A">
        <w:tc>
          <w:tcPr>
            <w:tcW w:w="2093" w:type="dxa"/>
          </w:tcPr>
          <w:p w:rsidR="00875BFF" w:rsidRDefault="00875BFF">
            <w:r>
              <w:t>Bölük Adları</w:t>
            </w:r>
          </w:p>
          <w:p w:rsidR="00875BFF" w:rsidRDefault="00875BFF"/>
        </w:tc>
        <w:tc>
          <w:tcPr>
            <w:tcW w:w="4111" w:type="dxa"/>
            <w:gridSpan w:val="3"/>
          </w:tcPr>
          <w:p w:rsidR="00875BFF" w:rsidRDefault="00875BFF"/>
        </w:tc>
        <w:tc>
          <w:tcPr>
            <w:tcW w:w="4567" w:type="dxa"/>
            <w:gridSpan w:val="3"/>
          </w:tcPr>
          <w:p w:rsidR="00875BFF" w:rsidRDefault="00875BFF"/>
        </w:tc>
      </w:tr>
      <w:tr w:rsidR="00875BFF" w:rsidTr="00B44D8A">
        <w:tc>
          <w:tcPr>
            <w:tcW w:w="2093" w:type="dxa"/>
          </w:tcPr>
          <w:p w:rsidR="00875BFF" w:rsidRDefault="00875BFF">
            <w:r>
              <w:t>Basamak Adları</w:t>
            </w:r>
          </w:p>
          <w:p w:rsidR="00875BFF" w:rsidRDefault="00875BFF"/>
          <w:p w:rsidR="00875BFF" w:rsidRDefault="00875BFF"/>
        </w:tc>
        <w:tc>
          <w:tcPr>
            <w:tcW w:w="1305" w:type="dxa"/>
            <w:tcBorders>
              <w:right w:val="single" w:sz="4" w:space="0" w:color="auto"/>
            </w:tcBorders>
          </w:tcPr>
          <w:p w:rsidR="00875BFF" w:rsidRDefault="00875BFF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/>
        </w:tc>
        <w:tc>
          <w:tcPr>
            <w:tcW w:w="1366" w:type="dxa"/>
            <w:tcBorders>
              <w:left w:val="single" w:sz="4" w:space="0" w:color="auto"/>
            </w:tcBorders>
          </w:tcPr>
          <w:p w:rsidR="00875BFF" w:rsidRDefault="00875BFF"/>
        </w:tc>
        <w:tc>
          <w:tcPr>
            <w:tcW w:w="1455" w:type="dxa"/>
            <w:tcBorders>
              <w:right w:val="single" w:sz="4" w:space="0" w:color="auto"/>
            </w:tcBorders>
          </w:tcPr>
          <w:p w:rsidR="00875BFF" w:rsidRDefault="00875BFF"/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/>
        </w:tc>
        <w:tc>
          <w:tcPr>
            <w:tcW w:w="1657" w:type="dxa"/>
            <w:tcBorders>
              <w:left w:val="single" w:sz="4" w:space="0" w:color="auto"/>
            </w:tcBorders>
          </w:tcPr>
          <w:p w:rsidR="00875BFF" w:rsidRDefault="00875BFF"/>
        </w:tc>
      </w:tr>
      <w:tr w:rsidR="00875BFF" w:rsidTr="00B44D8A">
        <w:tc>
          <w:tcPr>
            <w:tcW w:w="2093" w:type="dxa"/>
          </w:tcPr>
          <w:p w:rsidR="00875BFF" w:rsidRDefault="00875BFF">
            <w:r>
              <w:t>Sayımız</w:t>
            </w:r>
          </w:p>
          <w:p w:rsidR="00875BFF" w:rsidRDefault="00875BFF"/>
        </w:tc>
        <w:tc>
          <w:tcPr>
            <w:tcW w:w="8678" w:type="dxa"/>
            <w:gridSpan w:val="6"/>
          </w:tcPr>
          <w:p w:rsidR="00875BFF" w:rsidRDefault="00875BFF"/>
        </w:tc>
      </w:tr>
      <w:tr w:rsidR="00875BFF" w:rsidTr="00B44D8A">
        <w:tc>
          <w:tcPr>
            <w:tcW w:w="2093" w:type="dxa"/>
          </w:tcPr>
          <w:p w:rsidR="00875BFF" w:rsidRDefault="00875BFF">
            <w:r>
              <w:t>Sayımızın Basamaklarındaki Rakamların Sayı Değerleri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875BFF" w:rsidRDefault="00875BFF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/>
        </w:tc>
        <w:tc>
          <w:tcPr>
            <w:tcW w:w="1366" w:type="dxa"/>
            <w:tcBorders>
              <w:left w:val="single" w:sz="4" w:space="0" w:color="auto"/>
            </w:tcBorders>
          </w:tcPr>
          <w:p w:rsidR="00875BFF" w:rsidRDefault="00875BFF"/>
        </w:tc>
        <w:tc>
          <w:tcPr>
            <w:tcW w:w="1455" w:type="dxa"/>
            <w:tcBorders>
              <w:right w:val="single" w:sz="4" w:space="0" w:color="auto"/>
            </w:tcBorders>
          </w:tcPr>
          <w:p w:rsidR="00875BFF" w:rsidRDefault="00875BFF"/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/>
        </w:tc>
        <w:tc>
          <w:tcPr>
            <w:tcW w:w="1657" w:type="dxa"/>
            <w:tcBorders>
              <w:left w:val="single" w:sz="4" w:space="0" w:color="auto"/>
            </w:tcBorders>
          </w:tcPr>
          <w:p w:rsidR="00875BFF" w:rsidRDefault="00875BFF"/>
        </w:tc>
      </w:tr>
      <w:tr w:rsidR="00875BFF" w:rsidTr="00B44D8A">
        <w:tc>
          <w:tcPr>
            <w:tcW w:w="2093" w:type="dxa"/>
          </w:tcPr>
          <w:p w:rsidR="00875BFF" w:rsidRDefault="00875BFF">
            <w:r>
              <w:t>Sayımızın Basamaklarındaki Rakamların Basamak Değerleri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875BFF" w:rsidRDefault="00875BFF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/>
        </w:tc>
        <w:tc>
          <w:tcPr>
            <w:tcW w:w="1366" w:type="dxa"/>
            <w:tcBorders>
              <w:left w:val="single" w:sz="4" w:space="0" w:color="auto"/>
            </w:tcBorders>
          </w:tcPr>
          <w:p w:rsidR="00875BFF" w:rsidRDefault="00875BFF"/>
        </w:tc>
        <w:tc>
          <w:tcPr>
            <w:tcW w:w="1455" w:type="dxa"/>
            <w:tcBorders>
              <w:right w:val="single" w:sz="4" w:space="0" w:color="auto"/>
            </w:tcBorders>
          </w:tcPr>
          <w:p w:rsidR="00875BFF" w:rsidRDefault="00875BFF"/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/>
        </w:tc>
        <w:tc>
          <w:tcPr>
            <w:tcW w:w="1657" w:type="dxa"/>
            <w:tcBorders>
              <w:left w:val="single" w:sz="4" w:space="0" w:color="auto"/>
            </w:tcBorders>
          </w:tcPr>
          <w:p w:rsidR="00875BFF" w:rsidRDefault="00875BFF"/>
        </w:tc>
      </w:tr>
      <w:tr w:rsidR="00875BFF" w:rsidTr="00B44D8A">
        <w:tc>
          <w:tcPr>
            <w:tcW w:w="10771" w:type="dxa"/>
            <w:gridSpan w:val="7"/>
          </w:tcPr>
          <w:p w:rsidR="00875BFF" w:rsidRDefault="00875BFF">
            <w:r>
              <w:t>Sayımızın Okunuşu:</w:t>
            </w:r>
          </w:p>
          <w:p w:rsidR="00875BFF" w:rsidRDefault="00875BFF"/>
        </w:tc>
      </w:tr>
    </w:tbl>
    <w:p w:rsidR="00875BFF" w:rsidRDefault="00875BFF">
      <w:r>
        <w:t>3)</w:t>
      </w:r>
    </w:p>
    <w:p w:rsidR="00875BFF" w:rsidRDefault="00875BFF"/>
    <w:p w:rsidR="00875BFF" w:rsidRDefault="00875BFF" w:rsidP="008A2A7C">
      <w:pPr>
        <w:ind w:left="-120"/>
        <w:rPr>
          <w:b/>
          <w:sz w:val="28"/>
          <w:szCs w:val="28"/>
        </w:rPr>
        <w:sectPr w:rsidR="00875BFF" w:rsidSect="00343EB4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875BFF" w:rsidRPr="003B6536" w:rsidRDefault="00875BFF" w:rsidP="008A2A7C">
      <w:pPr>
        <w:ind w:left="-120"/>
        <w:rPr>
          <w:b/>
          <w:sz w:val="28"/>
          <w:szCs w:val="28"/>
        </w:rPr>
      </w:pPr>
      <w:r>
        <w:rPr>
          <w:b/>
          <w:sz w:val="28"/>
          <w:szCs w:val="28"/>
        </w:rPr>
        <w:t>9  4  3</w:t>
      </w:r>
      <w:r w:rsidRPr="003B6536">
        <w:rPr>
          <w:b/>
          <w:sz w:val="28"/>
          <w:szCs w:val="28"/>
        </w:rPr>
        <w:t xml:space="preserve"> 7</w:t>
      </w:r>
      <w:r>
        <w:rPr>
          <w:b/>
          <w:sz w:val="28"/>
          <w:szCs w:val="28"/>
        </w:rPr>
        <w:t xml:space="preserve">      </w:t>
      </w:r>
      <w:r w:rsidRPr="003B6536">
        <w:rPr>
          <w:u w:val="single"/>
        </w:rPr>
        <w:t>Sayı  Değeri</w:t>
      </w:r>
      <w:r w:rsidRPr="003B6536">
        <w:t xml:space="preserve">       </w:t>
      </w:r>
      <w:r>
        <w:rPr>
          <w:u w:val="single"/>
        </w:rPr>
        <w:t xml:space="preserve">Basamak Değeri            </w:t>
      </w:r>
    </w:p>
    <w:p w:rsidR="00875BFF" w:rsidRDefault="00875BFF" w:rsidP="008A2A7C">
      <w:pPr>
        <w:rPr>
          <w:b/>
        </w:rPr>
      </w:pPr>
      <w:r>
        <w:rPr>
          <w:noProof/>
        </w:rPr>
        <w:pict>
          <v:group id="_x0000_s1026" style="position:absolute;margin-left:12pt;margin-top:.9pt;width:42pt;height:54pt;z-index:251655168" coordorigin="1047,9747" coordsize="600,540">
            <v:line id="_x0000_s1027" style="position:absolute" from="1047,9747" to="1047,10287"/>
            <v:line id="_x0000_s1028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29" style="position:absolute;margin-left:36pt;margin-top:.9pt;width:18pt;height:9pt;z-index:251657216" coordorigin="1047,9747" coordsize="600,540">
            <v:line id="_x0000_s1030" style="position:absolute" from="1047,9747" to="1047,10287"/>
            <v:line id="_x0000_s1031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32" style="position:absolute;margin-left:24pt;margin-top:.9pt;width:30pt;height:27pt;z-index:251656192" coordorigin="1047,9747" coordsize="600,540">
            <v:line id="_x0000_s1033" style="position:absolute" from="1047,9747" to="1047,10287"/>
            <v:line id="_x0000_s1034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35" style="position:absolute;margin-left:0;margin-top:.9pt;width:54pt;height:63pt;z-index:251654144" coordorigin="1047,9747" coordsize="600,540">
            <v:line id="_x0000_s1036" style="position:absolute" from="1047,9747" to="1047,10287"/>
            <v:line id="_x0000_s1037" style="position:absolute" from="1047,10287" to="1647,10287">
              <v:stroke endarrow="block"/>
            </v:line>
          </v:group>
        </w:pict>
      </w:r>
      <w:r>
        <w:rPr>
          <w:b/>
        </w:rPr>
        <w:t xml:space="preserve">                    7</w:t>
      </w:r>
      <w:r>
        <w:rPr>
          <w:b/>
        </w:rPr>
        <w:tab/>
        <w:t xml:space="preserve">                        7 x 1 = 7</w:t>
      </w:r>
    </w:p>
    <w:p w:rsidR="00875BFF" w:rsidRDefault="00875BFF" w:rsidP="008A2A7C">
      <w:pPr>
        <w:rPr>
          <w:b/>
        </w:rPr>
      </w:pPr>
      <w:r>
        <w:rPr>
          <w:b/>
        </w:rPr>
        <w:t xml:space="preserve">                    3</w:t>
      </w:r>
      <w:r>
        <w:rPr>
          <w:b/>
        </w:rPr>
        <w:tab/>
        <w:t xml:space="preserve">                        3 x 10 = 30</w:t>
      </w:r>
    </w:p>
    <w:p w:rsidR="00875BFF" w:rsidRDefault="00875BFF" w:rsidP="008A2A7C">
      <w:pPr>
        <w:rPr>
          <w:b/>
        </w:rPr>
      </w:pPr>
      <w:r>
        <w:rPr>
          <w:b/>
        </w:rPr>
        <w:t xml:space="preserve">                   </w:t>
      </w:r>
    </w:p>
    <w:p w:rsidR="00875BFF" w:rsidRDefault="00875BFF" w:rsidP="008A2A7C">
      <w:pPr>
        <w:rPr>
          <w:b/>
        </w:rPr>
      </w:pPr>
      <w:r>
        <w:rPr>
          <w:b/>
        </w:rPr>
        <w:t xml:space="preserve">                    4</w:t>
      </w:r>
      <w:r>
        <w:rPr>
          <w:b/>
        </w:rPr>
        <w:tab/>
        <w:t xml:space="preserve">                       4 x 100 = 400 </w:t>
      </w:r>
    </w:p>
    <w:p w:rsidR="00875BFF" w:rsidRDefault="00875BFF" w:rsidP="008A2A7C">
      <w:pPr>
        <w:rPr>
          <w:b/>
        </w:rPr>
      </w:pPr>
      <w:r>
        <w:rPr>
          <w:b/>
        </w:rPr>
        <w:t xml:space="preserve">                    9</w:t>
      </w:r>
      <w:r>
        <w:rPr>
          <w:b/>
        </w:rPr>
        <w:tab/>
        <w:t xml:space="preserve">                       9 x 1000 = 9000</w:t>
      </w:r>
    </w:p>
    <w:p w:rsidR="00875BFF" w:rsidRPr="003B6536" w:rsidRDefault="00875BFF" w:rsidP="00343EB4">
      <w:pPr>
        <w:ind w:left="-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4 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0 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      </w:t>
      </w:r>
      <w:r w:rsidRPr="003B6536">
        <w:rPr>
          <w:u w:val="single"/>
        </w:rPr>
        <w:t>Sayı  Değeri</w:t>
      </w:r>
      <w:r w:rsidRPr="003B6536">
        <w:t xml:space="preserve">       </w:t>
      </w:r>
      <w:r>
        <w:t xml:space="preserve">    </w:t>
      </w:r>
      <w:r>
        <w:rPr>
          <w:u w:val="single"/>
        </w:rPr>
        <w:t xml:space="preserve">Basamak Değeri          </w:t>
      </w:r>
    </w:p>
    <w:p w:rsidR="00875BFF" w:rsidRDefault="00875BFF" w:rsidP="00343EB4">
      <w:pPr>
        <w:rPr>
          <w:b/>
        </w:rPr>
      </w:pPr>
      <w:r>
        <w:rPr>
          <w:noProof/>
        </w:rPr>
        <w:pict>
          <v:group id="_x0000_s1038" style="position:absolute;margin-left:12pt;margin-top:.9pt;width:42pt;height:45.15pt;z-index:251651072" coordorigin="1047,9747" coordsize="600,540">
            <v:line id="_x0000_s1039" style="position:absolute" from="1047,9747" to="1047,10287"/>
            <v:line id="_x0000_s1040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41" style="position:absolute;margin-left:36pt;margin-top:.9pt;width:18pt;height:9pt;z-index:251653120" coordorigin="1047,9747" coordsize="600,540">
            <v:line id="_x0000_s1042" style="position:absolute" from="1047,9747" to="1047,10287"/>
            <v:line id="_x0000_s1043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44" style="position:absolute;margin-left:24pt;margin-top:.9pt;width:30pt;height:27pt;z-index:251652096" coordorigin="1047,9747" coordsize="600,540">
            <v:line id="_x0000_s1045" style="position:absolute" from="1047,9747" to="1047,10287"/>
            <v:line id="_x0000_s1046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47" style="position:absolute;margin-left:0;margin-top:.9pt;width:54pt;height:63pt;z-index:251650048" coordorigin="1047,9747" coordsize="600,540">
            <v:line id="_x0000_s1048" style="position:absolute" from="1047,9747" to="1047,10287"/>
            <v:line id="_x0000_s1049" style="position:absolute" from="1047,10287" to="1647,10287">
              <v:stroke endarrow="block"/>
            </v:line>
          </v:group>
        </w:pict>
      </w:r>
      <w:r>
        <w:rPr>
          <w:b/>
        </w:rPr>
        <w:t xml:space="preserve">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…….……….</w:t>
      </w:r>
      <w:r w:rsidRPr="00EC2723">
        <w:rPr>
          <w:sz w:val="16"/>
          <w:szCs w:val="16"/>
        </w:rPr>
        <w:t>…</w:t>
      </w:r>
      <w:r>
        <w:rPr>
          <w:b/>
        </w:rPr>
        <w:tab/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…..…..……….……….</w:t>
      </w:r>
      <w:r w:rsidRPr="00EC2723">
        <w:rPr>
          <w:sz w:val="16"/>
          <w:szCs w:val="16"/>
        </w:rPr>
        <w:t>…</w:t>
      </w:r>
    </w:p>
    <w:p w:rsidR="00875BFF" w:rsidRDefault="00875BFF" w:rsidP="00343EB4">
      <w:pPr>
        <w:rPr>
          <w:b/>
        </w:rPr>
      </w:pPr>
      <w:r>
        <w:rPr>
          <w:b/>
        </w:rPr>
        <w:t xml:space="preserve">                   </w:t>
      </w:r>
    </w:p>
    <w:p w:rsidR="00875BFF" w:rsidRDefault="00875BFF" w:rsidP="00343EB4">
      <w:pPr>
        <w:rPr>
          <w:b/>
        </w:rPr>
      </w:pPr>
      <w:r>
        <w:rPr>
          <w:sz w:val="16"/>
          <w:szCs w:val="16"/>
        </w:rPr>
        <w:t xml:space="preserve">        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………..…….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………….…….……….</w:t>
      </w:r>
      <w:r w:rsidRPr="00EC2723">
        <w:rPr>
          <w:sz w:val="16"/>
          <w:szCs w:val="16"/>
        </w:rPr>
        <w:t>…</w:t>
      </w:r>
    </w:p>
    <w:p w:rsidR="00875BFF" w:rsidRDefault="00875BFF" w:rsidP="00343EB4">
      <w:pPr>
        <w:rPr>
          <w:b/>
        </w:rPr>
      </w:pPr>
      <w:r>
        <w:rPr>
          <w:b/>
        </w:rPr>
        <w:t xml:space="preserve">                   </w:t>
      </w:r>
      <w:r>
        <w:rPr>
          <w:sz w:val="16"/>
          <w:szCs w:val="16"/>
        </w:rPr>
        <w:t>.</w:t>
      </w:r>
    </w:p>
    <w:p w:rsidR="00875BFF" w:rsidRDefault="00875BFF" w:rsidP="00343EB4">
      <w:pPr>
        <w:rPr>
          <w:b/>
        </w:rPr>
      </w:pPr>
      <w:r>
        <w:rPr>
          <w:b/>
        </w:rPr>
        <w:t xml:space="preserve">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…………….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 xml:space="preserve">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..…...………………….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</w:t>
      </w:r>
    </w:p>
    <w:p w:rsidR="00875BFF" w:rsidRDefault="00875BFF" w:rsidP="00343EB4">
      <w:pPr>
        <w:rPr>
          <w:b/>
        </w:rPr>
        <w:sectPr w:rsidR="00875BFF" w:rsidSect="008A2A7C">
          <w:type w:val="continuous"/>
          <w:pgSz w:w="11906" w:h="16838"/>
          <w:pgMar w:top="426" w:right="566" w:bottom="426" w:left="709" w:header="708" w:footer="708" w:gutter="0"/>
          <w:cols w:num="2" w:space="708"/>
          <w:docGrid w:linePitch="360"/>
        </w:sectPr>
      </w:pPr>
    </w:p>
    <w:p w:rsidR="00875BFF" w:rsidRDefault="00875BFF" w:rsidP="008A2A7C">
      <w:pPr>
        <w:rPr>
          <w:b/>
        </w:rPr>
      </w:pPr>
      <w:r>
        <w:rPr>
          <w:b/>
        </w:rPr>
        <w:tab/>
        <w:t xml:space="preserve">                                                                                    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……………..</w:t>
      </w:r>
      <w:r w:rsidRPr="00EC2723">
        <w:rPr>
          <w:sz w:val="16"/>
          <w:szCs w:val="16"/>
        </w:rPr>
        <w:t>…</w:t>
      </w:r>
      <w:r>
        <w:rPr>
          <w:b/>
        </w:rPr>
        <w:tab/>
        <w:t xml:space="preserve">    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……………..…</w:t>
      </w:r>
      <w:r w:rsidRPr="00EC2723">
        <w:rPr>
          <w:sz w:val="16"/>
          <w:szCs w:val="16"/>
        </w:rPr>
        <w:t>…</w:t>
      </w:r>
      <w:r>
        <w:rPr>
          <w:b/>
        </w:rPr>
        <w:t xml:space="preserve"> </w:t>
      </w:r>
    </w:p>
    <w:p w:rsidR="00875BFF" w:rsidRDefault="00875BFF" w:rsidP="008A2A7C">
      <w:pPr>
        <w:tabs>
          <w:tab w:val="left" w:pos="6855"/>
        </w:tabs>
        <w:rPr>
          <w:b/>
        </w:rPr>
      </w:pPr>
    </w:p>
    <w:p w:rsidR="00875BFF" w:rsidRDefault="00875BFF" w:rsidP="00343EB4">
      <w:r>
        <w:rPr>
          <w:b/>
        </w:rPr>
        <w:t xml:space="preserve">                    </w:t>
      </w:r>
    </w:p>
    <w:p w:rsidR="00875BFF" w:rsidRDefault="00875BFF" w:rsidP="00343EB4">
      <w:r>
        <w:t>Sayının Okunuşu…………………………………            Sayının Okunuşu:………………………………</w:t>
      </w:r>
    </w:p>
    <w:p w:rsidR="00875BFF" w:rsidRDefault="00875BFF" w:rsidP="00343EB4"/>
    <w:p w:rsidR="00875BFF" w:rsidRDefault="00875BFF" w:rsidP="00343EB4"/>
    <w:p w:rsidR="00875BFF" w:rsidRDefault="00875BFF" w:rsidP="00ED0F0A">
      <w:r>
        <w:t xml:space="preserve">4)Binler basamağında: 3  , Onlar basamağında: 5  ,  Yüzler basamağında: 6 ,  Birler basamağında: 1 on binler basamağında 9  </w:t>
      </w:r>
    </w:p>
    <w:p w:rsidR="00875BFF" w:rsidRDefault="00875BFF" w:rsidP="00ED0F0A">
      <w:r w:rsidRPr="00F56945">
        <w:rPr>
          <w:sz w:val="28"/>
          <w:szCs w:val="28"/>
        </w:rPr>
        <w:t>Bu sayı :</w:t>
      </w:r>
      <w:r w:rsidRPr="00AE0EC7">
        <w:t xml:space="preserve"> </w:t>
      </w:r>
      <w:r>
        <w:t>………………………………</w:t>
      </w:r>
    </w:p>
    <w:p w:rsidR="00875BFF" w:rsidRDefault="00875BFF" w:rsidP="00ED0F0A"/>
    <w:p w:rsidR="00875BFF" w:rsidRDefault="00875BFF" w:rsidP="00ED0F0A"/>
    <w:p w:rsidR="00875BFF" w:rsidRDefault="00875BFF" w:rsidP="00ED0F0A"/>
    <w:p w:rsidR="00875BFF" w:rsidRPr="00D025D1" w:rsidRDefault="00875BFF" w:rsidP="00ED0F0A">
      <w:r>
        <w:t xml:space="preserve">5)Onlar basamağında: 0    Birler basamağında: 9    </w:t>
      </w:r>
      <w:r w:rsidRPr="00D025D1">
        <w:t xml:space="preserve">Yüzler basamağında: </w:t>
      </w:r>
      <w:r>
        <w:t>3    Binler basamağında</w:t>
      </w:r>
      <w:r w:rsidRPr="00D025D1">
        <w:t>: 1</w:t>
      </w:r>
      <w:r>
        <w:t xml:space="preserve"> Yüz binler basamağında 7  on binler basamağında  5</w:t>
      </w:r>
    </w:p>
    <w:p w:rsidR="00875BFF" w:rsidRDefault="00875BFF" w:rsidP="00ED0F0A">
      <w:r w:rsidRPr="00F56945">
        <w:rPr>
          <w:sz w:val="28"/>
          <w:szCs w:val="28"/>
        </w:rPr>
        <w:t>Bu sayı :</w:t>
      </w:r>
      <w:r w:rsidRPr="00AE0EC7">
        <w:t xml:space="preserve"> …………...</w:t>
      </w:r>
    </w:p>
    <w:p w:rsidR="00875BFF" w:rsidRDefault="00875BFF" w:rsidP="00ED0F0A"/>
    <w:tbl>
      <w:tblPr>
        <w:tblpPr w:leftFromText="141" w:rightFromText="141" w:vertAnchor="page" w:horzAnchor="margin" w:tblpY="1741"/>
        <w:tblW w:w="10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5"/>
        <w:gridCol w:w="1244"/>
        <w:gridCol w:w="1417"/>
        <w:gridCol w:w="1418"/>
        <w:gridCol w:w="1417"/>
        <w:gridCol w:w="1418"/>
        <w:gridCol w:w="1417"/>
        <w:gridCol w:w="9"/>
        <w:gridCol w:w="227"/>
      </w:tblGrid>
      <w:tr w:rsidR="00875BFF" w:rsidTr="00B44D8A">
        <w:trPr>
          <w:gridAfter w:val="2"/>
          <w:wAfter w:w="236" w:type="dxa"/>
        </w:trPr>
        <w:tc>
          <w:tcPr>
            <w:tcW w:w="2125" w:type="dxa"/>
          </w:tcPr>
          <w:p w:rsidR="00875BFF" w:rsidRDefault="00875BFF" w:rsidP="00B44D8A">
            <w:r>
              <w:t>Bölük Adları</w:t>
            </w:r>
          </w:p>
          <w:p w:rsidR="00875BFF" w:rsidRDefault="00875BFF" w:rsidP="00B44D8A"/>
        </w:tc>
        <w:tc>
          <w:tcPr>
            <w:tcW w:w="4079" w:type="dxa"/>
            <w:gridSpan w:val="3"/>
          </w:tcPr>
          <w:p w:rsidR="00875BFF" w:rsidRDefault="00875BFF" w:rsidP="00B44D8A"/>
        </w:tc>
        <w:tc>
          <w:tcPr>
            <w:tcW w:w="4252" w:type="dxa"/>
            <w:gridSpan w:val="3"/>
          </w:tcPr>
          <w:p w:rsidR="00875BFF" w:rsidRDefault="00875BFF" w:rsidP="00B44D8A"/>
        </w:tc>
      </w:tr>
      <w:tr w:rsidR="00875BFF" w:rsidTr="00B44D8A">
        <w:trPr>
          <w:gridAfter w:val="2"/>
          <w:wAfter w:w="236" w:type="dxa"/>
        </w:trPr>
        <w:tc>
          <w:tcPr>
            <w:tcW w:w="2125" w:type="dxa"/>
            <w:tcBorders>
              <w:right w:val="single" w:sz="4" w:space="0" w:color="auto"/>
            </w:tcBorders>
          </w:tcPr>
          <w:p w:rsidR="00875BFF" w:rsidRDefault="00875BFF" w:rsidP="00B44D8A"/>
          <w:p w:rsidR="00875BFF" w:rsidRDefault="00875BFF" w:rsidP="00B44D8A"/>
          <w:p w:rsidR="00875BFF" w:rsidRDefault="00875BFF" w:rsidP="00B44D8A">
            <w:r>
              <w:t>Basamak Adları</w:t>
            </w: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right w:val="single" w:sz="4" w:space="0" w:color="auto"/>
            </w:tcBorders>
          </w:tcPr>
          <w:p w:rsidR="00875BFF" w:rsidRDefault="00875BFF" w:rsidP="00B44D8A">
            <w:r>
              <w:t xml:space="preserve">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</w:tr>
      <w:tr w:rsidR="00875BFF" w:rsidTr="00B44D8A">
        <w:trPr>
          <w:gridAfter w:val="1"/>
          <w:wAfter w:w="227" w:type="dxa"/>
        </w:trPr>
        <w:tc>
          <w:tcPr>
            <w:tcW w:w="2125" w:type="dxa"/>
            <w:tcBorders>
              <w:right w:val="single" w:sz="4" w:space="0" w:color="auto"/>
            </w:tcBorders>
          </w:tcPr>
          <w:p w:rsidR="00875BFF" w:rsidRDefault="00875BFF" w:rsidP="00B44D8A">
            <w:r>
              <w:t>Sayımız</w:t>
            </w:r>
          </w:p>
          <w:p w:rsidR="00875BFF" w:rsidRDefault="00875BFF" w:rsidP="00B44D8A"/>
        </w:tc>
        <w:tc>
          <w:tcPr>
            <w:tcW w:w="8340" w:type="dxa"/>
            <w:gridSpan w:val="7"/>
            <w:tcBorders>
              <w:top w:val="nil"/>
              <w:bottom w:val="nil"/>
              <w:right w:val="single" w:sz="4" w:space="0" w:color="auto"/>
            </w:tcBorders>
          </w:tcPr>
          <w:p w:rsidR="00875BFF" w:rsidRDefault="00875BFF" w:rsidP="00B44D8A"/>
        </w:tc>
      </w:tr>
      <w:tr w:rsidR="00875BFF" w:rsidTr="00B44D8A">
        <w:tc>
          <w:tcPr>
            <w:tcW w:w="2125" w:type="dxa"/>
          </w:tcPr>
          <w:p w:rsidR="00875BFF" w:rsidRDefault="00875BFF" w:rsidP="00B44D8A">
            <w:r>
              <w:t>Sayımızın Basamaklarındaki Rakamların sayı Değerleri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875BFF" w:rsidRDefault="00875BFF" w:rsidP="00B44D8A"/>
        </w:tc>
      </w:tr>
      <w:tr w:rsidR="00875BFF" w:rsidTr="00B44D8A">
        <w:tc>
          <w:tcPr>
            <w:tcW w:w="2125" w:type="dxa"/>
          </w:tcPr>
          <w:p w:rsidR="00875BFF" w:rsidRDefault="00875BFF" w:rsidP="00B44D8A">
            <w:r>
              <w:t>Basamaklardaki Rakamların Basamak Değerleri</w:t>
            </w:r>
          </w:p>
        </w:tc>
        <w:tc>
          <w:tcPr>
            <w:tcW w:w="1244" w:type="dxa"/>
            <w:tcBorders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B44D8A"/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75BFF" w:rsidRDefault="00875BFF" w:rsidP="00B44D8A"/>
        </w:tc>
      </w:tr>
      <w:tr w:rsidR="00875BFF" w:rsidTr="00B44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2"/>
          <w:wAfter w:w="236" w:type="dxa"/>
          <w:trHeight w:val="330"/>
        </w:trPr>
        <w:tc>
          <w:tcPr>
            <w:tcW w:w="10456" w:type="dxa"/>
            <w:gridSpan w:val="7"/>
          </w:tcPr>
          <w:p w:rsidR="00875BFF" w:rsidRDefault="00875BFF" w:rsidP="00B44D8A">
            <w:r>
              <w:t>Sayımızın okunuşu: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93"/>
        <w:gridCol w:w="1305"/>
        <w:gridCol w:w="1440"/>
        <w:gridCol w:w="1366"/>
        <w:gridCol w:w="1455"/>
        <w:gridCol w:w="1455"/>
        <w:gridCol w:w="1657"/>
      </w:tblGrid>
      <w:tr w:rsidR="00875BFF" w:rsidTr="00B44D8A">
        <w:tc>
          <w:tcPr>
            <w:tcW w:w="2093" w:type="dxa"/>
          </w:tcPr>
          <w:p w:rsidR="00875BFF" w:rsidRDefault="00875BFF" w:rsidP="006A3CEA">
            <w:r>
              <w:t>Bölük Adları</w:t>
            </w:r>
          </w:p>
          <w:p w:rsidR="00875BFF" w:rsidRDefault="00875BFF" w:rsidP="006A3CEA"/>
        </w:tc>
        <w:tc>
          <w:tcPr>
            <w:tcW w:w="4111" w:type="dxa"/>
            <w:gridSpan w:val="3"/>
          </w:tcPr>
          <w:p w:rsidR="00875BFF" w:rsidRDefault="00875BFF" w:rsidP="006A3CEA"/>
        </w:tc>
        <w:tc>
          <w:tcPr>
            <w:tcW w:w="4567" w:type="dxa"/>
            <w:gridSpan w:val="3"/>
          </w:tcPr>
          <w:p w:rsidR="00875BFF" w:rsidRDefault="00875BFF" w:rsidP="006A3CEA"/>
        </w:tc>
      </w:tr>
      <w:tr w:rsidR="00875BFF" w:rsidTr="00B44D8A">
        <w:tc>
          <w:tcPr>
            <w:tcW w:w="2093" w:type="dxa"/>
          </w:tcPr>
          <w:p w:rsidR="00875BFF" w:rsidRDefault="00875BFF" w:rsidP="006A3CEA">
            <w:r>
              <w:t>Basamak Adları</w:t>
            </w:r>
          </w:p>
          <w:p w:rsidR="00875BFF" w:rsidRDefault="00875BFF" w:rsidP="006A3CEA"/>
          <w:p w:rsidR="00875BFF" w:rsidRDefault="00875BFF" w:rsidP="006A3CEA"/>
        </w:tc>
        <w:tc>
          <w:tcPr>
            <w:tcW w:w="1305" w:type="dxa"/>
            <w:tcBorders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366" w:type="dxa"/>
            <w:tcBorders>
              <w:left w:val="single" w:sz="4" w:space="0" w:color="auto"/>
            </w:tcBorders>
          </w:tcPr>
          <w:p w:rsidR="00875BFF" w:rsidRDefault="00875BFF" w:rsidP="006A3CEA"/>
        </w:tc>
        <w:tc>
          <w:tcPr>
            <w:tcW w:w="1455" w:type="dxa"/>
            <w:tcBorders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657" w:type="dxa"/>
            <w:tcBorders>
              <w:left w:val="single" w:sz="4" w:space="0" w:color="auto"/>
            </w:tcBorders>
          </w:tcPr>
          <w:p w:rsidR="00875BFF" w:rsidRDefault="00875BFF" w:rsidP="006A3CEA"/>
        </w:tc>
      </w:tr>
      <w:tr w:rsidR="00875BFF" w:rsidTr="00B44D8A">
        <w:tc>
          <w:tcPr>
            <w:tcW w:w="2093" w:type="dxa"/>
          </w:tcPr>
          <w:p w:rsidR="00875BFF" w:rsidRDefault="00875BFF" w:rsidP="006A3CEA">
            <w:r>
              <w:t>Sayımız</w:t>
            </w:r>
          </w:p>
          <w:p w:rsidR="00875BFF" w:rsidRDefault="00875BFF" w:rsidP="006A3CEA"/>
        </w:tc>
        <w:tc>
          <w:tcPr>
            <w:tcW w:w="8678" w:type="dxa"/>
            <w:gridSpan w:val="6"/>
          </w:tcPr>
          <w:p w:rsidR="00875BFF" w:rsidRDefault="00875BFF" w:rsidP="006A3CEA"/>
        </w:tc>
      </w:tr>
      <w:tr w:rsidR="00875BFF" w:rsidTr="00B44D8A">
        <w:tc>
          <w:tcPr>
            <w:tcW w:w="2093" w:type="dxa"/>
          </w:tcPr>
          <w:p w:rsidR="00875BFF" w:rsidRDefault="00875BFF" w:rsidP="006A3CEA">
            <w:r>
              <w:t>Sayımızın Basamaklarındaki Rakamların Sayı Değerleri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366" w:type="dxa"/>
            <w:tcBorders>
              <w:left w:val="single" w:sz="4" w:space="0" w:color="auto"/>
            </w:tcBorders>
          </w:tcPr>
          <w:p w:rsidR="00875BFF" w:rsidRDefault="00875BFF" w:rsidP="006A3CEA"/>
        </w:tc>
        <w:tc>
          <w:tcPr>
            <w:tcW w:w="1455" w:type="dxa"/>
            <w:tcBorders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657" w:type="dxa"/>
            <w:tcBorders>
              <w:left w:val="single" w:sz="4" w:space="0" w:color="auto"/>
            </w:tcBorders>
          </w:tcPr>
          <w:p w:rsidR="00875BFF" w:rsidRDefault="00875BFF" w:rsidP="006A3CEA"/>
        </w:tc>
      </w:tr>
      <w:tr w:rsidR="00875BFF" w:rsidTr="00B44D8A">
        <w:tc>
          <w:tcPr>
            <w:tcW w:w="2093" w:type="dxa"/>
          </w:tcPr>
          <w:p w:rsidR="00875BFF" w:rsidRDefault="00875BFF" w:rsidP="006A3CEA">
            <w:r>
              <w:t>Sayımızın Basamaklarındaki Rakamların Basamak Değerleri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366" w:type="dxa"/>
            <w:tcBorders>
              <w:left w:val="single" w:sz="4" w:space="0" w:color="auto"/>
            </w:tcBorders>
          </w:tcPr>
          <w:p w:rsidR="00875BFF" w:rsidRDefault="00875BFF" w:rsidP="006A3CEA"/>
        </w:tc>
        <w:tc>
          <w:tcPr>
            <w:tcW w:w="1455" w:type="dxa"/>
            <w:tcBorders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</w:tcPr>
          <w:p w:rsidR="00875BFF" w:rsidRDefault="00875BFF" w:rsidP="006A3CEA"/>
        </w:tc>
        <w:tc>
          <w:tcPr>
            <w:tcW w:w="1657" w:type="dxa"/>
            <w:tcBorders>
              <w:left w:val="single" w:sz="4" w:space="0" w:color="auto"/>
            </w:tcBorders>
          </w:tcPr>
          <w:p w:rsidR="00875BFF" w:rsidRDefault="00875BFF" w:rsidP="006A3CEA"/>
        </w:tc>
      </w:tr>
      <w:tr w:rsidR="00875BFF" w:rsidTr="00B44D8A">
        <w:tc>
          <w:tcPr>
            <w:tcW w:w="10771" w:type="dxa"/>
            <w:gridSpan w:val="7"/>
          </w:tcPr>
          <w:p w:rsidR="00875BFF" w:rsidRDefault="00875BFF" w:rsidP="006A3CEA">
            <w:r>
              <w:t>Sayımızın Okunuşu:</w:t>
            </w:r>
          </w:p>
          <w:p w:rsidR="00875BFF" w:rsidRDefault="00875BFF" w:rsidP="006A3CEA"/>
        </w:tc>
      </w:tr>
    </w:tbl>
    <w:p w:rsidR="00875BFF" w:rsidRDefault="00875BFF" w:rsidP="00ED0F0A">
      <w:r>
        <w:t>5)</w:t>
      </w:r>
    </w:p>
    <w:p w:rsidR="00875BFF" w:rsidRDefault="00875BFF" w:rsidP="00ED0F0A"/>
    <w:p w:rsidR="00875BFF" w:rsidRDefault="00875BFF" w:rsidP="00ED0F0A">
      <w:pPr>
        <w:ind w:left="-120"/>
        <w:rPr>
          <w:b/>
          <w:sz w:val="28"/>
          <w:szCs w:val="28"/>
        </w:rPr>
        <w:sectPr w:rsidR="00875BFF" w:rsidSect="00ED0F0A">
          <w:type w:val="continuous"/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875BFF" w:rsidRPr="003B6536" w:rsidRDefault="00875BFF" w:rsidP="00ED0F0A">
      <w:pPr>
        <w:ind w:left="-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7  0  0</w:t>
      </w:r>
      <w:r w:rsidRPr="003B6536">
        <w:rPr>
          <w:b/>
          <w:sz w:val="28"/>
          <w:szCs w:val="28"/>
        </w:rPr>
        <w:t xml:space="preserve"> 7</w:t>
      </w:r>
      <w:r>
        <w:rPr>
          <w:b/>
          <w:sz w:val="28"/>
          <w:szCs w:val="28"/>
        </w:rPr>
        <w:t xml:space="preserve">      </w:t>
      </w:r>
      <w:r w:rsidRPr="003B6536">
        <w:rPr>
          <w:u w:val="single"/>
        </w:rPr>
        <w:t>Sayı  Değeri</w:t>
      </w:r>
      <w:r w:rsidRPr="003B6536">
        <w:t xml:space="preserve">       </w:t>
      </w:r>
      <w:r>
        <w:rPr>
          <w:u w:val="single"/>
        </w:rPr>
        <w:t xml:space="preserve">Basamak Değeri            </w:t>
      </w:r>
    </w:p>
    <w:p w:rsidR="00875BFF" w:rsidRDefault="00875BFF" w:rsidP="00ED0F0A">
      <w:pPr>
        <w:rPr>
          <w:b/>
        </w:rPr>
      </w:pPr>
      <w:r>
        <w:rPr>
          <w:noProof/>
        </w:rPr>
        <w:pict>
          <v:group id="_x0000_s1050" style="position:absolute;margin-left:36pt;margin-top:.9pt;width:18pt;height:17.4pt;z-index:251665408" coordorigin="1047,9747" coordsize="600,540">
            <v:line id="_x0000_s1051" style="position:absolute" from="1047,9747" to="1047,10287"/>
            <v:line id="_x0000_s1052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53" style="position:absolute;margin-left:24pt;margin-top:.9pt;width:30pt;height:33.15pt;z-index:251664384" coordorigin="1047,9747" coordsize="600,540">
            <v:line id="_x0000_s1054" style="position:absolute" from="1047,9747" to="1047,10287"/>
            <v:line id="_x0000_s1055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56" style="position:absolute;margin-left:12pt;margin-top:.9pt;width:42pt;height:48.9pt;z-index:251663360" coordorigin="1047,9747" coordsize="600,540">
            <v:line id="_x0000_s1057" style="position:absolute" from="1047,9747" to="1047,10287"/>
            <v:line id="_x0000_s1058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59" style="position:absolute;margin-left:0;margin-top:.9pt;width:54pt;height:63pt;z-index:251662336" coordorigin="1047,9747" coordsize="600,540">
            <v:line id="_x0000_s1060" style="position:absolute" from="1047,9747" to="1047,10287"/>
            <v:line id="_x0000_s1061" style="position:absolute" from="1047,10287" to="1647,10287">
              <v:stroke endarrow="block"/>
            </v:line>
          </v:group>
        </w:pict>
      </w:r>
      <w:r>
        <w:rPr>
          <w:b/>
        </w:rPr>
        <w:t xml:space="preserve">                    </w:t>
      </w:r>
      <w:r>
        <w:rPr>
          <w:b/>
        </w:rPr>
        <w:tab/>
        <w:t xml:space="preserve">                        </w:t>
      </w:r>
    </w:p>
    <w:p w:rsidR="00875BFF" w:rsidRDefault="00875BFF" w:rsidP="00ED0F0A">
      <w:pPr>
        <w:rPr>
          <w:b/>
        </w:rPr>
      </w:pPr>
      <w:r>
        <w:rPr>
          <w:b/>
        </w:rPr>
        <w:t xml:space="preserve">                    …</w:t>
      </w:r>
      <w:r>
        <w:rPr>
          <w:b/>
        </w:rPr>
        <w:tab/>
        <w:t xml:space="preserve">            …………….</w:t>
      </w:r>
    </w:p>
    <w:p w:rsidR="00875BFF" w:rsidRDefault="00875BFF" w:rsidP="00ED0F0A">
      <w:pPr>
        <w:rPr>
          <w:b/>
        </w:rPr>
      </w:pPr>
      <w:r>
        <w:rPr>
          <w:b/>
        </w:rPr>
        <w:t xml:space="preserve">                   ..                          ……………..</w:t>
      </w:r>
    </w:p>
    <w:p w:rsidR="00875BFF" w:rsidRDefault="00875BFF" w:rsidP="00ED0F0A">
      <w:pPr>
        <w:rPr>
          <w:b/>
        </w:rPr>
      </w:pPr>
      <w:r>
        <w:rPr>
          <w:b/>
        </w:rPr>
        <w:t xml:space="preserve">                    ..</w:t>
      </w:r>
      <w:r>
        <w:rPr>
          <w:b/>
        </w:rPr>
        <w:tab/>
        <w:t xml:space="preserve">                       …………….. </w:t>
      </w:r>
    </w:p>
    <w:p w:rsidR="00875BFF" w:rsidRDefault="00875BFF" w:rsidP="00ED0F0A">
      <w:pPr>
        <w:rPr>
          <w:b/>
        </w:rPr>
      </w:pPr>
      <w:r>
        <w:rPr>
          <w:b/>
        </w:rPr>
        <w:t xml:space="preserve">                    ..</w:t>
      </w:r>
      <w:r>
        <w:rPr>
          <w:b/>
        </w:rPr>
        <w:tab/>
        <w:t xml:space="preserve">                       ……………..</w:t>
      </w:r>
    </w:p>
    <w:p w:rsidR="00875BFF" w:rsidRPr="003B6536" w:rsidRDefault="00875BFF" w:rsidP="00ED0F0A">
      <w:pPr>
        <w:ind w:left="-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 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3 </w:t>
      </w:r>
      <w:r w:rsidRPr="003B65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5      </w:t>
      </w:r>
      <w:r w:rsidRPr="003B6536">
        <w:rPr>
          <w:u w:val="single"/>
        </w:rPr>
        <w:t>Sayı  Değeri</w:t>
      </w:r>
      <w:r w:rsidRPr="003B6536">
        <w:t xml:space="preserve">       </w:t>
      </w:r>
      <w:r>
        <w:t xml:space="preserve">    </w:t>
      </w:r>
      <w:r>
        <w:rPr>
          <w:u w:val="single"/>
        </w:rPr>
        <w:t xml:space="preserve">Basamak Değeri          </w:t>
      </w:r>
    </w:p>
    <w:p w:rsidR="00875BFF" w:rsidRDefault="00875BFF" w:rsidP="00ED0F0A">
      <w:pPr>
        <w:rPr>
          <w:b/>
        </w:rPr>
      </w:pPr>
      <w:r>
        <w:rPr>
          <w:noProof/>
        </w:rPr>
        <w:pict>
          <v:group id="_x0000_s1062" style="position:absolute;margin-left:12pt;margin-top:.9pt;width:42pt;height:48.9pt;z-index:251659264" coordorigin="1047,9747" coordsize="600,540">
            <v:line id="_x0000_s1063" style="position:absolute" from="1047,9747" to="1047,10287"/>
            <v:line id="_x0000_s1064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65" style="position:absolute;margin-left:0;margin-top:.9pt;width:54pt;height:73.65pt;z-index:251658240" coordorigin="1047,9747" coordsize="600,540">
            <v:line id="_x0000_s1066" style="position:absolute" from="1047,9747" to="1047,10287"/>
            <v:line id="_x0000_s1067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68" style="position:absolute;margin-left:36pt;margin-top:.9pt;width:18pt;height:9pt;z-index:251661312" coordorigin="1047,9747" coordsize="600,540">
            <v:line id="_x0000_s1069" style="position:absolute" from="1047,9747" to="1047,10287"/>
            <v:line id="_x0000_s1070" style="position:absolute" from="1047,10287" to="1647,10287">
              <v:stroke endarrow="block"/>
            </v:line>
          </v:group>
        </w:pict>
      </w:r>
      <w:r>
        <w:rPr>
          <w:noProof/>
        </w:rPr>
        <w:pict>
          <v:group id="_x0000_s1071" style="position:absolute;margin-left:24pt;margin-top:.9pt;width:30pt;height:27pt;z-index:251660288" coordorigin="1047,9747" coordsize="600,540">
            <v:line id="_x0000_s1072" style="position:absolute" from="1047,9747" to="1047,10287"/>
            <v:line id="_x0000_s1073" style="position:absolute" from="1047,10287" to="1647,10287">
              <v:stroke endarrow="block"/>
            </v:line>
          </v:group>
        </w:pict>
      </w:r>
      <w:r>
        <w:rPr>
          <w:b/>
        </w:rPr>
        <w:t xml:space="preserve">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…….……….</w:t>
      </w:r>
      <w:r w:rsidRPr="00EC2723">
        <w:rPr>
          <w:sz w:val="16"/>
          <w:szCs w:val="16"/>
        </w:rPr>
        <w:t>…</w:t>
      </w:r>
      <w:r>
        <w:rPr>
          <w:b/>
        </w:rPr>
        <w:tab/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…..…..……….……….</w:t>
      </w:r>
      <w:r w:rsidRPr="00EC2723">
        <w:rPr>
          <w:sz w:val="16"/>
          <w:szCs w:val="16"/>
        </w:rPr>
        <w:t>…</w:t>
      </w:r>
    </w:p>
    <w:p w:rsidR="00875BFF" w:rsidRDefault="00875BFF" w:rsidP="00ED0F0A">
      <w:pPr>
        <w:rPr>
          <w:b/>
        </w:rPr>
      </w:pPr>
      <w:r>
        <w:rPr>
          <w:b/>
        </w:rPr>
        <w:t xml:space="preserve">                   </w:t>
      </w:r>
    </w:p>
    <w:p w:rsidR="00875BFF" w:rsidRDefault="00875BFF" w:rsidP="00ED0F0A">
      <w:pPr>
        <w:rPr>
          <w:b/>
        </w:rPr>
      </w:pPr>
      <w:r>
        <w:rPr>
          <w:sz w:val="16"/>
          <w:szCs w:val="16"/>
        </w:rPr>
        <w:t xml:space="preserve">        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………..…….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………….…….……….</w:t>
      </w:r>
      <w:r w:rsidRPr="00EC2723">
        <w:rPr>
          <w:sz w:val="16"/>
          <w:szCs w:val="16"/>
        </w:rPr>
        <w:t>…</w:t>
      </w:r>
    </w:p>
    <w:p w:rsidR="00875BFF" w:rsidRDefault="00875BFF" w:rsidP="00ED0F0A">
      <w:pPr>
        <w:rPr>
          <w:b/>
        </w:rPr>
      </w:pPr>
      <w:r>
        <w:rPr>
          <w:b/>
        </w:rPr>
        <w:t xml:space="preserve">                   </w:t>
      </w:r>
      <w:r>
        <w:rPr>
          <w:sz w:val="16"/>
          <w:szCs w:val="16"/>
        </w:rPr>
        <w:t>.</w:t>
      </w:r>
    </w:p>
    <w:p w:rsidR="00875BFF" w:rsidRDefault="00875BFF" w:rsidP="00ED0F0A">
      <w:pPr>
        <w:rPr>
          <w:b/>
        </w:rPr>
      </w:pPr>
      <w:r>
        <w:rPr>
          <w:b/>
        </w:rPr>
        <w:t xml:space="preserve">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…………….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 xml:space="preserve">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..…...………………….</w:t>
      </w:r>
      <w:r w:rsidRPr="00EC2723">
        <w:rPr>
          <w:sz w:val="16"/>
          <w:szCs w:val="16"/>
        </w:rPr>
        <w:t>…</w:t>
      </w:r>
      <w:r>
        <w:rPr>
          <w:b/>
        </w:rPr>
        <w:t xml:space="preserve"> </w:t>
      </w:r>
    </w:p>
    <w:p w:rsidR="00875BFF" w:rsidRDefault="00875BFF" w:rsidP="00ED0F0A">
      <w:pPr>
        <w:rPr>
          <w:b/>
        </w:rPr>
        <w:sectPr w:rsidR="00875BFF" w:rsidSect="008A2A7C">
          <w:type w:val="continuous"/>
          <w:pgSz w:w="11906" w:h="16838"/>
          <w:pgMar w:top="426" w:right="566" w:bottom="426" w:left="709" w:header="708" w:footer="708" w:gutter="0"/>
          <w:cols w:num="2" w:space="708"/>
          <w:docGrid w:linePitch="360"/>
        </w:sectPr>
      </w:pPr>
    </w:p>
    <w:p w:rsidR="00875BFF" w:rsidRDefault="00875BFF" w:rsidP="00ED0F0A">
      <w:pPr>
        <w:rPr>
          <w:b/>
        </w:rPr>
      </w:pPr>
      <w:r>
        <w:rPr>
          <w:b/>
        </w:rPr>
        <w:tab/>
        <w:t xml:space="preserve">                                                                                                         </w:t>
      </w:r>
      <w:r w:rsidRPr="00EC2723">
        <w:rPr>
          <w:sz w:val="16"/>
          <w:szCs w:val="16"/>
        </w:rPr>
        <w:t>……</w:t>
      </w:r>
      <w:r>
        <w:rPr>
          <w:sz w:val="16"/>
          <w:szCs w:val="16"/>
        </w:rPr>
        <w:t>……………..</w:t>
      </w:r>
      <w:r w:rsidRPr="00EC2723">
        <w:rPr>
          <w:sz w:val="16"/>
          <w:szCs w:val="16"/>
        </w:rPr>
        <w:t>…</w:t>
      </w:r>
      <w:r>
        <w:rPr>
          <w:b/>
        </w:rPr>
        <w:tab/>
        <w:t xml:space="preserve">    </w:t>
      </w:r>
      <w:r w:rsidRPr="00EC2723">
        <w:rPr>
          <w:sz w:val="16"/>
          <w:szCs w:val="16"/>
        </w:rPr>
        <w:t>…</w:t>
      </w:r>
      <w:r>
        <w:rPr>
          <w:sz w:val="16"/>
          <w:szCs w:val="16"/>
        </w:rPr>
        <w:t>……………..…</w:t>
      </w:r>
      <w:r w:rsidRPr="00EC2723">
        <w:rPr>
          <w:sz w:val="16"/>
          <w:szCs w:val="16"/>
        </w:rPr>
        <w:t>…</w:t>
      </w:r>
      <w:r>
        <w:rPr>
          <w:b/>
        </w:rPr>
        <w:t xml:space="preserve"> </w:t>
      </w:r>
    </w:p>
    <w:p w:rsidR="00875BFF" w:rsidRDefault="00875BFF" w:rsidP="00ED0F0A">
      <w:pPr>
        <w:tabs>
          <w:tab w:val="left" w:pos="6855"/>
        </w:tabs>
        <w:rPr>
          <w:b/>
        </w:rPr>
      </w:pPr>
    </w:p>
    <w:p w:rsidR="00875BFF" w:rsidRDefault="00875BFF" w:rsidP="00ED0F0A">
      <w:r>
        <w:rPr>
          <w:b/>
        </w:rPr>
        <w:t xml:space="preserve">                    </w:t>
      </w:r>
    </w:p>
    <w:p w:rsidR="00875BFF" w:rsidRPr="00343EB4" w:rsidRDefault="00875BFF" w:rsidP="00ED0F0A">
      <w:pPr>
        <w:rPr>
          <w:b/>
        </w:rPr>
      </w:pPr>
      <w:r>
        <w:t>Sayının Okunuşu…………………………………            Sayının Okunuşu:………………………………</w:t>
      </w:r>
    </w:p>
    <w:p w:rsidR="00875BFF" w:rsidRDefault="00875BFF" w:rsidP="00E65EA5">
      <w:pPr>
        <w:pStyle w:val="NormalWeb"/>
        <w:rPr>
          <w:rFonts w:ascii="Times New Roman" w:hAnsi="Times New Roman"/>
          <w:sz w:val="24"/>
          <w:szCs w:val="24"/>
        </w:rPr>
      </w:pPr>
      <w:hyperlink r:id="rId5" w:history="1">
        <w:r>
          <w:rPr>
            <w:rStyle w:val="Hyperlink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875BFF" w:rsidRPr="00343EB4" w:rsidRDefault="00875BFF" w:rsidP="00343EB4">
      <w:pPr>
        <w:rPr>
          <w:b/>
        </w:rPr>
      </w:pPr>
    </w:p>
    <w:sectPr w:rsidR="00875BFF" w:rsidRPr="00343EB4" w:rsidSect="008A2A7C">
      <w:type w:val="continuous"/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D7640"/>
    <w:multiLevelType w:val="hybridMultilevel"/>
    <w:tmpl w:val="72407A0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40B"/>
    <w:rsid w:val="00012643"/>
    <w:rsid w:val="000C4C8C"/>
    <w:rsid w:val="00101CBD"/>
    <w:rsid w:val="00195C70"/>
    <w:rsid w:val="001B7D18"/>
    <w:rsid w:val="002124CB"/>
    <w:rsid w:val="00255C75"/>
    <w:rsid w:val="002A771F"/>
    <w:rsid w:val="00321AD5"/>
    <w:rsid w:val="00343EB4"/>
    <w:rsid w:val="00364CE4"/>
    <w:rsid w:val="003B6536"/>
    <w:rsid w:val="003C4962"/>
    <w:rsid w:val="003E6B29"/>
    <w:rsid w:val="00405C9F"/>
    <w:rsid w:val="004B1D86"/>
    <w:rsid w:val="004F3A6D"/>
    <w:rsid w:val="005006A6"/>
    <w:rsid w:val="005726E6"/>
    <w:rsid w:val="005E2D3E"/>
    <w:rsid w:val="006914D7"/>
    <w:rsid w:val="006A3CEA"/>
    <w:rsid w:val="00706C97"/>
    <w:rsid w:val="00733676"/>
    <w:rsid w:val="00790589"/>
    <w:rsid w:val="007B65ED"/>
    <w:rsid w:val="008108DC"/>
    <w:rsid w:val="00875BFF"/>
    <w:rsid w:val="008837A7"/>
    <w:rsid w:val="00894E85"/>
    <w:rsid w:val="008A2A7C"/>
    <w:rsid w:val="008E3318"/>
    <w:rsid w:val="008F2E7D"/>
    <w:rsid w:val="008F7E08"/>
    <w:rsid w:val="00955BC3"/>
    <w:rsid w:val="00A04DF1"/>
    <w:rsid w:val="00A56C8E"/>
    <w:rsid w:val="00AE0EC7"/>
    <w:rsid w:val="00B2055A"/>
    <w:rsid w:val="00B21BB3"/>
    <w:rsid w:val="00B25975"/>
    <w:rsid w:val="00B27DE8"/>
    <w:rsid w:val="00B44D8A"/>
    <w:rsid w:val="00B6055C"/>
    <w:rsid w:val="00BA6013"/>
    <w:rsid w:val="00CB5346"/>
    <w:rsid w:val="00D025D1"/>
    <w:rsid w:val="00D1067F"/>
    <w:rsid w:val="00D23325"/>
    <w:rsid w:val="00DE5B49"/>
    <w:rsid w:val="00E65EA5"/>
    <w:rsid w:val="00E8553E"/>
    <w:rsid w:val="00EA11BD"/>
    <w:rsid w:val="00EC240B"/>
    <w:rsid w:val="00EC2723"/>
    <w:rsid w:val="00ED0F0A"/>
    <w:rsid w:val="00F56945"/>
    <w:rsid w:val="00FB279E"/>
    <w:rsid w:val="00FE1B28"/>
    <w:rsid w:val="00FE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6A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C240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C2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24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05C9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65EA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E65EA5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10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496</Words>
  <Characters>2829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Cevdet</dc:creator>
  <cp:keywords/>
  <dc:description/>
  <cp:lastModifiedBy>EDANUR HANIM</cp:lastModifiedBy>
  <cp:revision>7</cp:revision>
  <cp:lastPrinted>2010-09-24T07:52:00Z</cp:lastPrinted>
  <dcterms:created xsi:type="dcterms:W3CDTF">2010-09-21T16:22:00Z</dcterms:created>
  <dcterms:modified xsi:type="dcterms:W3CDTF">2011-09-26T21:01:00Z</dcterms:modified>
</cp:coreProperties>
</file>