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AE" w:rsidRPr="0027060D" w:rsidRDefault="009651AE" w:rsidP="00E35A62">
      <w:pPr>
        <w:jc w:val="center"/>
        <w:rPr>
          <w:rFonts w:ascii="Comic Sans MS" w:hAnsi="Comic Sans MS" w:cs="Tahoma"/>
          <w:b/>
        </w:rPr>
      </w:pPr>
      <w:r w:rsidRPr="0027060D">
        <w:rPr>
          <w:rFonts w:ascii="Comic Sans MS" w:hAnsi="Comic Sans MS" w:cs="Tahoma"/>
          <w:b/>
        </w:rPr>
        <w:t>Solunum Sistemi Konu Özeti</w:t>
      </w:r>
    </w:p>
    <w:p w:rsidR="009651AE" w:rsidRPr="0027060D" w:rsidRDefault="009651AE" w:rsidP="0033700D">
      <w:pPr>
        <w:jc w:val="center"/>
        <w:rPr>
          <w:rFonts w:ascii="Comic Sans MS" w:hAnsi="Comic Sans MS" w:cs="Tahoma"/>
          <w:b/>
        </w:rPr>
      </w:pPr>
      <w:r w:rsidRPr="0027060D">
        <w:rPr>
          <w:rFonts w:ascii="Comic Sans MS" w:hAnsi="Comic Sans MS" w:cs="Tahoma"/>
          <w:b/>
        </w:rPr>
        <w:t>Niçin soluk alıp veririz?</w:t>
      </w:r>
    </w:p>
    <w:p w:rsidR="009651AE" w:rsidRPr="0027060D" w:rsidRDefault="009651AE" w:rsidP="0033700D">
      <w:pPr>
        <w:ind w:firstLine="708"/>
        <w:rPr>
          <w:rFonts w:ascii="Comic Sans MS" w:hAnsi="Comic Sans MS" w:cs="Tahoma"/>
        </w:rPr>
      </w:pPr>
      <w:r w:rsidRPr="0027060D">
        <w:rPr>
          <w:rFonts w:ascii="Comic Sans MS" w:hAnsi="Comic Sans MS" w:cs="Tahoma"/>
        </w:rPr>
        <w:t>Hareket etmek konuşmak hatta düşünmek için enerjiye ihtiyaç duyarız.Organlarımız enerji ile görevlerini yerine getiriyor.</w:t>
      </w:r>
      <w:r>
        <w:rPr>
          <w:rFonts w:ascii="Comic Sans MS" w:hAnsi="Comic Sans MS" w:cs="Tahoma"/>
        </w:rPr>
        <w:t>V</w:t>
      </w:r>
      <w:r w:rsidRPr="0027060D">
        <w:rPr>
          <w:rFonts w:ascii="Comic Sans MS" w:hAnsi="Comic Sans MS" w:cs="Tahoma"/>
        </w:rPr>
        <w:t>ücudumuzdaki enerjiyi besinlerden elde ederiz.</w:t>
      </w:r>
      <w:r>
        <w:rPr>
          <w:rFonts w:ascii="Comic Sans MS" w:hAnsi="Comic Sans MS" w:cs="Tahoma"/>
        </w:rPr>
        <w:t>B</w:t>
      </w:r>
      <w:r w:rsidRPr="0027060D">
        <w:rPr>
          <w:rFonts w:ascii="Comic Sans MS" w:hAnsi="Comic Sans MS" w:cs="Tahoma"/>
        </w:rPr>
        <w:t>esinlerdeki enerjiyi  kullanabilmek için oksijene ihtiyaç duyarız.Soluk aldığımızda oksijen vücudumuza girer,akciğerlerden kana geçer ,kanla tüm vücudumuza dağılır.</w:t>
      </w:r>
      <w:r>
        <w:rPr>
          <w:rFonts w:ascii="Comic Sans MS" w:hAnsi="Comic Sans MS" w:cs="Tahoma"/>
        </w:rPr>
        <w:t>Vücudumuzdaki karbondioksit</w:t>
      </w:r>
      <w:r w:rsidRPr="0027060D">
        <w:rPr>
          <w:rFonts w:ascii="Comic Sans MS" w:hAnsi="Comic Sans MS" w:cs="Tahoma"/>
        </w:rPr>
        <w:t xml:space="preserve"> soluk verdiğimizde dışarı </w:t>
      </w:r>
      <w:r>
        <w:rPr>
          <w:rFonts w:ascii="Comic Sans MS" w:hAnsi="Comic Sans MS" w:cs="Tahoma"/>
        </w:rPr>
        <w:t xml:space="preserve">atılır.Soluk verdiğimizde </w:t>
      </w:r>
      <w:r w:rsidRPr="0027060D">
        <w:rPr>
          <w:rFonts w:ascii="Comic Sans MS" w:hAnsi="Comic Sans MS" w:cs="Tahoma"/>
        </w:rPr>
        <w:t xml:space="preserve"> karbondioksitle beraber oksijen</w:t>
      </w:r>
      <w:r>
        <w:rPr>
          <w:rFonts w:ascii="Comic Sans MS" w:hAnsi="Comic Sans MS" w:cs="Tahoma"/>
        </w:rPr>
        <w:t xml:space="preserve">in </w:t>
      </w:r>
      <w:r w:rsidRPr="0027060D">
        <w:rPr>
          <w:rFonts w:ascii="Comic Sans MS" w:hAnsi="Comic Sans MS" w:cs="Tahoma"/>
        </w:rPr>
        <w:t xml:space="preserve"> bir kısmı ile su buharı da dışarı atılır.</w:t>
      </w:r>
    </w:p>
    <w:p w:rsidR="009651AE" w:rsidRPr="0027060D" w:rsidRDefault="009651AE" w:rsidP="00E35A62">
      <w:pPr>
        <w:jc w:val="center"/>
        <w:rPr>
          <w:rFonts w:ascii="Comic Sans MS" w:hAnsi="Comic Sans MS" w:cs="Tahoma"/>
          <w:b/>
        </w:rPr>
      </w:pPr>
      <w:r w:rsidRPr="0027060D">
        <w:rPr>
          <w:rFonts w:ascii="Comic Sans MS" w:hAnsi="Comic Sans MS" w:cs="Tahoma"/>
          <w:b/>
        </w:rPr>
        <w:t>Soluk alma</w:t>
      </w:r>
    </w:p>
    <w:p w:rsidR="009651AE" w:rsidRPr="0027060D" w:rsidRDefault="009651AE" w:rsidP="0033700D">
      <w:pPr>
        <w:ind w:firstLine="708"/>
        <w:rPr>
          <w:rFonts w:ascii="Comic Sans MS" w:hAnsi="Comic Sans MS" w:cs="Tahoma"/>
        </w:rPr>
      </w:pPr>
      <w:r w:rsidRPr="0027060D">
        <w:rPr>
          <w:rFonts w:ascii="Comic Sans MS" w:hAnsi="Comic Sans MS" w:cs="Tahoma"/>
        </w:rPr>
        <w:t>Dışarıdaki hava sırasıyla burun,yutak,gırtlak,soluk borusundan geçerek akciğerlere ulaşır.</w:t>
      </w:r>
    </w:p>
    <w:p w:rsidR="009651AE" w:rsidRPr="0027060D" w:rsidRDefault="009651AE" w:rsidP="0033700D">
      <w:pPr>
        <w:jc w:val="center"/>
        <w:rPr>
          <w:rFonts w:ascii="Comic Sans MS" w:hAnsi="Comic Sans MS" w:cs="Tahoma"/>
          <w:b/>
        </w:rPr>
      </w:pPr>
      <w:r w:rsidRPr="0027060D">
        <w:rPr>
          <w:rFonts w:ascii="Comic Sans MS" w:hAnsi="Comic Sans MS" w:cs="Tahoma"/>
          <w:b/>
        </w:rPr>
        <w:t>Soluk verme</w:t>
      </w:r>
    </w:p>
    <w:p w:rsidR="009651AE" w:rsidRPr="0027060D" w:rsidRDefault="009651AE" w:rsidP="0033700D">
      <w:pPr>
        <w:ind w:firstLine="708"/>
        <w:rPr>
          <w:rFonts w:ascii="Comic Sans MS" w:hAnsi="Comic Sans MS" w:cs="Tahoma"/>
        </w:rPr>
      </w:pPr>
      <w:r w:rsidRPr="0027060D">
        <w:rPr>
          <w:rFonts w:ascii="Comic Sans MS" w:hAnsi="Comic Sans MS" w:cs="Tahoma"/>
        </w:rPr>
        <w:t>Akciğerlerdeki hava önce soluk borusuna or</w:t>
      </w:r>
      <w:r>
        <w:rPr>
          <w:rFonts w:ascii="Comic Sans MS" w:hAnsi="Comic Sans MS" w:cs="Tahoma"/>
        </w:rPr>
        <w:t>a</w:t>
      </w:r>
      <w:r w:rsidRPr="0027060D">
        <w:rPr>
          <w:rFonts w:ascii="Comic Sans MS" w:hAnsi="Comic Sans MS" w:cs="Tahoma"/>
        </w:rPr>
        <w:t>dan gırtlak ve yutağa giderek ağzımızdan dışarı atılır.</w:t>
      </w:r>
    </w:p>
    <w:p w:rsidR="009651AE" w:rsidRPr="0027060D" w:rsidRDefault="009651AE" w:rsidP="0033700D">
      <w:pPr>
        <w:jc w:val="center"/>
        <w:rPr>
          <w:rFonts w:ascii="Comic Sans MS" w:hAnsi="Comic Sans MS" w:cs="Tahoma"/>
          <w:b/>
        </w:rPr>
      </w:pPr>
      <w:r w:rsidRPr="0027060D">
        <w:rPr>
          <w:rFonts w:ascii="Comic Sans MS" w:hAnsi="Comic Sans MS" w:cs="Tahoma"/>
          <w:b/>
        </w:rPr>
        <w:t>Niçin burnumuzla soluk alıp vermeliyiz?</w:t>
      </w:r>
    </w:p>
    <w:p w:rsidR="009651AE" w:rsidRPr="0027060D" w:rsidRDefault="009651AE" w:rsidP="0021540B">
      <w:pPr>
        <w:rPr>
          <w:rFonts w:ascii="Comic Sans MS" w:hAnsi="Comic Sans MS" w:cs="Tahoma"/>
        </w:rPr>
      </w:pPr>
      <w:r w:rsidRPr="0027060D">
        <w:rPr>
          <w:rFonts w:ascii="Comic Sans MS" w:hAnsi="Comic Sans MS" w:cs="Tahoma"/>
        </w:rPr>
        <w:tab/>
        <w:t>Burnumuzdaki kıllar pis havayı, sümüksü sıvı da zararlı madde</w:t>
      </w:r>
      <w:r>
        <w:rPr>
          <w:rFonts w:ascii="Comic Sans MS" w:hAnsi="Comic Sans MS" w:cs="Tahoma"/>
        </w:rPr>
        <w:t>lerin içeri girmesini engeller.B</w:t>
      </w:r>
      <w:r w:rsidRPr="0027060D">
        <w:rPr>
          <w:rFonts w:ascii="Comic Sans MS" w:hAnsi="Comic Sans MS" w:cs="Tahoma"/>
        </w:rPr>
        <w:t>urnumuz aldığımız havayı ısıtır ve nemlendirir.</w:t>
      </w:r>
    </w:p>
    <w:p w:rsidR="009651AE" w:rsidRPr="0027060D" w:rsidRDefault="009651AE" w:rsidP="0033700D">
      <w:pPr>
        <w:jc w:val="center"/>
        <w:rPr>
          <w:rFonts w:ascii="Comic Sans MS" w:hAnsi="Comic Sans MS" w:cs="Tahoma"/>
          <w:b/>
        </w:rPr>
      </w:pPr>
      <w:r>
        <w:rPr>
          <w:noProof/>
          <w:lang w:eastAsia="tr-TR"/>
        </w:rPr>
        <w:pict>
          <v:rect id="_x0000_s1026" style="position:absolute;left:0;text-align:left;margin-left:260.65pt;margin-top:19.85pt;width:3in;height:132.75pt;z-index:251657728" strokeweight="1.5pt">
            <v:textbox>
              <w:txbxContent>
                <w:p w:rsidR="009651AE" w:rsidRPr="006D577B" w:rsidRDefault="009651AE" w:rsidP="0021540B">
                  <w:pPr>
                    <w:rPr>
                      <w:rFonts w:ascii="Comic Sans MS" w:hAnsi="Comic Sans MS"/>
                      <w:b/>
                    </w:rPr>
                  </w:pPr>
                  <w:r w:rsidRPr="006D577B">
                    <w:rPr>
                      <w:rFonts w:ascii="Comic Sans MS" w:hAnsi="Comic Sans MS"/>
                      <w:b/>
                    </w:rPr>
                    <w:t>*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6D577B">
                    <w:rPr>
                      <w:rFonts w:ascii="Comic Sans MS" w:hAnsi="Comic Sans MS"/>
                      <w:b/>
                    </w:rPr>
                    <w:t>Yet</w:t>
                  </w:r>
                  <w:r>
                    <w:rPr>
                      <w:rFonts w:ascii="Comic Sans MS" w:hAnsi="Comic Sans MS"/>
                      <w:b/>
                    </w:rPr>
                    <w:t>i</w:t>
                  </w:r>
                  <w:r w:rsidRPr="006D577B">
                    <w:rPr>
                      <w:rFonts w:ascii="Comic Sans MS" w:hAnsi="Comic Sans MS"/>
                      <w:b/>
                    </w:rPr>
                    <w:t>şkin bir insan dakikada</w:t>
                  </w:r>
                  <w:r>
                    <w:rPr>
                      <w:rFonts w:ascii="Comic Sans MS" w:hAnsi="Comic Sans MS"/>
                      <w:b/>
                    </w:rPr>
                    <w:t xml:space="preserve"> 15-22 kez </w:t>
                  </w:r>
                  <w:r w:rsidRPr="006D577B">
                    <w:rPr>
                      <w:rFonts w:ascii="Comic Sans MS" w:hAnsi="Comic Sans MS"/>
                      <w:b/>
                    </w:rPr>
                    <w:t>solunum yapar.Bir çocuk ise 2</w:t>
                  </w:r>
                  <w:r>
                    <w:rPr>
                      <w:rFonts w:ascii="Comic Sans MS" w:hAnsi="Comic Sans MS"/>
                      <w:b/>
                    </w:rPr>
                    <w:t xml:space="preserve">0- 30 kez </w:t>
                  </w:r>
                  <w:r w:rsidRPr="006D577B">
                    <w:rPr>
                      <w:rFonts w:ascii="Comic Sans MS" w:hAnsi="Comic Sans MS"/>
                      <w:b/>
                    </w:rPr>
                    <w:t>solunum yapar</w:t>
                  </w:r>
                  <w:r>
                    <w:rPr>
                      <w:rFonts w:ascii="Comic Sans MS" w:hAnsi="Comic Sans MS"/>
                      <w:b/>
                    </w:rPr>
                    <w:t>.                                               * Nefes alırken burnumuzdan almalı nefes verirken ağzımızdan vermeliyiz                                                        * Nefes alırken az oksijen nefes verirken çok karbondioksit  veririz.</w:t>
                  </w:r>
                </w:p>
              </w:txbxContent>
            </v:textbox>
          </v:rect>
        </w:pict>
      </w:r>
      <w:r w:rsidRPr="0027060D">
        <w:rPr>
          <w:rFonts w:ascii="Comic Sans MS" w:hAnsi="Comic Sans MS" w:cs="Tahoma"/>
          <w:b/>
        </w:rPr>
        <w:t>Soluk alıp vermede görevli yapılar</w:t>
      </w:r>
    </w:p>
    <w:p w:rsidR="009651AE" w:rsidRPr="0027060D" w:rsidRDefault="009651AE" w:rsidP="0021540B">
      <w:pPr>
        <w:jc w:val="right"/>
        <w:rPr>
          <w:rFonts w:ascii="Comic Sans MS" w:hAnsi="Comic Sans MS" w:cs="Tahoma"/>
        </w:rPr>
      </w:pPr>
      <w:r>
        <w:rPr>
          <w:noProof/>
          <w:lang w:eastAsia="tr-TR"/>
        </w:rPr>
        <w:pict>
          <v:rect id="_x0000_s1027" style="position:absolute;left:0;text-align:left;margin-left:19.9pt;margin-top:2.05pt;width:109.5pt;height:116.25pt;z-index:251656704" fillcolor="#ebf7ff" strokeweight="1.5pt">
            <v:textbox>
              <w:txbxContent>
                <w:p w:rsidR="009651AE" w:rsidRDefault="009651AE" w:rsidP="0021540B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 w:rsidRPr="006D577B">
                    <w:rPr>
                      <w:rFonts w:ascii="Comic Sans MS" w:hAnsi="Comic Sans MS"/>
                      <w:b/>
                    </w:rPr>
                    <w:t xml:space="preserve">Solunum organları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</w:t>
                  </w:r>
                </w:p>
                <w:p w:rsidR="009651AE" w:rsidRPr="006D577B" w:rsidRDefault="009651AE" w:rsidP="0021540B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1- Burun                                    2- Yutak                       </w:t>
                  </w:r>
                  <w:r w:rsidRPr="006D577B">
                    <w:rPr>
                      <w:rFonts w:ascii="Comic Sans MS" w:hAnsi="Comic Sans MS"/>
                      <w:b/>
                    </w:rPr>
                    <w:t>3- Gırtlak                           4-</w:t>
                  </w:r>
                  <w:r>
                    <w:rPr>
                      <w:rFonts w:ascii="Comic Sans MS" w:hAnsi="Comic Sans MS"/>
                      <w:b/>
                    </w:rPr>
                    <w:t xml:space="preserve"> Soluk borusu             5- Akciğerler</w:t>
                  </w:r>
                  <w:r w:rsidRPr="006D577B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rect>
        </w:pict>
      </w:r>
    </w:p>
    <w:p w:rsidR="009651AE" w:rsidRPr="0027060D" w:rsidRDefault="009651AE" w:rsidP="0021540B">
      <w:pPr>
        <w:jc w:val="right"/>
        <w:rPr>
          <w:rFonts w:ascii="Comic Sans MS" w:hAnsi="Comic Sans MS" w:cs="Tahoma"/>
        </w:rPr>
      </w:pPr>
    </w:p>
    <w:p w:rsidR="009651AE" w:rsidRPr="0027060D" w:rsidRDefault="009651AE" w:rsidP="0021540B">
      <w:pPr>
        <w:jc w:val="right"/>
        <w:rPr>
          <w:rFonts w:ascii="Comic Sans MS" w:hAnsi="Comic Sans MS" w:cs="Tahoma"/>
        </w:rPr>
      </w:pPr>
    </w:p>
    <w:p w:rsidR="009651AE" w:rsidRPr="0027060D" w:rsidRDefault="009651AE" w:rsidP="0021540B">
      <w:pPr>
        <w:jc w:val="right"/>
        <w:rPr>
          <w:rFonts w:ascii="Comic Sans MS" w:hAnsi="Comic Sans MS" w:cs="Tahoma"/>
        </w:rPr>
      </w:pPr>
    </w:p>
    <w:p w:rsidR="009651AE" w:rsidRPr="0027060D" w:rsidRDefault="009651AE" w:rsidP="0021540B">
      <w:pPr>
        <w:jc w:val="right"/>
        <w:rPr>
          <w:rFonts w:ascii="Comic Sans MS" w:hAnsi="Comic Sans MS" w:cs="Tahoma"/>
        </w:rPr>
      </w:pPr>
    </w:p>
    <w:p w:rsidR="009651AE" w:rsidRPr="0027060D" w:rsidRDefault="009651AE" w:rsidP="0033700D">
      <w:pPr>
        <w:rPr>
          <w:rFonts w:ascii="Comic Sans MS" w:hAnsi="Comic Sans MS" w:cs="Tahoma"/>
        </w:rPr>
      </w:pPr>
      <w:r w:rsidRPr="0027060D">
        <w:rPr>
          <w:rFonts w:ascii="Comic Sans MS" w:hAnsi="Comic Sans MS" w:cs="Tahoma"/>
          <w:b/>
        </w:rPr>
        <w:t>Yutak:</w:t>
      </w:r>
      <w:r>
        <w:rPr>
          <w:rFonts w:ascii="Comic Sans MS" w:hAnsi="Comic Sans MS" w:cs="Tahoma"/>
        </w:rPr>
        <w:t xml:space="preserve"> S</w:t>
      </w:r>
      <w:r w:rsidRPr="0027060D">
        <w:rPr>
          <w:rFonts w:ascii="Comic Sans MS" w:hAnsi="Comic Sans MS" w:cs="Tahoma"/>
        </w:rPr>
        <w:t>oluduğumuz havayı gırtlağa gönderir.</w:t>
      </w:r>
    </w:p>
    <w:p w:rsidR="009651AE" w:rsidRPr="0027060D" w:rsidRDefault="009651AE" w:rsidP="0033700D">
      <w:pPr>
        <w:rPr>
          <w:rFonts w:ascii="Comic Sans MS" w:hAnsi="Comic Sans MS" w:cs="Tahoma"/>
        </w:rPr>
      </w:pPr>
      <w:r w:rsidRPr="0027060D">
        <w:rPr>
          <w:rFonts w:ascii="Comic Sans MS" w:hAnsi="Comic Sans MS" w:cs="Tahoma"/>
          <w:b/>
        </w:rPr>
        <w:t>Gırtlak:</w:t>
      </w:r>
      <w:r>
        <w:rPr>
          <w:rFonts w:ascii="Comic Sans MS" w:hAnsi="Comic Sans MS" w:cs="Tahoma"/>
        </w:rPr>
        <w:t>S</w:t>
      </w:r>
      <w:r w:rsidRPr="0027060D">
        <w:rPr>
          <w:rFonts w:ascii="Comic Sans MS" w:hAnsi="Comic Sans MS" w:cs="Tahoma"/>
        </w:rPr>
        <w:t>oluk borusunun başlangıcıdır. . Ağızdan gelen besinleri yemek borusundan mideye, burundan gelen havayı ise  soluk borusuna iletir.</w:t>
      </w:r>
    </w:p>
    <w:p w:rsidR="009651AE" w:rsidRPr="0027060D" w:rsidRDefault="009651AE" w:rsidP="0033700D">
      <w:pPr>
        <w:rPr>
          <w:rFonts w:ascii="Comic Sans MS" w:hAnsi="Comic Sans MS" w:cs="Tahoma"/>
        </w:rPr>
      </w:pPr>
      <w:r w:rsidRPr="0027060D">
        <w:rPr>
          <w:rFonts w:ascii="Comic Sans MS" w:hAnsi="Comic Sans MS" w:cs="Tahoma"/>
          <w:b/>
        </w:rPr>
        <w:t>Soluk borusu:</w:t>
      </w:r>
      <w:r w:rsidRPr="0027060D">
        <w:rPr>
          <w:rFonts w:ascii="Comic Sans MS" w:hAnsi="Comic Sans MS"/>
          <w:b/>
        </w:rPr>
        <w:t xml:space="preserve"> </w:t>
      </w:r>
      <w:r w:rsidRPr="0027060D">
        <w:rPr>
          <w:rStyle w:val="Strong"/>
          <w:rFonts w:ascii="Comic Sans MS" w:hAnsi="Comic Sans MS"/>
          <w:b w:val="0"/>
        </w:rPr>
        <w:t>Yemek borusunun önünde yer alır.</w:t>
      </w:r>
      <w:r w:rsidRPr="0027060D">
        <w:rPr>
          <w:rStyle w:val="Strong"/>
          <w:rFonts w:ascii="Comic Sans MS" w:hAnsi="Comic Sans MS"/>
        </w:rPr>
        <w:t xml:space="preserve">soluk </w:t>
      </w:r>
      <w:r w:rsidRPr="0027060D">
        <w:rPr>
          <w:rFonts w:ascii="Comic Sans MS" w:hAnsi="Comic Sans MS"/>
          <w:bCs/>
          <w:szCs w:val="20"/>
        </w:rPr>
        <w:t xml:space="preserve"> </w:t>
      </w:r>
      <w:r w:rsidRPr="0027060D">
        <w:rPr>
          <w:rFonts w:ascii="Comic Sans MS" w:hAnsi="Comic Sans MS"/>
          <w:b/>
          <w:bCs/>
          <w:szCs w:val="20"/>
        </w:rPr>
        <w:t xml:space="preserve">barusuna (trake )adıda verilir. </w:t>
      </w:r>
      <w:r w:rsidRPr="0027060D">
        <w:rPr>
          <w:rStyle w:val="Strong"/>
          <w:rFonts w:ascii="Comic Sans MS" w:hAnsi="Comic Sans MS"/>
          <w:b w:val="0"/>
        </w:rPr>
        <w:t>Üst üste dizilmiş kıkırdak halkalardan oluşur. İçerisindeki titrek tüyler yardımıyla havanın temizlenmesine yardımcı olur.Akciğere girişte iki kola ayrılır.</w:t>
      </w:r>
    </w:p>
    <w:p w:rsidR="009651AE" w:rsidRPr="0027060D" w:rsidRDefault="009651AE" w:rsidP="0033700D">
      <w:pPr>
        <w:rPr>
          <w:rStyle w:val="Strong"/>
          <w:rFonts w:ascii="Comic Sans MS" w:hAnsi="Comic Sans MS"/>
          <w:b w:val="0"/>
        </w:rPr>
      </w:pPr>
      <w:r>
        <w:rPr>
          <w:noProof/>
          <w:lang w:eastAsia="tr-TR"/>
        </w:rPr>
        <w:pict>
          <v:rect id="_x0000_s1028" style="position:absolute;margin-left:-5.6pt;margin-top:58.9pt;width:528pt;height:41.25pt;z-index:251658752" strokecolor="#7030a0" strokeweight="1.5pt">
            <v:textbox>
              <w:txbxContent>
                <w:p w:rsidR="009651AE" w:rsidRDefault="009651AE" w:rsidP="0021540B">
                  <w:r w:rsidRPr="00F86FDA">
                    <w:rPr>
                      <w:rFonts w:ascii="Comic Sans MS" w:hAnsi="Comic Sans MS"/>
                    </w:rPr>
                    <w:t>**</w:t>
                  </w:r>
                  <w:r w:rsidRPr="00F86FDA">
                    <w:rPr>
                      <w:rFonts w:ascii="Comic Sans MS" w:hAnsi="Comic Sans MS"/>
                      <w:b/>
                    </w:rPr>
                    <w:t>Soluma</w:t>
                  </w:r>
                  <w:r>
                    <w:rPr>
                      <w:rFonts w:ascii="Comic Sans MS" w:hAnsi="Comic Sans MS"/>
                      <w:b/>
                    </w:rPr>
                    <w:t xml:space="preserve"> yardımcı olan diyafram; </w:t>
                  </w:r>
                  <w:r w:rsidRPr="00F86FDA">
                    <w:rPr>
                      <w:rFonts w:ascii="Comic Sans MS" w:hAnsi="Comic Sans MS"/>
                      <w:b/>
                    </w:rPr>
                    <w:t>gögüs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F86FDA">
                    <w:rPr>
                      <w:rFonts w:ascii="Comic Sans MS" w:hAnsi="Comic Sans MS"/>
                      <w:b/>
                    </w:rPr>
                    <w:t xml:space="preserve"> boşluğundaki organları karnımızdaki organlardan ayılan çizgili bir kastır. Ayrıca kaburga kaslarıda  rahatça nefes alıp vermemize yardımcı olur</w:t>
                  </w:r>
                  <w:r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  <w:r w:rsidRPr="0027060D">
        <w:rPr>
          <w:rFonts w:ascii="Comic Sans MS" w:hAnsi="Comic Sans MS" w:cs="Tahoma"/>
          <w:b/>
        </w:rPr>
        <w:t>Akciğerler:</w:t>
      </w:r>
      <w:r w:rsidRPr="0027060D">
        <w:rPr>
          <w:rFonts w:ascii="Comic Sans MS" w:hAnsi="Comic Sans MS" w:cs="Tahoma"/>
        </w:rPr>
        <w:t xml:space="preserve"> Vüc</w:t>
      </w:r>
      <w:r>
        <w:rPr>
          <w:rFonts w:ascii="Comic Sans MS" w:hAnsi="Comic Sans MS" w:cs="Tahoma"/>
        </w:rPr>
        <w:t>udumuzda 2 tane akciğer vardır.S</w:t>
      </w:r>
      <w:r w:rsidRPr="0027060D">
        <w:rPr>
          <w:rFonts w:ascii="Comic Sans MS" w:hAnsi="Comic Sans MS" w:cs="Tahoma"/>
        </w:rPr>
        <w:t>oluk borusundan gelen hava akciğerlere dolar.</w:t>
      </w:r>
      <w:r w:rsidRPr="0027060D">
        <w:rPr>
          <w:rFonts w:ascii="Comic Sans MS" w:hAnsi="Comic Sans MS"/>
          <w:b/>
        </w:rPr>
        <w:t xml:space="preserve"> </w:t>
      </w:r>
      <w:r w:rsidRPr="0027060D">
        <w:rPr>
          <w:rStyle w:val="Strong"/>
          <w:rFonts w:ascii="Comic Sans MS" w:hAnsi="Comic Sans MS"/>
          <w:b w:val="0"/>
        </w:rPr>
        <w:t>Oksijen girişini, karbondioksit çıkışını sağlayan organdır.Alınan oksijenin kana karıştığı organdır.</w:t>
      </w:r>
    </w:p>
    <w:p w:rsidR="009651AE" w:rsidRPr="0027060D" w:rsidRDefault="009651AE" w:rsidP="0033700D">
      <w:pPr>
        <w:rPr>
          <w:rFonts w:ascii="Comic Sans MS" w:hAnsi="Comic Sans MS" w:cs="Tahoma"/>
        </w:rPr>
      </w:pPr>
    </w:p>
    <w:p w:rsidR="009651AE" w:rsidRDefault="009651AE" w:rsidP="0033700D">
      <w:pPr>
        <w:rPr>
          <w:rFonts w:ascii="Comic Sans MS" w:hAnsi="Comic Sans MS" w:cs="Tahoma"/>
        </w:rPr>
      </w:pPr>
    </w:p>
    <w:p w:rsidR="009651AE" w:rsidRDefault="009651AE" w:rsidP="0033700D">
      <w:pPr>
        <w:rPr>
          <w:rFonts w:ascii="Comic Sans MS" w:hAnsi="Comic Sans MS" w:cs="Tahoma"/>
        </w:rPr>
      </w:pPr>
    </w:p>
    <w:p w:rsidR="009651AE" w:rsidRDefault="009651AE" w:rsidP="0033700D">
      <w:pPr>
        <w:rPr>
          <w:rFonts w:ascii="Comic Sans MS" w:hAnsi="Comic Sans MS"/>
          <w:b/>
          <w:bCs/>
          <w:szCs w:val="20"/>
        </w:rPr>
      </w:pPr>
      <w:r w:rsidRPr="004D0EC9">
        <w:rPr>
          <w:rFonts w:ascii="Comic Sans MS" w:hAnsi="Comic Sans MS"/>
          <w:noProof/>
          <w:color w:val="FF0000"/>
          <w:sz w:val="24"/>
          <w:lang w:eastAsia="tr-TR"/>
        </w:rPr>
        <w:t xml:space="preserve">NEFES ALMA                                                                NEFES VERME                                                                                        </w:t>
      </w:r>
      <w:r w:rsidRPr="00F86FDA">
        <w:rPr>
          <w:rFonts w:ascii="Comic Sans MS" w:hAnsi="Comic Sans MS"/>
          <w:b/>
          <w:bCs/>
          <w:szCs w:val="20"/>
        </w:rPr>
        <w:t>Kaburgalar arası kaslar kasılır.</w:t>
      </w:r>
      <w:r>
        <w:rPr>
          <w:rFonts w:ascii="Comic Sans MS" w:hAnsi="Comic Sans MS"/>
          <w:b/>
          <w:bCs/>
          <w:szCs w:val="20"/>
        </w:rPr>
        <w:t xml:space="preserve">                      </w:t>
      </w:r>
      <w:r w:rsidRPr="00685778">
        <w:rPr>
          <w:rFonts w:ascii="Comic Sans MS" w:hAnsi="Comic Sans MS"/>
          <w:b/>
          <w:bCs/>
          <w:szCs w:val="20"/>
        </w:rPr>
        <w:t>Kaburgalar arası kaslar gevşer.</w:t>
      </w:r>
      <w:r w:rsidRPr="00685778">
        <w:rPr>
          <w:rFonts w:ascii="Comic Sans MS" w:hAnsi="Comic Sans MS"/>
          <w:b/>
          <w:bCs/>
          <w:sz w:val="24"/>
          <w:szCs w:val="20"/>
        </w:rPr>
        <w:t xml:space="preserve">      </w:t>
      </w:r>
      <w:r>
        <w:rPr>
          <w:rFonts w:ascii="Comic Sans MS" w:hAnsi="Comic Sans MS"/>
          <w:noProof/>
          <w:sz w:val="24"/>
          <w:lang w:eastAsia="tr-TR"/>
        </w:rPr>
        <w:t xml:space="preserve">                            </w:t>
      </w:r>
      <w:r w:rsidRPr="00685778">
        <w:rPr>
          <w:rFonts w:ascii="Comic Sans MS" w:hAnsi="Comic Sans MS"/>
          <w:b/>
          <w:bCs/>
          <w:szCs w:val="20"/>
        </w:rPr>
        <w:t xml:space="preserve">Diyafram kası kasılır.  </w:t>
      </w:r>
      <w:r w:rsidRPr="00685778">
        <w:rPr>
          <w:rFonts w:ascii="Comic Sans MS" w:hAnsi="Comic Sans MS"/>
          <w:noProof/>
          <w:sz w:val="24"/>
          <w:lang w:eastAsia="tr-TR"/>
        </w:rPr>
        <w:t xml:space="preserve">                                         </w:t>
      </w:r>
      <w:r w:rsidRPr="00685778">
        <w:rPr>
          <w:rFonts w:ascii="Comic Sans MS" w:hAnsi="Comic Sans MS"/>
          <w:b/>
          <w:bCs/>
          <w:szCs w:val="20"/>
        </w:rPr>
        <w:t>Diyafram kası gevşer(kubbeleşir)</w:t>
      </w:r>
      <w:r>
        <w:rPr>
          <w:rFonts w:ascii="Comic Sans MS" w:hAnsi="Comic Sans MS"/>
          <w:noProof/>
          <w:sz w:val="24"/>
          <w:lang w:eastAsia="tr-TR"/>
        </w:rPr>
        <w:t xml:space="preserve">                                  </w:t>
      </w:r>
      <w:r w:rsidRPr="00685778">
        <w:rPr>
          <w:rFonts w:ascii="Comic Sans MS" w:hAnsi="Comic Sans MS"/>
          <w:b/>
          <w:bCs/>
          <w:szCs w:val="20"/>
        </w:rPr>
        <w:t>Göğüs boşluğu genişler.</w:t>
      </w:r>
      <w:r>
        <w:rPr>
          <w:rFonts w:ascii="Comic Sans MS" w:hAnsi="Comic Sans MS"/>
          <w:b/>
          <w:bCs/>
          <w:szCs w:val="20"/>
        </w:rPr>
        <w:t xml:space="preserve">                               </w:t>
      </w:r>
      <w:r w:rsidRPr="00685778">
        <w:rPr>
          <w:rFonts w:ascii="Comic Sans MS" w:hAnsi="Comic Sans MS"/>
          <w:b/>
          <w:bCs/>
          <w:szCs w:val="20"/>
        </w:rPr>
        <w:t>Göğüs boşluğu</w:t>
      </w:r>
      <w:r>
        <w:rPr>
          <w:rFonts w:ascii="Comic Sans MS" w:hAnsi="Comic Sans MS"/>
          <w:b/>
          <w:bCs/>
          <w:szCs w:val="20"/>
        </w:rPr>
        <w:t xml:space="preserve"> daralır                                  Akciğerler sıkışır                                      Akciğerler daralır                                                                             Akciğerden içeri oksijen(hava) girer                 Akciğerden dışarı karbondioksit çıkar                                </w:t>
      </w:r>
    </w:p>
    <w:p w:rsidR="009651AE" w:rsidRPr="0027060D" w:rsidRDefault="009651AE" w:rsidP="0033700D">
      <w:pPr>
        <w:rPr>
          <w:rFonts w:ascii="Comic Sans MS" w:hAnsi="Comic Sans MS" w:cs="Tahoma"/>
        </w:rPr>
      </w:pPr>
      <w:hyperlink r:id="rId4" w:history="1">
        <w:r>
          <w:rPr>
            <w:rStyle w:val="Hyperlink"/>
            <w:shadow/>
          </w:rPr>
          <w:t>www.sorubak.com</w:t>
        </w:r>
      </w:hyperlink>
    </w:p>
    <w:sectPr w:rsidR="009651AE" w:rsidRPr="0027060D" w:rsidSect="00A93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A62"/>
    <w:rsid w:val="00042890"/>
    <w:rsid w:val="00043893"/>
    <w:rsid w:val="00064800"/>
    <w:rsid w:val="000662AA"/>
    <w:rsid w:val="000675FD"/>
    <w:rsid w:val="000712AB"/>
    <w:rsid w:val="00072B20"/>
    <w:rsid w:val="000776A1"/>
    <w:rsid w:val="00080009"/>
    <w:rsid w:val="00092F32"/>
    <w:rsid w:val="000A70E5"/>
    <w:rsid w:val="000C0FEB"/>
    <w:rsid w:val="000E3790"/>
    <w:rsid w:val="000E4AC9"/>
    <w:rsid w:val="000E55AE"/>
    <w:rsid w:val="00122140"/>
    <w:rsid w:val="00126CFC"/>
    <w:rsid w:val="0013262E"/>
    <w:rsid w:val="00183078"/>
    <w:rsid w:val="00197039"/>
    <w:rsid w:val="001A0F23"/>
    <w:rsid w:val="001D35E9"/>
    <w:rsid w:val="001D4F87"/>
    <w:rsid w:val="001D512E"/>
    <w:rsid w:val="001E6DDA"/>
    <w:rsid w:val="001E72FF"/>
    <w:rsid w:val="002130EF"/>
    <w:rsid w:val="0021540B"/>
    <w:rsid w:val="00217061"/>
    <w:rsid w:val="0022448A"/>
    <w:rsid w:val="00245609"/>
    <w:rsid w:val="00245D47"/>
    <w:rsid w:val="00253C78"/>
    <w:rsid w:val="002558F2"/>
    <w:rsid w:val="0025659F"/>
    <w:rsid w:val="00264B51"/>
    <w:rsid w:val="0027060D"/>
    <w:rsid w:val="002724B5"/>
    <w:rsid w:val="002750D4"/>
    <w:rsid w:val="002A095A"/>
    <w:rsid w:val="002A62EC"/>
    <w:rsid w:val="002B6848"/>
    <w:rsid w:val="002C3E2D"/>
    <w:rsid w:val="002E221E"/>
    <w:rsid w:val="002E420E"/>
    <w:rsid w:val="002F37C7"/>
    <w:rsid w:val="003125D5"/>
    <w:rsid w:val="00314D4C"/>
    <w:rsid w:val="00315719"/>
    <w:rsid w:val="0033700D"/>
    <w:rsid w:val="00351B8C"/>
    <w:rsid w:val="00357A32"/>
    <w:rsid w:val="00364DEF"/>
    <w:rsid w:val="003769BD"/>
    <w:rsid w:val="00394607"/>
    <w:rsid w:val="003B2699"/>
    <w:rsid w:val="003D0BE3"/>
    <w:rsid w:val="003D4C34"/>
    <w:rsid w:val="003F0862"/>
    <w:rsid w:val="003F2186"/>
    <w:rsid w:val="003F73F2"/>
    <w:rsid w:val="0044152D"/>
    <w:rsid w:val="00450AED"/>
    <w:rsid w:val="00474057"/>
    <w:rsid w:val="00474076"/>
    <w:rsid w:val="004A5FF8"/>
    <w:rsid w:val="004A6288"/>
    <w:rsid w:val="004B0E6A"/>
    <w:rsid w:val="004B1652"/>
    <w:rsid w:val="004D0125"/>
    <w:rsid w:val="004D0EC9"/>
    <w:rsid w:val="004D261E"/>
    <w:rsid w:val="004F466E"/>
    <w:rsid w:val="004F5FD6"/>
    <w:rsid w:val="00503E74"/>
    <w:rsid w:val="00510824"/>
    <w:rsid w:val="005139CA"/>
    <w:rsid w:val="00514A62"/>
    <w:rsid w:val="00533DB3"/>
    <w:rsid w:val="00554EBE"/>
    <w:rsid w:val="005609EF"/>
    <w:rsid w:val="005A095B"/>
    <w:rsid w:val="005D7F97"/>
    <w:rsid w:val="005E1578"/>
    <w:rsid w:val="005F3C67"/>
    <w:rsid w:val="00610D69"/>
    <w:rsid w:val="006117DE"/>
    <w:rsid w:val="0062418D"/>
    <w:rsid w:val="00627FE5"/>
    <w:rsid w:val="00647D36"/>
    <w:rsid w:val="00647F93"/>
    <w:rsid w:val="00657220"/>
    <w:rsid w:val="0066202B"/>
    <w:rsid w:val="0067674B"/>
    <w:rsid w:val="00685778"/>
    <w:rsid w:val="006924ED"/>
    <w:rsid w:val="00693102"/>
    <w:rsid w:val="006A3887"/>
    <w:rsid w:val="006B072B"/>
    <w:rsid w:val="006C0583"/>
    <w:rsid w:val="006C0589"/>
    <w:rsid w:val="006C65B1"/>
    <w:rsid w:val="006D577B"/>
    <w:rsid w:val="006E0D5A"/>
    <w:rsid w:val="006E391F"/>
    <w:rsid w:val="006E6C86"/>
    <w:rsid w:val="0071616C"/>
    <w:rsid w:val="00720152"/>
    <w:rsid w:val="00725C75"/>
    <w:rsid w:val="00733D83"/>
    <w:rsid w:val="00753F44"/>
    <w:rsid w:val="007825B9"/>
    <w:rsid w:val="007828F6"/>
    <w:rsid w:val="00785CB2"/>
    <w:rsid w:val="00793C4D"/>
    <w:rsid w:val="007C2603"/>
    <w:rsid w:val="007D0874"/>
    <w:rsid w:val="007F0161"/>
    <w:rsid w:val="00816D08"/>
    <w:rsid w:val="00821F9B"/>
    <w:rsid w:val="008510F6"/>
    <w:rsid w:val="00856507"/>
    <w:rsid w:val="00870223"/>
    <w:rsid w:val="0087553B"/>
    <w:rsid w:val="008B661D"/>
    <w:rsid w:val="008C5FD3"/>
    <w:rsid w:val="008C7B61"/>
    <w:rsid w:val="008F21B1"/>
    <w:rsid w:val="008F65E3"/>
    <w:rsid w:val="00922446"/>
    <w:rsid w:val="00926F87"/>
    <w:rsid w:val="00934E1E"/>
    <w:rsid w:val="00935C70"/>
    <w:rsid w:val="00941499"/>
    <w:rsid w:val="00956C0C"/>
    <w:rsid w:val="00961ADA"/>
    <w:rsid w:val="009651AE"/>
    <w:rsid w:val="009838B8"/>
    <w:rsid w:val="0098469A"/>
    <w:rsid w:val="0098483E"/>
    <w:rsid w:val="00990116"/>
    <w:rsid w:val="009A108B"/>
    <w:rsid w:val="009B18C8"/>
    <w:rsid w:val="009B6117"/>
    <w:rsid w:val="009D7041"/>
    <w:rsid w:val="009E1AA3"/>
    <w:rsid w:val="009E4234"/>
    <w:rsid w:val="00A01566"/>
    <w:rsid w:val="00A15CF0"/>
    <w:rsid w:val="00A20003"/>
    <w:rsid w:val="00A579EC"/>
    <w:rsid w:val="00A93CC1"/>
    <w:rsid w:val="00AB4CEE"/>
    <w:rsid w:val="00AD36FC"/>
    <w:rsid w:val="00B0682C"/>
    <w:rsid w:val="00B07A16"/>
    <w:rsid w:val="00B35FBF"/>
    <w:rsid w:val="00B73449"/>
    <w:rsid w:val="00B8533B"/>
    <w:rsid w:val="00BB1676"/>
    <w:rsid w:val="00BB1F12"/>
    <w:rsid w:val="00BD238A"/>
    <w:rsid w:val="00C125B3"/>
    <w:rsid w:val="00C134F5"/>
    <w:rsid w:val="00C15DB4"/>
    <w:rsid w:val="00C20A7F"/>
    <w:rsid w:val="00C30043"/>
    <w:rsid w:val="00C36AC2"/>
    <w:rsid w:val="00C443FA"/>
    <w:rsid w:val="00C633D3"/>
    <w:rsid w:val="00C661C9"/>
    <w:rsid w:val="00C8196E"/>
    <w:rsid w:val="00C82509"/>
    <w:rsid w:val="00C84CD7"/>
    <w:rsid w:val="00CB0862"/>
    <w:rsid w:val="00CC1E7F"/>
    <w:rsid w:val="00CD61D8"/>
    <w:rsid w:val="00CE3971"/>
    <w:rsid w:val="00CE60B8"/>
    <w:rsid w:val="00CF01EA"/>
    <w:rsid w:val="00CF1A11"/>
    <w:rsid w:val="00CF2130"/>
    <w:rsid w:val="00CF35F1"/>
    <w:rsid w:val="00CF4E5A"/>
    <w:rsid w:val="00D07E24"/>
    <w:rsid w:val="00D1249B"/>
    <w:rsid w:val="00D14FF7"/>
    <w:rsid w:val="00D317E1"/>
    <w:rsid w:val="00D36B6D"/>
    <w:rsid w:val="00D67788"/>
    <w:rsid w:val="00D71546"/>
    <w:rsid w:val="00D72476"/>
    <w:rsid w:val="00D72B75"/>
    <w:rsid w:val="00D82B15"/>
    <w:rsid w:val="00D902E3"/>
    <w:rsid w:val="00DA607D"/>
    <w:rsid w:val="00DD4403"/>
    <w:rsid w:val="00DE0040"/>
    <w:rsid w:val="00DE1889"/>
    <w:rsid w:val="00E07D63"/>
    <w:rsid w:val="00E13DD8"/>
    <w:rsid w:val="00E35A62"/>
    <w:rsid w:val="00E50858"/>
    <w:rsid w:val="00E54BB1"/>
    <w:rsid w:val="00E56EF0"/>
    <w:rsid w:val="00E641C3"/>
    <w:rsid w:val="00EA25CA"/>
    <w:rsid w:val="00EB095D"/>
    <w:rsid w:val="00EB47C7"/>
    <w:rsid w:val="00EE6F76"/>
    <w:rsid w:val="00F05375"/>
    <w:rsid w:val="00F23BAA"/>
    <w:rsid w:val="00F23E9D"/>
    <w:rsid w:val="00F37F57"/>
    <w:rsid w:val="00F4268B"/>
    <w:rsid w:val="00F47194"/>
    <w:rsid w:val="00F76208"/>
    <w:rsid w:val="00F83E00"/>
    <w:rsid w:val="00F86FDA"/>
    <w:rsid w:val="00F9480F"/>
    <w:rsid w:val="00FA1A62"/>
    <w:rsid w:val="00FA5A8D"/>
    <w:rsid w:val="00FB2D3B"/>
    <w:rsid w:val="00FB5C21"/>
    <w:rsid w:val="00FB669B"/>
    <w:rsid w:val="00FB6989"/>
    <w:rsid w:val="00FC5FCF"/>
    <w:rsid w:val="00FC6310"/>
    <w:rsid w:val="00FC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825B9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428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368</Words>
  <Characters>2100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 HANIM</cp:lastModifiedBy>
  <cp:revision>2</cp:revision>
  <dcterms:created xsi:type="dcterms:W3CDTF">2011-10-09T06:06:00Z</dcterms:created>
  <dcterms:modified xsi:type="dcterms:W3CDTF">2011-10-11T17:59:00Z</dcterms:modified>
</cp:coreProperties>
</file>