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8FD" w:rsidRPr="0068621B" w:rsidRDefault="007028FD" w:rsidP="00E12DE6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</w:t>
      </w:r>
      <w:r w:rsidRPr="0068621B">
        <w:rPr>
          <w:color w:val="000000"/>
        </w:rPr>
        <w:t xml:space="preserve">FARUK DEMİRBAĞ İLKÖĞRETİM OKULU                  </w:t>
      </w:r>
    </w:p>
    <w:p w:rsidR="007028FD" w:rsidRPr="0068621B" w:rsidRDefault="007028FD" w:rsidP="00E12DE6">
      <w:pPr>
        <w:pStyle w:val="Header"/>
      </w:pPr>
      <w:r w:rsidRPr="0068621B">
        <w:rPr>
          <w:color w:val="000000"/>
        </w:rPr>
        <w:t xml:space="preserve">                                              FEN VE TEKNOLOJİ DERSİ 1. DÖNEM SINAV-I</w:t>
      </w:r>
    </w:p>
    <w:p w:rsidR="007028FD" w:rsidRPr="0068621B" w:rsidRDefault="007028FD" w:rsidP="00E12DE6">
      <w:pPr>
        <w:rPr>
          <w:color w:val="000000"/>
        </w:rPr>
      </w:pPr>
      <w:r>
        <w:rPr>
          <w:color w:val="000000"/>
        </w:rPr>
        <w:t xml:space="preserve">    </w:t>
      </w:r>
      <w:r w:rsidRPr="0068621B">
        <w:rPr>
          <w:color w:val="000000"/>
        </w:rPr>
        <w:t>Adı-Soyadı :</w:t>
      </w:r>
      <w:r w:rsidRPr="0068621B">
        <w:rPr>
          <w:color w:val="000000"/>
        </w:rPr>
        <w:tab/>
      </w:r>
      <w:r w:rsidRPr="0068621B">
        <w:rPr>
          <w:color w:val="000000"/>
        </w:rPr>
        <w:tab/>
        <w:t xml:space="preserve">                             </w:t>
      </w:r>
    </w:p>
    <w:p w:rsidR="007028FD" w:rsidRPr="0068621B" w:rsidRDefault="007028FD" w:rsidP="00E12DE6">
      <w:pPr>
        <w:rPr>
          <w:color w:val="000000"/>
        </w:rPr>
      </w:pPr>
      <w:r>
        <w:rPr>
          <w:color w:val="000000"/>
        </w:rPr>
        <w:t xml:space="preserve">     </w:t>
      </w:r>
      <w:r w:rsidRPr="0068621B">
        <w:rPr>
          <w:color w:val="000000"/>
        </w:rPr>
        <w:t>Nu               :                                    Sınıf:</w:t>
      </w:r>
    </w:p>
    <w:p w:rsidR="007028FD" w:rsidRPr="0068621B" w:rsidRDefault="007028FD" w:rsidP="00E12DE6">
      <w:pPr>
        <w:rPr>
          <w:color w:val="000000"/>
        </w:rPr>
      </w:pPr>
    </w:p>
    <w:p w:rsidR="007028FD" w:rsidRDefault="007028FD" w:rsidP="001F1B47">
      <w:pPr>
        <w:jc w:val="both"/>
        <w:rPr>
          <w:color w:val="000000"/>
        </w:rPr>
      </w:pPr>
      <w:r>
        <w:rPr>
          <w:color w:val="000000"/>
        </w:rPr>
        <w:t xml:space="preserve">  1)</w:t>
      </w:r>
      <w:r w:rsidRPr="0068621B">
        <w:rPr>
          <w:color w:val="000000"/>
        </w:rPr>
        <w:t>Aşağıdaki cümlelerdeki boşlukl</w:t>
      </w:r>
      <w:r>
        <w:rPr>
          <w:color w:val="000000"/>
        </w:rPr>
        <w:t>arı uygun kelimelerle doldurun.(Her biri 2 puan)</w:t>
      </w:r>
    </w:p>
    <w:p w:rsidR="007028FD" w:rsidRDefault="007028FD" w:rsidP="001F1B47">
      <w:pPr>
        <w:jc w:val="both"/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6.8pt;margin-top:2.65pt;width:48.5pt;height:161.2pt;z-index:251650560">
            <v:textbox style="mso-fit-shape-to-text:t">
              <w:txbxContent>
                <w:p w:rsidR="007028FD" w:rsidRDefault="007028FD" w:rsidP="001F1B47">
                  <w:r>
                    <w:t>Lifli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9.9pt;margin-top:2.65pt;width:48.5pt;height:161.2pt;z-index:251652608">
            <v:textbox style="mso-fit-shape-to-text:t">
              <w:txbxContent>
                <w:p w:rsidR="007028FD" w:rsidRDefault="007028FD" w:rsidP="00321CF2">
                  <w:r>
                    <w:t>Kalp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197.1pt;margin-top:3.85pt;width:48.5pt;height:161.2pt;z-index:251653632">
            <v:textbox style="mso-fit-shape-to-text:t">
              <w:txbxContent>
                <w:p w:rsidR="007028FD" w:rsidRDefault="007028FD" w:rsidP="00321CF2">
                  <w:r>
                    <w:t>İskelet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113.15pt;margin-top:3.85pt;width:48.5pt;height:161.2pt;z-index:251651584">
            <v:textbox style="mso-fit-shape-to-text:t">
              <w:txbxContent>
                <w:p w:rsidR="007028FD" w:rsidRDefault="007028FD" w:rsidP="00321CF2">
                  <w:r>
                    <w:t>Göğüs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280.65pt;margin-top:1.7pt;width:98pt;height:21.75pt;z-index:251648512">
            <v:textbox>
              <w:txbxContent>
                <w:p w:rsidR="007028FD" w:rsidRDefault="007028FD" w:rsidP="001F1B47">
                  <w:r>
                    <w:t>Stetoskop</w:t>
                  </w:r>
                  <w:r w:rsidRPr="00871D3A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" o:spid="_x0000_i1026" type="#_x0000_t75" alt="10" style="width:41.25pt;height:36.75pt;visibility:visible">
                        <v:imagedata r:id="rId5" o:title="" croptop="11208f" cropbottom="7896f" cropleft="9790f" cropright="11694f"/>
                      </v:shape>
                    </w:pict>
                  </w:r>
                </w:p>
              </w:txbxContent>
            </v:textbox>
          </v:shape>
        </w:pict>
      </w:r>
    </w:p>
    <w:p w:rsidR="007028FD" w:rsidRDefault="007028FD" w:rsidP="001F1B47">
      <w:pPr>
        <w:jc w:val="both"/>
        <w:rPr>
          <w:color w:val="000000"/>
        </w:rPr>
      </w:pPr>
      <w:r>
        <w:rPr>
          <w:color w:val="000000"/>
        </w:rPr>
        <w:t xml:space="preserve">     </w:t>
      </w:r>
    </w:p>
    <w:p w:rsidR="007028FD" w:rsidRDefault="007028FD" w:rsidP="001F1B47">
      <w:pPr>
        <w:jc w:val="both"/>
        <w:rPr>
          <w:color w:val="000000"/>
        </w:rPr>
      </w:pPr>
      <w:r>
        <w:rPr>
          <w:noProof/>
        </w:rPr>
        <w:pict>
          <v:shape id="_x0000_s1031" type="#_x0000_t202" style="position:absolute;left:0;text-align:left;margin-left:39.45pt;margin-top:9.4pt;width:81.85pt;height:21.8pt;z-index:251654656">
            <v:textbox>
              <w:txbxContent>
                <w:p w:rsidR="007028FD" w:rsidRDefault="007028FD" w:rsidP="00321CF2">
                  <w:r>
                    <w:t>Kemiklerden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379.1pt;margin-top:9.4pt;width:83.9pt;height:21.8pt;z-index:251649536">
            <v:textbox>
              <w:txbxContent>
                <w:p w:rsidR="007028FD" w:rsidRDefault="007028FD" w:rsidP="001F1B47">
                  <w:r>
                    <w:t>Akciğerler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143.2pt;margin-top:10pt;width:48.5pt;height:161.2pt;z-index:251647488">
            <v:textbox style="mso-fit-shape-to-text:t">
              <w:txbxContent>
                <w:p w:rsidR="007028FD" w:rsidRDefault="007028FD" w:rsidP="001F1B47">
                  <w:r>
                    <w:t>Yassı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218.65pt;margin-top:9.75pt;width:48.5pt;height:161.2pt;z-index:251646464">
            <v:textbox style="mso-fit-shape-to-text:t">
              <w:txbxContent>
                <w:p w:rsidR="007028FD" w:rsidRDefault="007028FD">
                  <w:r>
                    <w:t>Eklem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298.4pt;margin-top:9.75pt;width:48.5pt;height:161.2pt;z-index:251655680">
            <v:textbox style="mso-fit-shape-to-text:t">
              <w:txbxContent>
                <w:p w:rsidR="007028FD" w:rsidRDefault="007028FD" w:rsidP="00321CF2">
                  <w:r>
                    <w:t>Kas</w:t>
                  </w:r>
                </w:p>
              </w:txbxContent>
            </v:textbox>
          </v:shape>
        </w:pict>
      </w:r>
    </w:p>
    <w:p w:rsidR="007028FD" w:rsidRDefault="007028FD" w:rsidP="001F1B47">
      <w:pPr>
        <w:jc w:val="both"/>
        <w:rPr>
          <w:color w:val="000000"/>
        </w:rPr>
      </w:pPr>
    </w:p>
    <w:p w:rsidR="007028FD" w:rsidRDefault="007028FD" w:rsidP="001F1B47">
      <w:pPr>
        <w:jc w:val="both"/>
        <w:rPr>
          <w:color w:val="000000"/>
        </w:rPr>
      </w:pPr>
    </w:p>
    <w:p w:rsidR="007028FD" w:rsidRPr="000968E5" w:rsidRDefault="007028FD" w:rsidP="000968E5">
      <w:pPr>
        <w:pStyle w:val="ListParagraph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0968E5">
        <w:rPr>
          <w:sz w:val="22"/>
          <w:szCs w:val="22"/>
        </w:rPr>
        <w:t xml:space="preserve">Vücudumuzu </w:t>
      </w:r>
      <w:r>
        <w:rPr>
          <w:sz w:val="22"/>
          <w:szCs w:val="22"/>
        </w:rPr>
        <w:t>dik</w:t>
      </w:r>
      <w:r w:rsidRPr="000968E5">
        <w:rPr>
          <w:sz w:val="22"/>
          <w:szCs w:val="22"/>
        </w:rPr>
        <w:t xml:space="preserve"> tutan, şekil veren, destek sağlayan yapıya   …………….   denir.</w:t>
      </w:r>
    </w:p>
    <w:p w:rsidR="007028FD" w:rsidRPr="000968E5" w:rsidRDefault="007028FD" w:rsidP="000968E5">
      <w:pPr>
        <w:pStyle w:val="ListParagraph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0968E5">
        <w:rPr>
          <w:sz w:val="22"/>
          <w:szCs w:val="22"/>
        </w:rPr>
        <w:t xml:space="preserve">Akciğerlerin ve kalbin çevresini sararak koruyan  …………………… kafesidir. </w:t>
      </w:r>
    </w:p>
    <w:p w:rsidR="007028FD" w:rsidRPr="000968E5" w:rsidRDefault="007028FD" w:rsidP="000968E5">
      <w:pPr>
        <w:pStyle w:val="ListParagraph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0968E5">
        <w:rPr>
          <w:sz w:val="22"/>
          <w:szCs w:val="22"/>
        </w:rPr>
        <w:t xml:space="preserve">Vücudumuzdaki kemiklerin birleştiği ve kolayca hareket etmesini sağlayan kısma ………. denir. </w:t>
      </w:r>
    </w:p>
    <w:p w:rsidR="007028FD" w:rsidRPr="000968E5" w:rsidRDefault="007028FD" w:rsidP="000968E5">
      <w:pPr>
        <w:pStyle w:val="ListParagraph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0968E5">
        <w:rPr>
          <w:sz w:val="22"/>
          <w:szCs w:val="22"/>
        </w:rPr>
        <w:t xml:space="preserve">İskeletimizi </w:t>
      </w:r>
      <w:r w:rsidRPr="000968E5">
        <w:rPr>
          <w:sz w:val="22"/>
          <w:szCs w:val="22"/>
          <w:u w:val="single"/>
        </w:rPr>
        <w:t>sararak</w:t>
      </w:r>
      <w:r w:rsidRPr="000968E5">
        <w:rPr>
          <w:sz w:val="22"/>
          <w:szCs w:val="22"/>
        </w:rPr>
        <w:t xml:space="preserve"> vücudumuza şekil veren ve iskeletimizle birlikte, hareket etmemizi sağlayan yapılara………denir.</w:t>
      </w:r>
    </w:p>
    <w:p w:rsidR="007028FD" w:rsidRDefault="007028FD" w:rsidP="000968E5">
      <w:pPr>
        <w:pStyle w:val="ListParagraph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0968E5">
        <w:rPr>
          <w:sz w:val="22"/>
          <w:szCs w:val="22"/>
        </w:rPr>
        <w:t xml:space="preserve">Kaslar ……………………. yapılarından dolayı kasılıp gevşeyebilirler. </w:t>
      </w:r>
    </w:p>
    <w:p w:rsidR="007028FD" w:rsidRPr="00A667DB" w:rsidRDefault="007028FD" w:rsidP="00A667DB">
      <w:pPr>
        <w:pStyle w:val="ListParagraph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A667DB">
        <w:rPr>
          <w:sz w:val="22"/>
          <w:szCs w:val="22"/>
        </w:rPr>
        <w:t>………….. vücudumuza kan pompalar.</w:t>
      </w:r>
    </w:p>
    <w:p w:rsidR="007028FD" w:rsidRPr="000968E5" w:rsidRDefault="007028FD" w:rsidP="00A667DB">
      <w:pPr>
        <w:pStyle w:val="ListParagraph"/>
        <w:numPr>
          <w:ilvl w:val="0"/>
          <w:numId w:val="1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İskeletimiz……………………………meydana gelmiştir.</w:t>
      </w:r>
      <w:r w:rsidRPr="000968E5">
        <w:rPr>
          <w:sz w:val="22"/>
          <w:szCs w:val="22"/>
        </w:rPr>
        <w:t>.</w:t>
      </w:r>
    </w:p>
    <w:p w:rsidR="007028FD" w:rsidRPr="000968E5" w:rsidRDefault="007028FD" w:rsidP="00A667DB">
      <w:pPr>
        <w:pStyle w:val="ListParagraph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0968E5">
        <w:rPr>
          <w:sz w:val="22"/>
          <w:szCs w:val="22"/>
        </w:rPr>
        <w:t>…………….. kanımızı temizler.</w:t>
      </w:r>
    </w:p>
    <w:p w:rsidR="007028FD" w:rsidRPr="000968E5" w:rsidRDefault="007028FD" w:rsidP="00A667DB">
      <w:pPr>
        <w:pStyle w:val="ListParagraph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0968E5">
        <w:rPr>
          <w:sz w:val="22"/>
          <w:szCs w:val="22"/>
        </w:rPr>
        <w:t>Kafatasım</w:t>
      </w:r>
      <w:r>
        <w:rPr>
          <w:sz w:val="22"/>
          <w:szCs w:val="22"/>
        </w:rPr>
        <w:t>ızı  oluşturan</w:t>
      </w:r>
      <w:r w:rsidRPr="000968E5">
        <w:rPr>
          <w:sz w:val="22"/>
          <w:szCs w:val="22"/>
        </w:rPr>
        <w:t>…………………… kemiktir.</w:t>
      </w:r>
    </w:p>
    <w:p w:rsidR="007028FD" w:rsidRPr="000968E5" w:rsidRDefault="007028FD" w:rsidP="00A667DB">
      <w:pPr>
        <w:pStyle w:val="ListParagraph"/>
        <w:numPr>
          <w:ilvl w:val="0"/>
          <w:numId w:val="11"/>
        </w:numPr>
        <w:spacing w:line="276" w:lineRule="auto"/>
        <w:rPr>
          <w:sz w:val="22"/>
          <w:szCs w:val="22"/>
        </w:rPr>
      </w:pPr>
      <w:r w:rsidRPr="000968E5">
        <w:rPr>
          <w:sz w:val="22"/>
          <w:szCs w:val="22"/>
        </w:rPr>
        <w:t>Doktorlar kalp atışlarını ve solunum seslerini dinlemek için …………… kullanır.</w:t>
      </w:r>
    </w:p>
    <w:p w:rsidR="007028FD" w:rsidRDefault="007028FD" w:rsidP="00291D4C">
      <w:pPr>
        <w:rPr>
          <w:sz w:val="22"/>
          <w:szCs w:val="22"/>
        </w:rPr>
      </w:pPr>
    </w:p>
    <w:p w:rsidR="007028FD" w:rsidRDefault="007028FD" w:rsidP="00291D4C">
      <w:pPr>
        <w:rPr>
          <w:sz w:val="22"/>
          <w:szCs w:val="22"/>
        </w:rPr>
      </w:pPr>
      <w:r>
        <w:rPr>
          <w:sz w:val="22"/>
          <w:szCs w:val="22"/>
        </w:rPr>
        <w:t xml:space="preserve"> 2)</w:t>
      </w:r>
      <w:r w:rsidRPr="00291D4C">
        <w:t xml:space="preserve"> </w:t>
      </w:r>
      <w:r>
        <w:t>Ş</w:t>
      </w:r>
      <w:r w:rsidRPr="0068621B">
        <w:t xml:space="preserve">ekil üzerinde </w:t>
      </w:r>
      <w:r>
        <w:t>iskeletin temel kısımları</w:t>
      </w:r>
      <w:r w:rsidRPr="0068621B">
        <w:t xml:space="preserve"> gösteri</w:t>
      </w:r>
      <w:r>
        <w:t>lmiştir. Bunların adlarını bulutların içine yazınız.</w:t>
      </w:r>
    </w:p>
    <w:p w:rsidR="007028FD" w:rsidRDefault="007028FD" w:rsidP="000968E5">
      <w:pPr>
        <w:ind w:firstLine="45"/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88.4pt;margin-top:108.8pt;width:108.75pt;height:36pt;flip:x y;z-index:251662848" o:connectortype="straight">
            <v:stroke endarrow="block"/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7" type="#_x0000_t106" style="position:absolute;left:0;text-align:left;margin-left:-24.85pt;margin-top:69.05pt;width:113.25pt;height:57.75pt;z-index:251664896" adj="1354,22890">
            <v:textbox>
              <w:txbxContent>
                <w:p w:rsidR="007028FD" w:rsidRDefault="007028FD"/>
              </w:txbxContent>
            </v:textbox>
          </v:shape>
        </w:pict>
      </w:r>
      <w:r>
        <w:rPr>
          <w:noProof/>
        </w:rPr>
        <w:pict>
          <v:shape id="_x0000_s1038" type="#_x0000_t32" style="position:absolute;left:0;text-align:left;margin-left:88.4pt;margin-top:84pt;width:92.6pt;height:.05pt;flip:x;z-index:251663872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left:0;text-align:left;margin-left:211.9pt;margin-top:5.2pt;width:111.55pt;height:21.85pt;z-index:251657728" o:connectortype="straight">
            <v:stroke endarrow="block"/>
          </v:shape>
        </w:pict>
      </w:r>
      <w:r>
        <w:rPr>
          <w:noProof/>
        </w:rPr>
        <w:pict>
          <v:shape id="_x0000_s1040" type="#_x0000_t106" style="position:absolute;left:0;text-align:left;margin-left:280.65pt;margin-top:23.3pt;width:125.25pt;height:53.9pt;z-index:251661824" adj="8243,21780">
            <v:textbox>
              <w:txbxContent>
                <w:p w:rsidR="007028FD" w:rsidRDefault="007028FD"/>
              </w:txbxContent>
            </v:textbox>
          </v:shape>
        </w:pict>
      </w:r>
      <w:r>
        <w:rPr>
          <w:noProof/>
        </w:rPr>
        <w:pict>
          <v:shape id="_x0000_s1041" type="#_x0000_t32" style="position:absolute;left:0;text-align:left;margin-left:218.15pt;margin-top:41.95pt;width:92.25pt;height:48.05pt;z-index:251656704" o:connectortype="straight">
            <v:stroke endarrow="block"/>
          </v:shape>
        </w:pict>
      </w:r>
      <w:r>
        <w:rPr>
          <w:noProof/>
        </w:rPr>
        <w:pict>
          <v:shape id="_x0000_s1042" type="#_x0000_t106" style="position:absolute;left:0;text-align:left;margin-left:249.65pt;margin-top:90pt;width:113pt;height:63.1pt;z-index:251658752" adj="22498,7240">
            <v:textbox>
              <w:txbxContent>
                <w:p w:rsidR="007028FD" w:rsidRDefault="007028FD"/>
              </w:txbxContent>
            </v:textbox>
          </v:shape>
        </w:pict>
      </w:r>
      <w:r>
        <w:rPr>
          <w:noProof/>
        </w:rPr>
        <w:pict>
          <v:shape id="_x0000_s1043" type="#_x0000_t32" style="position:absolute;left:0;text-align:left;margin-left:130.7pt;margin-top:34.55pt;width:76.5pt;height:34.5pt;flip:x y;z-index:251660800" o:connectortype="straight">
            <v:stroke endarrow="block"/>
          </v:shape>
        </w:pict>
      </w:r>
      <w:r>
        <w:rPr>
          <w:noProof/>
        </w:rPr>
        <w:pict>
          <v:shape id="_x0000_s1044" type="#_x0000_t106" style="position:absolute;left:0;text-align:left;margin-left:18.5pt;margin-top:5.2pt;width:123.6pt;height:36.75pt;z-index:251659776" adj="6597,24774">
            <v:textbox>
              <w:txbxContent>
                <w:p w:rsidR="007028FD" w:rsidRDefault="007028FD"/>
              </w:txbxContent>
            </v:textbox>
          </v:shape>
        </w:pict>
      </w:r>
      <w:r>
        <w:rPr>
          <w:noProof/>
        </w:rPr>
        <w:t xml:space="preserve">                                                          </w:t>
      </w:r>
      <w:r w:rsidRPr="00291D4C">
        <w:rPr>
          <w:noProof/>
        </w:rPr>
        <w:t xml:space="preserve"> </w:t>
      </w:r>
      <w:r w:rsidRPr="00871D3A">
        <w:rPr>
          <w:noProof/>
        </w:rPr>
        <w:pict>
          <v:shape id="Resim 3" o:spid="_x0000_i1027" type="#_x0000_t75" style="width:60.75pt;height:188.25pt;visibility:visible">
            <v:imagedata r:id="rId6" o:title=""/>
          </v:shape>
        </w:pict>
      </w:r>
    </w:p>
    <w:p w:rsidR="007028FD" w:rsidRDefault="007028FD" w:rsidP="00B20526">
      <w:r>
        <w:rPr>
          <w:color w:val="000000"/>
        </w:rPr>
        <w:t>3)</w:t>
      </w:r>
      <w:r w:rsidRPr="00B20526">
        <w:t xml:space="preserve"> </w:t>
      </w:r>
      <w:r>
        <w:t>Vücudumuzun ihtiyacı olan oksijeni havadan alır, dışarıya karbondioksit veririz.</w:t>
      </w:r>
      <w:r w:rsidRPr="0068621B">
        <w:t xml:space="preserve"> </w:t>
      </w:r>
      <w:r>
        <w:t xml:space="preserve">Soluk alırken hava </w:t>
      </w:r>
      <w:r w:rsidRPr="0068621B">
        <w:t xml:space="preserve">sırasıyla </w:t>
      </w:r>
      <w:r w:rsidRPr="00CF51B2">
        <w:rPr>
          <w:b/>
        </w:rPr>
        <w:t>hangi yolu izler</w:t>
      </w:r>
      <w:r w:rsidRPr="0068621B">
        <w:t>?</w:t>
      </w:r>
    </w:p>
    <w:p w:rsidR="007028FD" w:rsidRPr="0068621B" w:rsidRDefault="007028FD" w:rsidP="00B20526"/>
    <w:p w:rsidR="007028FD" w:rsidRPr="0068621B" w:rsidRDefault="007028FD" w:rsidP="00B20526">
      <w:r w:rsidRPr="0068621B">
        <w:t xml:space="preserve"> </w:t>
      </w:r>
      <w:r>
        <w:t>A)</w:t>
      </w:r>
      <w:r w:rsidRPr="0068621B">
        <w:t>burun-yutak-gırtlak-soluk borusu- akciğer</w:t>
      </w:r>
      <w:r>
        <w:t xml:space="preserve">     </w:t>
      </w:r>
      <w:r w:rsidRPr="0068621B">
        <w:t xml:space="preserve"> </w:t>
      </w:r>
      <w:r>
        <w:t xml:space="preserve">           B)</w:t>
      </w:r>
      <w:r w:rsidRPr="0068621B">
        <w:t>gırtlak-yutak-burun-soluk borusu-akciğer</w:t>
      </w:r>
    </w:p>
    <w:p w:rsidR="007028FD" w:rsidRDefault="007028FD" w:rsidP="00B20526">
      <w:r w:rsidRPr="0068621B">
        <w:t xml:space="preserve"> </w:t>
      </w:r>
      <w:r>
        <w:t>C)akciğer</w:t>
      </w:r>
      <w:r w:rsidRPr="0068621B">
        <w:t>-yutak-burun-soluk borusu-akciğer</w:t>
      </w:r>
      <w:r>
        <w:t xml:space="preserve">                 D)</w:t>
      </w:r>
      <w:r w:rsidRPr="0068621B">
        <w:t>gırtlak-akciğer-soluk borusu- burun</w:t>
      </w:r>
    </w:p>
    <w:p w:rsidR="007028FD" w:rsidRPr="0068621B" w:rsidRDefault="007028FD" w:rsidP="00B20526"/>
    <w:p w:rsidR="007028FD" w:rsidRPr="0068621B" w:rsidRDefault="007028FD" w:rsidP="00B20526">
      <w:pPr>
        <w:jc w:val="both"/>
        <w:rPr>
          <w:color w:val="000000"/>
        </w:rPr>
      </w:pPr>
      <w:r>
        <w:rPr>
          <w:color w:val="000000"/>
        </w:rPr>
        <w:t>4)</w:t>
      </w:r>
      <w:r w:rsidRPr="0068621B">
        <w:rPr>
          <w:color w:val="000000"/>
        </w:rPr>
        <w:t>Kemikleri birbirine bağlayan ve kemiklerimizin uygun yerlerden bükülmelerini sağlayan yapı</w:t>
      </w:r>
      <w:r>
        <w:rPr>
          <w:color w:val="000000"/>
        </w:rPr>
        <w:t xml:space="preserve"> </w:t>
      </w:r>
      <w:r w:rsidRPr="0068621B">
        <w:rPr>
          <w:color w:val="000000"/>
        </w:rPr>
        <w:t xml:space="preserve">aşağıdakilerden hangisidir?  </w:t>
      </w:r>
    </w:p>
    <w:p w:rsidR="007028FD" w:rsidRPr="0068621B" w:rsidRDefault="007028FD" w:rsidP="008608FE">
      <w:pPr>
        <w:rPr>
          <w:color w:val="000000"/>
        </w:rPr>
      </w:pPr>
      <w:r>
        <w:rPr>
          <w:color w:val="000000"/>
        </w:rPr>
        <w:t xml:space="preserve"> </w:t>
      </w:r>
      <w:r w:rsidRPr="0068621B">
        <w:rPr>
          <w:color w:val="000000"/>
        </w:rPr>
        <w:t xml:space="preserve">A) lif </w:t>
      </w:r>
      <w:r>
        <w:rPr>
          <w:color w:val="000000"/>
        </w:rPr>
        <w:t xml:space="preserve">                     </w:t>
      </w:r>
      <w:r w:rsidRPr="0068621B">
        <w:rPr>
          <w:color w:val="000000"/>
        </w:rPr>
        <w:t xml:space="preserve">        B) damar          </w:t>
      </w:r>
      <w:r>
        <w:rPr>
          <w:color w:val="000000"/>
        </w:rPr>
        <w:t xml:space="preserve">                  </w:t>
      </w:r>
      <w:r w:rsidRPr="0068621B">
        <w:rPr>
          <w:color w:val="000000"/>
        </w:rPr>
        <w:t xml:space="preserve">C) eklem         </w:t>
      </w:r>
      <w:r>
        <w:rPr>
          <w:color w:val="000000"/>
        </w:rPr>
        <w:t xml:space="preserve">                        </w:t>
      </w:r>
      <w:r w:rsidRPr="0068621B">
        <w:rPr>
          <w:color w:val="000000"/>
        </w:rPr>
        <w:t xml:space="preserve">D) kas  </w:t>
      </w:r>
    </w:p>
    <w:p w:rsidR="007028FD" w:rsidRPr="0068621B" w:rsidRDefault="007028FD" w:rsidP="008608FE">
      <w:pPr>
        <w:rPr>
          <w:color w:val="000000"/>
        </w:rPr>
      </w:pPr>
      <w:r w:rsidRPr="0068621B">
        <w:rPr>
          <w:color w:val="000000"/>
        </w:rPr>
        <w:t xml:space="preserve">        </w:t>
      </w:r>
    </w:p>
    <w:p w:rsidR="007028FD" w:rsidRPr="0068621B" w:rsidRDefault="007028FD" w:rsidP="008608FE">
      <w:pPr>
        <w:rPr>
          <w:color w:val="000000"/>
        </w:rPr>
      </w:pPr>
      <w:r>
        <w:rPr>
          <w:color w:val="000000"/>
        </w:rPr>
        <w:t>5)</w:t>
      </w:r>
      <w:r w:rsidRPr="0068621B">
        <w:rPr>
          <w:color w:val="000000"/>
        </w:rPr>
        <w:t xml:space="preserve"> Aşağıdakilerden hangisi </w:t>
      </w:r>
      <w:r w:rsidRPr="00A667DB">
        <w:rPr>
          <w:b/>
          <w:color w:val="000000"/>
        </w:rPr>
        <w:t>yanlıştır</w:t>
      </w:r>
      <w:r w:rsidRPr="0068621B">
        <w:rPr>
          <w:color w:val="000000"/>
        </w:rPr>
        <w:t>?</w:t>
      </w:r>
    </w:p>
    <w:p w:rsidR="007028FD" w:rsidRDefault="007028FD" w:rsidP="009B6120">
      <w:pPr>
        <w:jc w:val="both"/>
        <w:rPr>
          <w:color w:val="000000"/>
        </w:rPr>
      </w:pPr>
      <w:r>
        <w:rPr>
          <w:color w:val="000000"/>
        </w:rPr>
        <w:t xml:space="preserve"> </w:t>
      </w:r>
      <w:r w:rsidRPr="0068621B">
        <w:rPr>
          <w:color w:val="000000"/>
        </w:rPr>
        <w:t>A) İskeletimiz; kafatası, göğüs kafesi, omurga, kollar ve bacaklardan oluşur.</w:t>
      </w:r>
    </w:p>
    <w:p w:rsidR="007028FD" w:rsidRPr="0068621B" w:rsidRDefault="007028FD" w:rsidP="009B6120">
      <w:pPr>
        <w:jc w:val="both"/>
        <w:rPr>
          <w:color w:val="000000"/>
        </w:rPr>
      </w:pPr>
      <w:r w:rsidRPr="0068621B">
        <w:rPr>
          <w:color w:val="000000"/>
        </w:rPr>
        <w:t xml:space="preserve"> B) Kafatasımız beynimizi korur.</w:t>
      </w:r>
    </w:p>
    <w:p w:rsidR="007028FD" w:rsidRPr="0068621B" w:rsidRDefault="007028FD" w:rsidP="008608FE">
      <w:pPr>
        <w:rPr>
          <w:color w:val="000000"/>
        </w:rPr>
      </w:pPr>
      <w:r>
        <w:rPr>
          <w:color w:val="000000"/>
        </w:rPr>
        <w:t xml:space="preserve"> C</w:t>
      </w:r>
      <w:r w:rsidRPr="0068621B">
        <w:rPr>
          <w:color w:val="000000"/>
        </w:rPr>
        <w:t>) Göğüs kafesi kalp ve akciğerlerimizi korur.</w:t>
      </w:r>
    </w:p>
    <w:p w:rsidR="007028FD" w:rsidRDefault="007028FD" w:rsidP="008608FE">
      <w:pPr>
        <w:rPr>
          <w:color w:val="000000"/>
        </w:rPr>
      </w:pPr>
      <w:r>
        <w:rPr>
          <w:color w:val="000000"/>
        </w:rPr>
        <w:t xml:space="preserve"> D</w:t>
      </w:r>
      <w:r w:rsidRPr="0068621B">
        <w:rPr>
          <w:color w:val="000000"/>
        </w:rPr>
        <w:t>) Spor yapmak iskelet ve kas sağlığımıza zarar verir.</w:t>
      </w:r>
    </w:p>
    <w:p w:rsidR="007028FD" w:rsidRPr="0068621B" w:rsidRDefault="007028FD" w:rsidP="008608FE">
      <w:pPr>
        <w:rPr>
          <w:color w:val="000000"/>
        </w:rPr>
      </w:pPr>
    </w:p>
    <w:p w:rsidR="007028FD" w:rsidRPr="0068621B" w:rsidRDefault="007028FD" w:rsidP="008608FE">
      <w:pPr>
        <w:rPr>
          <w:color w:val="000000"/>
        </w:rPr>
      </w:pPr>
      <w:r>
        <w:rPr>
          <w:color w:val="000000"/>
        </w:rPr>
        <w:t>6)</w:t>
      </w:r>
      <w:r w:rsidRPr="0068621B">
        <w:rPr>
          <w:color w:val="000000"/>
        </w:rPr>
        <w:t xml:space="preserve">Aşağıdakilerin hangisinde, soluk alıp verme hızı </w:t>
      </w:r>
      <w:r w:rsidRPr="00CF51B2">
        <w:rPr>
          <w:b/>
          <w:color w:val="000000"/>
          <w:u w:val="single"/>
        </w:rPr>
        <w:t>en azdır</w:t>
      </w:r>
      <w:r w:rsidRPr="0068621B">
        <w:rPr>
          <w:color w:val="000000"/>
        </w:rPr>
        <w:t xml:space="preserve"> diyebiliriz?</w:t>
      </w:r>
    </w:p>
    <w:p w:rsidR="007028FD" w:rsidRDefault="007028FD" w:rsidP="008608FE">
      <w:pPr>
        <w:rPr>
          <w:color w:val="000000"/>
        </w:rPr>
      </w:pPr>
      <w:r w:rsidRPr="0068621B">
        <w:rPr>
          <w:color w:val="000000"/>
        </w:rPr>
        <w:t xml:space="preserve">   A) uyku </w:t>
      </w:r>
      <w:r>
        <w:rPr>
          <w:color w:val="000000"/>
        </w:rPr>
        <w:t xml:space="preserve">                       </w:t>
      </w:r>
      <w:r w:rsidRPr="0068621B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68621B">
        <w:rPr>
          <w:color w:val="000000"/>
        </w:rPr>
        <w:t xml:space="preserve">  B) korku     </w:t>
      </w:r>
      <w:r>
        <w:rPr>
          <w:color w:val="000000"/>
        </w:rPr>
        <w:t xml:space="preserve">                        </w:t>
      </w:r>
      <w:r w:rsidRPr="0068621B">
        <w:rPr>
          <w:color w:val="000000"/>
        </w:rPr>
        <w:t xml:space="preserve">    C) koşma </w:t>
      </w:r>
      <w:r>
        <w:rPr>
          <w:color w:val="000000"/>
        </w:rPr>
        <w:t xml:space="preserve">                     </w:t>
      </w:r>
      <w:r w:rsidRPr="0068621B">
        <w:rPr>
          <w:color w:val="000000"/>
        </w:rPr>
        <w:t xml:space="preserve"> D) yürüme</w:t>
      </w:r>
    </w:p>
    <w:p w:rsidR="007028FD" w:rsidRDefault="007028FD" w:rsidP="008608FE">
      <w:pPr>
        <w:rPr>
          <w:color w:val="000000"/>
        </w:rPr>
      </w:pPr>
    </w:p>
    <w:p w:rsidR="007028FD" w:rsidRDefault="007028FD" w:rsidP="008608FE">
      <w:pPr>
        <w:rPr>
          <w:color w:val="000000"/>
        </w:rPr>
      </w:pPr>
    </w:p>
    <w:p w:rsidR="007028FD" w:rsidRPr="0068621B" w:rsidRDefault="007028FD" w:rsidP="00A667DB">
      <w:r>
        <w:t>7)Egzersiz yaptığımızda vücudumuzda aşağıdakilerden hangisi olur</w:t>
      </w:r>
      <w:r w:rsidRPr="0068621B">
        <w:t>?</w:t>
      </w:r>
    </w:p>
    <w:p w:rsidR="007028FD" w:rsidRDefault="007028FD" w:rsidP="009B6120">
      <w:r>
        <w:t xml:space="preserve">   </w:t>
      </w:r>
      <w:r w:rsidRPr="0068621B">
        <w:t xml:space="preserve">A) </w:t>
      </w:r>
      <w:r>
        <w:t>Vücuda oksijen girmez.</w:t>
      </w:r>
      <w:r w:rsidRPr="0068621B">
        <w:t xml:space="preserve">             </w:t>
      </w:r>
      <w:r>
        <w:t xml:space="preserve">         </w:t>
      </w:r>
      <w:r w:rsidRPr="0068621B">
        <w:t xml:space="preserve">B) </w:t>
      </w:r>
      <w:r>
        <w:t>Kanın akışı yavaşlar</w:t>
      </w:r>
      <w:r w:rsidRPr="0068621B">
        <w:t xml:space="preserve">          </w:t>
      </w:r>
      <w:r>
        <w:t xml:space="preserve"> </w:t>
      </w:r>
    </w:p>
    <w:p w:rsidR="007028FD" w:rsidRPr="0068621B" w:rsidRDefault="007028FD" w:rsidP="009B6120">
      <w:r w:rsidRPr="0068621B">
        <w:t xml:space="preserve">   C) </w:t>
      </w:r>
      <w:r>
        <w:t>Kalp atışları yavaşlar</w:t>
      </w:r>
      <w:r w:rsidRPr="0068621B">
        <w:t xml:space="preserve">            </w:t>
      </w:r>
      <w:r>
        <w:t xml:space="preserve">              </w:t>
      </w:r>
      <w:r w:rsidRPr="0068621B">
        <w:t xml:space="preserve">D) </w:t>
      </w:r>
      <w:r>
        <w:t>Kalp atışları hızlanır</w:t>
      </w:r>
    </w:p>
    <w:p w:rsidR="007028FD" w:rsidRPr="0068621B" w:rsidRDefault="007028FD" w:rsidP="008608FE"/>
    <w:p w:rsidR="007028FD" w:rsidRPr="0068621B" w:rsidRDefault="007028FD" w:rsidP="008608FE">
      <w:r>
        <w:t>8)</w:t>
      </w:r>
      <w:r w:rsidRPr="0068621B">
        <w:t xml:space="preserve"> Göğüs kafesinde </w:t>
      </w:r>
      <w:r w:rsidRPr="00CF51B2">
        <w:rPr>
          <w:b/>
        </w:rPr>
        <w:t>hangi organlar</w:t>
      </w:r>
      <w:r w:rsidRPr="0068621B">
        <w:t xml:space="preserve"> bulunur?</w:t>
      </w:r>
    </w:p>
    <w:p w:rsidR="007028FD" w:rsidRPr="0068621B" w:rsidRDefault="007028FD" w:rsidP="008608FE">
      <w:r>
        <w:t xml:space="preserve">   A) akciğerler</w:t>
      </w:r>
      <w:r w:rsidRPr="0068621B">
        <w:t xml:space="preserve"> – karaciğer</w:t>
      </w:r>
      <w:r>
        <w:t xml:space="preserve">     </w:t>
      </w:r>
      <w:r w:rsidRPr="0068621B">
        <w:t xml:space="preserve"> B) mide – karaciğer</w:t>
      </w:r>
      <w:r>
        <w:t xml:space="preserve">    </w:t>
      </w:r>
      <w:r w:rsidRPr="0068621B">
        <w:t xml:space="preserve">     C) akciğer</w:t>
      </w:r>
      <w:r>
        <w:t>ler</w:t>
      </w:r>
      <w:r w:rsidRPr="0068621B">
        <w:t xml:space="preserve"> – kalp</w:t>
      </w:r>
      <w:r>
        <w:t xml:space="preserve">      </w:t>
      </w:r>
      <w:r w:rsidRPr="0068621B">
        <w:t xml:space="preserve">     D) mide – böbrek</w:t>
      </w:r>
    </w:p>
    <w:p w:rsidR="007028FD" w:rsidRDefault="007028FD" w:rsidP="008608FE">
      <w:pPr>
        <w:rPr>
          <w:bCs/>
        </w:rPr>
      </w:pPr>
    </w:p>
    <w:p w:rsidR="007028FD" w:rsidRPr="0068621B" w:rsidRDefault="007028FD" w:rsidP="009E785B">
      <w:pPr>
        <w:ind w:left="1276" w:hanging="1276"/>
      </w:pPr>
      <w:r>
        <w:rPr>
          <w:bCs/>
        </w:rPr>
        <w:t xml:space="preserve">9)                   </w:t>
      </w:r>
      <w:r w:rsidRPr="0068621B">
        <w:rPr>
          <w:bCs/>
        </w:rPr>
        <w:t>I</w:t>
      </w:r>
      <w:r w:rsidRPr="0068621B">
        <w:t>-   Havadaki tozları tutar.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8621B">
        <w:rPr>
          <w:bCs/>
        </w:rPr>
        <w:t>II</w:t>
      </w:r>
      <w:r w:rsidRPr="0068621B">
        <w:t>-  Soluk borusunun başlangıç kısmıdır.</w:t>
      </w:r>
      <w:r>
        <w:t xml:space="preserve">    </w:t>
      </w:r>
      <w:r w:rsidRPr="0068621B">
        <w:t xml:space="preserve"> </w:t>
      </w:r>
      <w:r>
        <w:t xml:space="preserve">                                </w:t>
      </w:r>
      <w:r w:rsidRPr="0068621B">
        <w:t xml:space="preserve">     </w:t>
      </w:r>
      <w:r>
        <w:t xml:space="preserve">                                                                            </w:t>
      </w:r>
      <w:r w:rsidRPr="0068621B">
        <w:rPr>
          <w:bCs/>
        </w:rPr>
        <w:t>III</w:t>
      </w:r>
      <w:r w:rsidRPr="0068621B">
        <w:t>- Soluk alıp verirken göğsümüzde inip çıkan yer</w:t>
      </w:r>
      <w:r>
        <w:t>i</w:t>
      </w:r>
      <w:r w:rsidRPr="0068621B">
        <w:t>dir.</w:t>
      </w:r>
    </w:p>
    <w:p w:rsidR="007028FD" w:rsidRPr="0068621B" w:rsidRDefault="007028FD" w:rsidP="008608FE">
      <w:r>
        <w:rPr>
          <w:b/>
        </w:rPr>
        <w:t xml:space="preserve">       </w:t>
      </w:r>
      <w:r w:rsidRPr="009E785B">
        <w:rPr>
          <w:b/>
        </w:rPr>
        <w:t>Yukarıda bazı organların görev ve özellikleri verilmiştir. Bu organlar sırası ile hangi seçenekte verilmiştir</w:t>
      </w:r>
      <w:r w:rsidRPr="0068621B">
        <w:t>?</w:t>
      </w:r>
    </w:p>
    <w:p w:rsidR="007028FD" w:rsidRPr="0068621B" w:rsidRDefault="007028FD" w:rsidP="008608FE">
      <w:pPr>
        <w:numPr>
          <w:ilvl w:val="0"/>
          <w:numId w:val="7"/>
        </w:numPr>
      </w:pPr>
      <w:r w:rsidRPr="0068621B">
        <w:t>yutak-gırtlak-soluk borusu                  B) burun-gırtlak-akciğer</w:t>
      </w:r>
    </w:p>
    <w:p w:rsidR="007028FD" w:rsidRDefault="007028FD" w:rsidP="008608FE">
      <w:pPr>
        <w:numPr>
          <w:ilvl w:val="0"/>
          <w:numId w:val="8"/>
        </w:numPr>
      </w:pPr>
      <w:r w:rsidRPr="0068621B">
        <w:t>akciğer-mide-böbrek                           D) burun-kulak-ağız</w:t>
      </w:r>
    </w:p>
    <w:p w:rsidR="007028FD" w:rsidRPr="0068621B" w:rsidRDefault="007028FD" w:rsidP="009E785B">
      <w:pPr>
        <w:ind w:left="960"/>
      </w:pPr>
    </w:p>
    <w:p w:rsidR="007028FD" w:rsidRDefault="007028FD" w:rsidP="009B6120">
      <w:r>
        <w:t>10)</w:t>
      </w:r>
      <w:r w:rsidRPr="0068621B">
        <w:t xml:space="preserve"> </w:t>
      </w:r>
      <w:r>
        <w:t xml:space="preserve"> Aşağıdakilerden</w:t>
      </w:r>
      <w:r w:rsidRPr="0068621B">
        <w:t xml:space="preserve"> hangisini veya hangilerini yaşadığımızda </w:t>
      </w:r>
      <w:r w:rsidRPr="00CF51B2">
        <w:rPr>
          <w:b/>
        </w:rPr>
        <w:t>nabız hızlı atar</w:t>
      </w:r>
      <w:r w:rsidRPr="0068621B">
        <w:t>?</w:t>
      </w:r>
    </w:p>
    <w:p w:rsidR="007028FD" w:rsidRDefault="007028FD" w:rsidP="008608FE">
      <w:pPr>
        <w:rPr>
          <w:bdr w:val="single" w:sz="4" w:space="0" w:color="auto"/>
        </w:rPr>
      </w:pPr>
      <w:r>
        <w:t xml:space="preserve">                </w:t>
      </w:r>
      <w:r w:rsidRPr="009B6120">
        <w:rPr>
          <w:bdr w:val="single" w:sz="4" w:space="0" w:color="auto"/>
        </w:rPr>
        <w:t>1- sevinç</w:t>
      </w:r>
      <w:r w:rsidRPr="0068621B">
        <w:t xml:space="preserve"> </w:t>
      </w:r>
      <w:r>
        <w:t xml:space="preserve">                  </w:t>
      </w:r>
      <w:r w:rsidRPr="0068621B">
        <w:t xml:space="preserve"> </w:t>
      </w:r>
      <w:r w:rsidRPr="009B6120">
        <w:rPr>
          <w:bdr w:val="single" w:sz="4" w:space="0" w:color="auto"/>
        </w:rPr>
        <w:t xml:space="preserve">  2-korku </w:t>
      </w:r>
      <w:r w:rsidRPr="0068621B">
        <w:t xml:space="preserve">  </w:t>
      </w:r>
      <w:r>
        <w:t xml:space="preserve">              </w:t>
      </w:r>
      <w:r w:rsidRPr="009B6120">
        <w:rPr>
          <w:bdr w:val="single" w:sz="4" w:space="0" w:color="auto"/>
        </w:rPr>
        <w:t>3- egzersiz</w:t>
      </w:r>
      <w:r w:rsidRPr="0068621B">
        <w:t xml:space="preserve">  </w:t>
      </w:r>
      <w:r>
        <w:t xml:space="preserve">              </w:t>
      </w:r>
      <w:r w:rsidRPr="009B6120">
        <w:rPr>
          <w:bdr w:val="single" w:sz="4" w:space="0" w:color="auto"/>
        </w:rPr>
        <w:t>4- heyecan</w:t>
      </w:r>
    </w:p>
    <w:p w:rsidR="007028FD" w:rsidRDefault="007028FD" w:rsidP="008608FE">
      <w:r w:rsidRPr="0068621B">
        <w:t xml:space="preserve"> </w:t>
      </w:r>
    </w:p>
    <w:p w:rsidR="007028FD" w:rsidRDefault="007028FD" w:rsidP="008608FE">
      <w:r>
        <w:t xml:space="preserve">           A)</w:t>
      </w:r>
      <w:r w:rsidRPr="0068621B">
        <w:t xml:space="preserve">  1-2-3    </w:t>
      </w:r>
      <w:r>
        <w:t xml:space="preserve">            </w:t>
      </w:r>
      <w:r w:rsidRPr="0068621B">
        <w:t xml:space="preserve">     </w:t>
      </w:r>
      <w:r>
        <w:t>B)</w:t>
      </w:r>
      <w:r w:rsidRPr="0068621B">
        <w:t xml:space="preserve">  1-2-4    </w:t>
      </w:r>
      <w:r>
        <w:t xml:space="preserve">                    </w:t>
      </w:r>
      <w:r w:rsidRPr="0068621B">
        <w:t xml:space="preserve">     </w:t>
      </w:r>
      <w:r>
        <w:t>C)</w:t>
      </w:r>
      <w:r w:rsidRPr="0068621B">
        <w:t xml:space="preserve">  1-3        </w:t>
      </w:r>
      <w:r>
        <w:t xml:space="preserve">                    </w:t>
      </w:r>
      <w:r w:rsidRPr="0068621B">
        <w:t xml:space="preserve"> </w:t>
      </w:r>
      <w:r>
        <w:t>D)</w:t>
      </w:r>
      <w:r w:rsidRPr="0068621B">
        <w:t xml:space="preserve">  1-2-3-4</w:t>
      </w:r>
    </w:p>
    <w:p w:rsidR="007028FD" w:rsidRPr="0068621B" w:rsidRDefault="007028FD" w:rsidP="008608FE"/>
    <w:p w:rsidR="007028FD" w:rsidRPr="0068621B" w:rsidRDefault="007028FD" w:rsidP="008608FE">
      <w:r>
        <w:rPr>
          <w:noProof/>
        </w:rPr>
        <w:pict>
          <v:shape id="_x0000_s1045" type="#_x0000_t202" style="position:absolute;margin-left:228.15pt;margin-top:12.55pt;width:249.8pt;height:72.6pt;z-index:251668992">
            <v:textbox>
              <w:txbxContent>
                <w:p w:rsidR="007028FD" w:rsidRPr="0068621B" w:rsidRDefault="007028FD" w:rsidP="009E785B">
                  <w:pPr>
                    <w:jc w:val="both"/>
                  </w:pPr>
                  <w:r>
                    <w:t xml:space="preserve">   Yan</w:t>
                  </w:r>
                  <w:r w:rsidRPr="0068621B">
                    <w:t xml:space="preserve">daki çizelgede bir bireyin gün içindeki nabız atışları verilmiştir. Bu grafiğe göre, günün hangi zamanında bu birey </w:t>
                  </w:r>
                  <w:r w:rsidRPr="00CF51B2">
                    <w:rPr>
                      <w:b/>
                      <w:u w:val="single"/>
                    </w:rPr>
                    <w:t>en hareketli</w:t>
                  </w:r>
                  <w:r w:rsidRPr="0068621B">
                    <w:t xml:space="preserve"> zamanını yaşamaktadır?</w:t>
                  </w:r>
                </w:p>
                <w:p w:rsidR="007028FD" w:rsidRDefault="007028FD"/>
              </w:txbxContent>
            </v:textbox>
          </v:shape>
        </w:pict>
      </w:r>
      <w:r>
        <w:t>11</w:t>
      </w:r>
      <w:r w:rsidRPr="0068621B">
        <w:t xml:space="preserve">) </w:t>
      </w:r>
    </w:p>
    <w:tbl>
      <w:tblPr>
        <w:tblW w:w="0" w:type="auto"/>
        <w:tblInd w:w="9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60"/>
        <w:gridCol w:w="1800"/>
      </w:tblGrid>
      <w:tr w:rsidR="007028FD" w:rsidRPr="0068621B" w:rsidTr="00F0255C">
        <w:trPr>
          <w:trHeight w:val="265"/>
        </w:trPr>
        <w:tc>
          <w:tcPr>
            <w:tcW w:w="3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8FD" w:rsidRPr="0068621B" w:rsidRDefault="007028FD" w:rsidP="00F025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8621B">
              <w:rPr>
                <w:color w:val="000000"/>
              </w:rPr>
              <w:t>Zaman                     Nabız sayısı</w:t>
            </w:r>
          </w:p>
        </w:tc>
      </w:tr>
      <w:tr w:rsidR="007028FD" w:rsidRPr="0068621B" w:rsidTr="00F0255C">
        <w:trPr>
          <w:trHeight w:val="251"/>
        </w:trPr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8FD" w:rsidRPr="0068621B" w:rsidRDefault="007028FD" w:rsidP="00F025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8621B">
              <w:rPr>
                <w:color w:val="000000"/>
              </w:rPr>
              <w:t>Sabah 7.00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8FD" w:rsidRPr="0068621B" w:rsidRDefault="007028FD" w:rsidP="00F025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8621B">
              <w:rPr>
                <w:color w:val="000000"/>
              </w:rPr>
              <w:t>70</w:t>
            </w:r>
          </w:p>
        </w:tc>
      </w:tr>
      <w:tr w:rsidR="007028FD" w:rsidRPr="0068621B" w:rsidTr="00F0255C">
        <w:trPr>
          <w:trHeight w:val="251"/>
        </w:trPr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8FD" w:rsidRPr="0068621B" w:rsidRDefault="007028FD" w:rsidP="00F025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8621B">
              <w:rPr>
                <w:color w:val="000000"/>
              </w:rPr>
              <w:t>Öğle 13.15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8FD" w:rsidRPr="0068621B" w:rsidRDefault="007028FD" w:rsidP="00F025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8621B">
              <w:rPr>
                <w:color w:val="000000"/>
              </w:rPr>
              <w:t>85</w:t>
            </w:r>
          </w:p>
        </w:tc>
      </w:tr>
      <w:tr w:rsidR="007028FD" w:rsidRPr="0068621B" w:rsidTr="00F0255C">
        <w:trPr>
          <w:trHeight w:val="251"/>
        </w:trPr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8FD" w:rsidRPr="0068621B" w:rsidRDefault="007028FD" w:rsidP="00F025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8621B">
              <w:rPr>
                <w:color w:val="000000"/>
              </w:rPr>
              <w:t>Akşam 19.30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8FD" w:rsidRPr="0068621B" w:rsidRDefault="007028FD" w:rsidP="00CF51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</w:tr>
      <w:tr w:rsidR="007028FD" w:rsidRPr="0068621B" w:rsidTr="00F0255C">
        <w:trPr>
          <w:trHeight w:val="258"/>
        </w:trPr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8FD" w:rsidRPr="0068621B" w:rsidRDefault="007028FD" w:rsidP="00F0255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Gece</w:t>
            </w:r>
            <w:r w:rsidRPr="0068621B">
              <w:rPr>
                <w:color w:val="000000"/>
              </w:rPr>
              <w:t xml:space="preserve"> 23.15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28FD" w:rsidRPr="0068621B" w:rsidRDefault="007028FD" w:rsidP="00CF51B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8621B">
              <w:rPr>
                <w:color w:val="000000"/>
              </w:rPr>
              <w:t>7</w:t>
            </w:r>
            <w:r>
              <w:rPr>
                <w:color w:val="000000"/>
              </w:rPr>
              <w:t>2</w:t>
            </w:r>
          </w:p>
        </w:tc>
      </w:tr>
    </w:tbl>
    <w:p w:rsidR="007028FD" w:rsidRPr="0068621B" w:rsidRDefault="007028FD" w:rsidP="008608FE">
      <w:r>
        <w:t xml:space="preserve">      </w:t>
      </w:r>
    </w:p>
    <w:p w:rsidR="007028FD" w:rsidRPr="0068621B" w:rsidRDefault="007028FD" w:rsidP="00E12DE6">
      <w:r>
        <w:rPr>
          <w:color w:val="000000"/>
        </w:rPr>
        <w:t xml:space="preserve">     A)</w:t>
      </w:r>
      <w:r w:rsidRPr="00A667DB">
        <w:rPr>
          <w:color w:val="000000"/>
        </w:rPr>
        <w:t xml:space="preserve">Sabah 7.00                 </w:t>
      </w:r>
      <w:r>
        <w:rPr>
          <w:color w:val="000000"/>
        </w:rPr>
        <w:t>B)</w:t>
      </w:r>
      <w:r w:rsidRPr="00A667DB">
        <w:rPr>
          <w:color w:val="000000"/>
        </w:rPr>
        <w:t xml:space="preserve">Öğle 13.15                    </w:t>
      </w:r>
      <w:r>
        <w:rPr>
          <w:color w:val="000000"/>
        </w:rPr>
        <w:t>C)</w:t>
      </w:r>
      <w:r w:rsidRPr="00A667DB">
        <w:rPr>
          <w:color w:val="000000"/>
        </w:rPr>
        <w:t xml:space="preserve"> Akşam 19.30       </w:t>
      </w:r>
      <w:r>
        <w:rPr>
          <w:color w:val="000000"/>
        </w:rPr>
        <w:t xml:space="preserve">         D)</w:t>
      </w:r>
      <w:r w:rsidRPr="00A667DB">
        <w:rPr>
          <w:color w:val="000000"/>
        </w:rPr>
        <w:t>Akşam 23.15</w:t>
      </w:r>
    </w:p>
    <w:p w:rsidR="007028FD" w:rsidRDefault="007028FD" w:rsidP="009B6120">
      <w:pPr>
        <w:pStyle w:val="ListParagraph"/>
      </w:pPr>
    </w:p>
    <w:p w:rsidR="007028FD" w:rsidRDefault="007028FD" w:rsidP="009B6120">
      <w:pPr>
        <w:pStyle w:val="ListParagraph"/>
        <w:ind w:left="0"/>
      </w:pPr>
      <w:r>
        <w:t>12)</w:t>
      </w:r>
      <w:r w:rsidRPr="0068621B">
        <w:t xml:space="preserve">Aşağıdaki kemik çeşitlerini </w:t>
      </w:r>
      <w:r>
        <w:t>bulutların içine yazınız</w:t>
      </w:r>
      <w:r w:rsidRPr="0068621B">
        <w:t>.</w:t>
      </w:r>
    </w:p>
    <w:p w:rsidR="007028FD" w:rsidRPr="0068621B" w:rsidRDefault="007028FD" w:rsidP="009B6120">
      <w:pPr>
        <w:pStyle w:val="ListParagraph"/>
        <w:ind w:left="0"/>
      </w:pPr>
    </w:p>
    <w:p w:rsidR="007028FD" w:rsidRPr="00B72643" w:rsidRDefault="007028FD" w:rsidP="00B72643">
      <w:pPr>
        <w:rPr>
          <w:bdr w:val="single" w:sz="4" w:space="0" w:color="auto"/>
        </w:rPr>
      </w:pPr>
      <w:r>
        <w:rPr>
          <w:noProof/>
        </w:rPr>
        <w:pict>
          <v:shape id="_x0000_s1046" type="#_x0000_t106" style="position:absolute;margin-left:51.95pt;margin-top:1.8pt;width:106.5pt;height:1in;z-index:251665920" adj="-629,8910">
            <v:textbox style="mso-next-textbox:#_x0000_s1046">
              <w:txbxContent>
                <w:p w:rsidR="007028FD" w:rsidRDefault="007028FD"/>
              </w:txbxContent>
            </v:textbox>
          </v:shape>
        </w:pict>
      </w:r>
      <w:r>
        <w:rPr>
          <w:noProof/>
        </w:rPr>
        <w:pict>
          <v:shape id="_x0000_s1047" type="#_x0000_t106" style="position:absolute;margin-left:381.95pt;margin-top:11.85pt;width:106.5pt;height:1in;z-index:251666944" adj="1349,14310">
            <v:textbox>
              <w:txbxContent>
                <w:p w:rsidR="007028FD" w:rsidRDefault="007028FD" w:rsidP="00B72643"/>
              </w:txbxContent>
            </v:textbox>
          </v:shape>
        </w:pict>
      </w:r>
      <w:r>
        <w:rPr>
          <w:noProof/>
        </w:rPr>
        <w:pict>
          <v:shape id="_x0000_s1048" type="#_x0000_t106" style="position:absolute;margin-left:240.95pt;margin-top:40.35pt;width:106.5pt;height:1in;z-index:251667968" adj="1349,14310">
            <v:textbox>
              <w:txbxContent>
                <w:p w:rsidR="007028FD" w:rsidRDefault="007028FD" w:rsidP="00046BF4"/>
              </w:txbxContent>
            </v:textbox>
          </v:shape>
        </w:pict>
      </w:r>
      <w:r w:rsidRPr="00871D3A">
        <w:rPr>
          <w:noProof/>
          <w:bdr w:val="single" w:sz="4" w:space="0" w:color="auto"/>
        </w:rPr>
        <w:pict>
          <v:shape id="Resim 4" o:spid="_x0000_i1028" type="#_x0000_t75" style="width:63pt;height:78.75pt;visibility:visible">
            <v:imagedata r:id="rId7" o:title=""/>
            <o:lock v:ext="edit" cropping="t"/>
          </v:shape>
        </w:pict>
      </w:r>
      <w:r w:rsidRPr="00B72643">
        <w:rPr>
          <w:bdr w:val="single" w:sz="4" w:space="0" w:color="auto"/>
        </w:rPr>
        <w:t xml:space="preserve"> </w:t>
      </w:r>
      <w:r w:rsidRPr="00871D3A">
        <w:rPr>
          <w:noProof/>
          <w:bdr w:val="single" w:sz="4" w:space="0" w:color="auto"/>
        </w:rPr>
        <w:pict>
          <v:shape id="Resim 7" o:spid="_x0000_i1029" type="#_x0000_t75" style="width:45pt;height:51.75pt;visibility:visible">
            <v:imagedata r:id="rId8" o:title=""/>
          </v:shape>
        </w:pict>
      </w:r>
      <w:r w:rsidRPr="00B72643">
        <w:rPr>
          <w:bdr w:val="single" w:sz="4" w:space="0" w:color="auto"/>
        </w:rPr>
        <w:t xml:space="preserve">                    </w:t>
      </w:r>
      <w:r w:rsidRPr="00871D3A">
        <w:rPr>
          <w:noProof/>
          <w:bdr w:val="single" w:sz="4" w:space="0" w:color="auto"/>
        </w:rPr>
        <w:pict>
          <v:shape id="Resim 5" o:spid="_x0000_i1030" type="#_x0000_t75" style="width:84.75pt;height:119.25pt;visibility:visible">
            <v:imagedata r:id="rId9" o:title=""/>
          </v:shape>
        </w:pict>
      </w:r>
      <w:r w:rsidRPr="00B72643">
        <w:rPr>
          <w:bdr w:val="single" w:sz="4" w:space="0" w:color="auto"/>
        </w:rPr>
        <w:t xml:space="preserve"> </w:t>
      </w:r>
      <w:r>
        <w:rPr>
          <w:bdr w:val="single" w:sz="4" w:space="0" w:color="auto"/>
        </w:rPr>
        <w:t xml:space="preserve">                                                                    </w:t>
      </w:r>
      <w:r w:rsidRPr="00871D3A">
        <w:rPr>
          <w:noProof/>
          <w:bdr w:val="single" w:sz="4" w:space="0" w:color="auto"/>
        </w:rPr>
        <w:pict>
          <v:shape id="Resim 8" o:spid="_x0000_i1031" type="#_x0000_t75" style="width:47.25pt;height:122.25pt;visibility:visible">
            <v:imagedata r:id="rId10" o:title=""/>
          </v:shape>
        </w:pict>
      </w:r>
      <w:r>
        <w:rPr>
          <w:bdr w:val="single" w:sz="4" w:space="0" w:color="auto"/>
        </w:rPr>
        <w:t xml:space="preserve">                                                              </w:t>
      </w:r>
      <w:r w:rsidRPr="00B72643">
        <w:rPr>
          <w:bdr w:val="single" w:sz="4" w:space="0" w:color="auto"/>
        </w:rPr>
        <w:t xml:space="preserve"> </w:t>
      </w:r>
      <w:r>
        <w:rPr>
          <w:bdr w:val="single" w:sz="4" w:space="0" w:color="auto"/>
        </w:rPr>
        <w:t xml:space="preserve">                                                                                   </w:t>
      </w:r>
    </w:p>
    <w:p w:rsidR="007028FD" w:rsidRDefault="007028FD" w:rsidP="00B20526">
      <w:pPr>
        <w:pStyle w:val="ListParagraph"/>
        <w:ind w:left="0"/>
      </w:pPr>
    </w:p>
    <w:p w:rsidR="007028FD" w:rsidRDefault="007028FD" w:rsidP="00B20526">
      <w:pPr>
        <w:pStyle w:val="ListParagraph"/>
        <w:ind w:left="0"/>
      </w:pPr>
      <w:r>
        <w:t>13)</w:t>
      </w:r>
      <w:r w:rsidRPr="0068621B">
        <w:t xml:space="preserve"> </w:t>
      </w:r>
      <w:r>
        <w:t>Aşağıdakilerden hangisi dolaşım sistemi organıdır?</w:t>
      </w:r>
    </w:p>
    <w:p w:rsidR="007028FD" w:rsidRPr="0068621B" w:rsidRDefault="007028FD" w:rsidP="00B20526">
      <w:pPr>
        <w:pStyle w:val="ListParagraph"/>
        <w:ind w:left="0"/>
      </w:pPr>
      <w:r w:rsidRPr="0068621B">
        <w:t xml:space="preserve">A) </w:t>
      </w:r>
      <w:r>
        <w:t>Kalp</w:t>
      </w:r>
      <w:r w:rsidRPr="0068621B">
        <w:t xml:space="preserve">                         B) </w:t>
      </w:r>
      <w:r>
        <w:t>Karaciğer</w:t>
      </w:r>
      <w:r w:rsidRPr="0068621B">
        <w:t xml:space="preserve">                             C) </w:t>
      </w:r>
      <w:r>
        <w:t>Beyin</w:t>
      </w:r>
      <w:r w:rsidRPr="0068621B">
        <w:t xml:space="preserve">                            D) </w:t>
      </w:r>
      <w:r>
        <w:t>Akciğer</w:t>
      </w:r>
    </w:p>
    <w:p w:rsidR="007028FD" w:rsidRDefault="007028FD" w:rsidP="000968E5">
      <w:pPr>
        <w:ind w:firstLine="45"/>
        <w:rPr>
          <w:sz w:val="22"/>
          <w:szCs w:val="22"/>
        </w:rPr>
      </w:pPr>
    </w:p>
    <w:p w:rsidR="007028FD" w:rsidRPr="0068621B" w:rsidRDefault="007028FD" w:rsidP="00E12DE6">
      <w:pPr>
        <w:rPr>
          <w:color w:val="000000"/>
        </w:rPr>
      </w:pPr>
      <w:r>
        <w:rPr>
          <w:color w:val="000000"/>
        </w:rPr>
        <w:t>14</w:t>
      </w:r>
      <w:r w:rsidRPr="0068621B">
        <w:rPr>
          <w:color w:val="000000"/>
        </w:rPr>
        <w:t xml:space="preserve">. Aşağıdaki cümlelerden doğru olanları (D), yanlış olanları (Y) ile gösteriniz. </w:t>
      </w:r>
      <w:r>
        <w:rPr>
          <w:color w:val="000000"/>
        </w:rPr>
        <w:t>(Her biri 2 puan)</w:t>
      </w:r>
    </w:p>
    <w:p w:rsidR="007028FD" w:rsidRPr="009C4DAF" w:rsidRDefault="007028FD" w:rsidP="009C4DAF">
      <w:pPr>
        <w:pStyle w:val="ListParagraph"/>
        <w:numPr>
          <w:ilvl w:val="0"/>
          <w:numId w:val="13"/>
        </w:numPr>
        <w:rPr>
          <w:color w:val="000000"/>
        </w:rPr>
      </w:pPr>
      <w:r w:rsidRPr="009C4DAF">
        <w:rPr>
          <w:color w:val="000000"/>
        </w:rPr>
        <w:t xml:space="preserve">(  </w:t>
      </w:r>
      <w:r>
        <w:rPr>
          <w:color w:val="000000"/>
        </w:rPr>
        <w:t xml:space="preserve"> </w:t>
      </w:r>
      <w:r w:rsidRPr="009C4DAF">
        <w:rPr>
          <w:color w:val="000000"/>
        </w:rPr>
        <w:t xml:space="preserve">  )   Soluk alıp verirken soluğu ağızdan alıp burundan vermeliyiz.</w:t>
      </w:r>
    </w:p>
    <w:p w:rsidR="007028FD" w:rsidRPr="009C4DAF" w:rsidRDefault="007028FD" w:rsidP="009C4DAF">
      <w:pPr>
        <w:pStyle w:val="ListParagraph"/>
        <w:numPr>
          <w:ilvl w:val="0"/>
          <w:numId w:val="13"/>
        </w:numPr>
        <w:rPr>
          <w:color w:val="000000"/>
        </w:rPr>
      </w:pPr>
      <w:r w:rsidRPr="009C4DAF">
        <w:rPr>
          <w:color w:val="000000"/>
        </w:rPr>
        <w:t xml:space="preserve">(   </w:t>
      </w:r>
      <w:r>
        <w:rPr>
          <w:color w:val="000000"/>
        </w:rPr>
        <w:t xml:space="preserve"> </w:t>
      </w:r>
      <w:r w:rsidRPr="009C4DAF">
        <w:rPr>
          <w:color w:val="000000"/>
        </w:rPr>
        <w:t xml:space="preserve"> )   Vücudumuzda yassı, uzun ve kısa kemikler bulunur.</w:t>
      </w:r>
    </w:p>
    <w:p w:rsidR="007028FD" w:rsidRPr="009C4DAF" w:rsidRDefault="007028FD" w:rsidP="009C4DAF">
      <w:pPr>
        <w:pStyle w:val="ListParagraph"/>
        <w:numPr>
          <w:ilvl w:val="0"/>
          <w:numId w:val="13"/>
        </w:numPr>
        <w:rPr>
          <w:color w:val="000000"/>
        </w:rPr>
      </w:pPr>
      <w:r w:rsidRPr="009C4DAF">
        <w:rPr>
          <w:color w:val="000000"/>
        </w:rPr>
        <w:t xml:space="preserve">(    </w:t>
      </w:r>
      <w:r>
        <w:rPr>
          <w:color w:val="000000"/>
        </w:rPr>
        <w:t xml:space="preserve"> </w:t>
      </w:r>
      <w:r w:rsidRPr="009C4DAF">
        <w:rPr>
          <w:color w:val="000000"/>
        </w:rPr>
        <w:t xml:space="preserve">)   İskeletimiz kaslarla birlikte hareket etmemizi sağlar. </w:t>
      </w:r>
    </w:p>
    <w:p w:rsidR="007028FD" w:rsidRPr="009C4DAF" w:rsidRDefault="007028FD" w:rsidP="009C4DAF">
      <w:pPr>
        <w:pStyle w:val="ListParagraph"/>
        <w:numPr>
          <w:ilvl w:val="0"/>
          <w:numId w:val="13"/>
        </w:numPr>
        <w:rPr>
          <w:color w:val="000000"/>
        </w:rPr>
      </w:pPr>
      <w:r w:rsidRPr="009C4DAF">
        <w:rPr>
          <w:color w:val="000000"/>
        </w:rPr>
        <w:t xml:space="preserve">(    </w:t>
      </w:r>
      <w:r>
        <w:rPr>
          <w:color w:val="000000"/>
        </w:rPr>
        <w:t xml:space="preserve"> </w:t>
      </w:r>
      <w:r w:rsidRPr="009C4DAF">
        <w:rPr>
          <w:color w:val="000000"/>
        </w:rPr>
        <w:t>)   Soluk aldığımızda karbondioksit alır, soluk verdiğimizde dışarıya oksijen veririz.</w:t>
      </w:r>
    </w:p>
    <w:p w:rsidR="007028FD" w:rsidRPr="009C4DAF" w:rsidRDefault="007028FD" w:rsidP="009C4DAF">
      <w:pPr>
        <w:pStyle w:val="ListParagraph"/>
        <w:numPr>
          <w:ilvl w:val="0"/>
          <w:numId w:val="13"/>
        </w:numPr>
        <w:rPr>
          <w:color w:val="000000"/>
        </w:rPr>
      </w:pPr>
      <w:r w:rsidRPr="009C4DAF">
        <w:rPr>
          <w:color w:val="000000"/>
        </w:rPr>
        <w:t xml:space="preserve">(  </w:t>
      </w:r>
      <w:r>
        <w:rPr>
          <w:color w:val="000000"/>
        </w:rPr>
        <w:t xml:space="preserve"> </w:t>
      </w:r>
      <w:r w:rsidRPr="009C4DAF">
        <w:rPr>
          <w:color w:val="000000"/>
        </w:rPr>
        <w:t xml:space="preserve">  ) Yaşamımızı devam ettirmemiz için gerekli maddeler, damarlarda dolaşan kan ile tüm</w:t>
      </w:r>
    </w:p>
    <w:p w:rsidR="007028FD" w:rsidRPr="009C4DAF" w:rsidRDefault="007028FD" w:rsidP="009C4DAF">
      <w:pPr>
        <w:pStyle w:val="ListParagraph"/>
        <w:rPr>
          <w:color w:val="000000"/>
        </w:rPr>
      </w:pPr>
      <w:r>
        <w:rPr>
          <w:color w:val="000000"/>
        </w:rPr>
        <w:t xml:space="preserve">          </w:t>
      </w:r>
      <w:r w:rsidRPr="009C4DAF">
        <w:rPr>
          <w:color w:val="000000"/>
        </w:rPr>
        <w:t xml:space="preserve">vücudumuza ulaştırılır. </w:t>
      </w:r>
    </w:p>
    <w:p w:rsidR="007028FD" w:rsidRPr="0068621B" w:rsidRDefault="007028FD" w:rsidP="009C4DAF">
      <w:pPr>
        <w:pStyle w:val="ListParagraph"/>
        <w:numPr>
          <w:ilvl w:val="0"/>
          <w:numId w:val="13"/>
        </w:numPr>
      </w:pPr>
      <w:r w:rsidRPr="0068621B">
        <w:t xml:space="preserve">( </w:t>
      </w:r>
      <w:r>
        <w:t xml:space="preserve">  </w:t>
      </w:r>
      <w:r w:rsidRPr="0068621B">
        <w:t xml:space="preserve"> ) Hızlı soluk alıp vermeyle nabız sayısı </w:t>
      </w:r>
      <w:r>
        <w:t>azalır</w:t>
      </w:r>
      <w:r w:rsidRPr="0068621B">
        <w:t>.</w:t>
      </w:r>
    </w:p>
    <w:p w:rsidR="007028FD" w:rsidRPr="009C4DAF" w:rsidRDefault="007028FD" w:rsidP="009C4DAF">
      <w:pPr>
        <w:pStyle w:val="ListParagraph"/>
        <w:numPr>
          <w:ilvl w:val="0"/>
          <w:numId w:val="13"/>
        </w:numPr>
        <w:rPr>
          <w:color w:val="000000"/>
        </w:rPr>
      </w:pPr>
      <w:r w:rsidRPr="0068621B">
        <w:t xml:space="preserve">(  </w:t>
      </w:r>
      <w:r>
        <w:t xml:space="preserve">  </w:t>
      </w:r>
      <w:r w:rsidRPr="0068621B">
        <w:t>) İskelet ve kas sağlığımız için düzenli spor yapmalıyız</w:t>
      </w:r>
    </w:p>
    <w:p w:rsidR="007028FD" w:rsidRDefault="007028FD" w:rsidP="009C4DAF">
      <w:pPr>
        <w:pStyle w:val="ListParagraph"/>
        <w:numPr>
          <w:ilvl w:val="0"/>
          <w:numId w:val="13"/>
        </w:numPr>
      </w:pPr>
      <w:r w:rsidRPr="0068621B">
        <w:t xml:space="preserve">(  </w:t>
      </w:r>
      <w:r>
        <w:t xml:space="preserve">  </w:t>
      </w:r>
      <w:r w:rsidRPr="0068621B">
        <w:t>)Soluk aldığımızda akciğerlerimizin içi hava dolar.</w:t>
      </w:r>
    </w:p>
    <w:p w:rsidR="007028FD" w:rsidRDefault="007028FD" w:rsidP="009C4DAF">
      <w:pPr>
        <w:pStyle w:val="ListParagraph"/>
        <w:numPr>
          <w:ilvl w:val="0"/>
          <w:numId w:val="13"/>
        </w:numPr>
      </w:pPr>
      <w:r w:rsidRPr="0068621B">
        <w:t xml:space="preserve">(  </w:t>
      </w:r>
      <w:r>
        <w:t xml:space="preserve">  </w:t>
      </w:r>
      <w:r w:rsidRPr="0068621B">
        <w:t xml:space="preserve">)Ağır eşyaları devamlı olarak aynı elde taşımalıyız.  </w:t>
      </w:r>
    </w:p>
    <w:p w:rsidR="007028FD" w:rsidRPr="0068621B" w:rsidRDefault="007028FD" w:rsidP="009C4DAF">
      <w:pPr>
        <w:pStyle w:val="ListParagraph"/>
        <w:numPr>
          <w:ilvl w:val="0"/>
          <w:numId w:val="13"/>
        </w:numPr>
      </w:pPr>
      <w:r w:rsidRPr="0068621B">
        <w:t xml:space="preserve">(  </w:t>
      </w:r>
      <w:r>
        <w:t xml:space="preserve">  </w:t>
      </w:r>
      <w:r w:rsidRPr="0068621B">
        <w:t>)Sağlıklı bir yetişkinin nabız sayısı dakikada 70-80 civarındadır.</w:t>
      </w:r>
    </w:p>
    <w:p w:rsidR="007028FD" w:rsidRPr="0068621B" w:rsidRDefault="007028FD" w:rsidP="00E12DE6">
      <w:pPr>
        <w:rPr>
          <w:color w:val="000000"/>
        </w:rPr>
      </w:pPr>
      <w:r>
        <w:rPr>
          <w:color w:val="000000"/>
        </w:rPr>
        <w:t xml:space="preserve">                 </w:t>
      </w:r>
      <w:hyperlink r:id="rId11" w:history="1">
        <w:r>
          <w:rPr>
            <w:rStyle w:val="Hyperlink"/>
            <w:b/>
          </w:rPr>
          <w:t>www.sorubak.com</w:t>
        </w:r>
      </w:hyperlink>
    </w:p>
    <w:p w:rsidR="007028FD" w:rsidRPr="000968E5" w:rsidRDefault="007028FD" w:rsidP="00095A2E">
      <w:pPr>
        <w:rPr>
          <w:sz w:val="22"/>
          <w:szCs w:val="22"/>
        </w:rPr>
      </w:pPr>
      <w:r>
        <w:t xml:space="preserve">                                  NOT:1.ve 14.sorular 20,diğer sorular 5 puandır.</w:t>
      </w:r>
    </w:p>
    <w:sectPr w:rsidR="007028FD" w:rsidRPr="000968E5" w:rsidSect="009E785B">
      <w:pgSz w:w="11906" w:h="16838"/>
      <w:pgMar w:top="284" w:right="424" w:bottom="284" w:left="851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529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0A7090"/>
    <w:multiLevelType w:val="hybridMultilevel"/>
    <w:tmpl w:val="BD423CEA"/>
    <w:lvl w:ilvl="0" w:tplc="78920A26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C53B8"/>
    <w:multiLevelType w:val="hybridMultilevel"/>
    <w:tmpl w:val="94E217E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0B5513"/>
    <w:multiLevelType w:val="hybridMultilevel"/>
    <w:tmpl w:val="2104F2D4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3510BC"/>
    <w:multiLevelType w:val="hybridMultilevel"/>
    <w:tmpl w:val="8C701A4A"/>
    <w:lvl w:ilvl="0" w:tplc="592099F4">
      <w:start w:val="1"/>
      <w:numFmt w:val="upp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8">
    <w:nsid w:val="5FBF5BA1"/>
    <w:multiLevelType w:val="hybridMultilevel"/>
    <w:tmpl w:val="FB9E8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7D10463"/>
    <w:multiLevelType w:val="hybridMultilevel"/>
    <w:tmpl w:val="74BA704C"/>
    <w:lvl w:ilvl="0" w:tplc="B5007372">
      <w:start w:val="3"/>
      <w:numFmt w:val="upp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0">
    <w:nsid w:val="6B347D46"/>
    <w:multiLevelType w:val="hybridMultilevel"/>
    <w:tmpl w:val="14C0920A"/>
    <w:lvl w:ilvl="0" w:tplc="1C927E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26C5F22"/>
    <w:multiLevelType w:val="hybridMultilevel"/>
    <w:tmpl w:val="7C2641B6"/>
    <w:lvl w:ilvl="0" w:tplc="AE6ACC2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3F14146"/>
    <w:multiLevelType w:val="multilevel"/>
    <w:tmpl w:val="B5A88D8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"/>
  </w:num>
  <w:num w:numId="5">
    <w:abstractNumId w:val="4"/>
  </w:num>
  <w:num w:numId="6">
    <w:abstractNumId w:val="12"/>
  </w:num>
  <w:num w:numId="7">
    <w:abstractNumId w:val="7"/>
  </w:num>
  <w:num w:numId="8">
    <w:abstractNumId w:val="9"/>
  </w:num>
  <w:num w:numId="9">
    <w:abstractNumId w:val="11"/>
  </w:num>
  <w:num w:numId="10">
    <w:abstractNumId w:val="10"/>
  </w:num>
  <w:num w:numId="11">
    <w:abstractNumId w:val="2"/>
  </w:num>
  <w:num w:numId="12">
    <w:abstractNumId w:val="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1B47"/>
    <w:rsid w:val="00010F3F"/>
    <w:rsid w:val="00046BF4"/>
    <w:rsid w:val="00070605"/>
    <w:rsid w:val="00095A2E"/>
    <w:rsid w:val="000968E5"/>
    <w:rsid w:val="001F1B47"/>
    <w:rsid w:val="00291D4C"/>
    <w:rsid w:val="00321CF2"/>
    <w:rsid w:val="00504180"/>
    <w:rsid w:val="005554F6"/>
    <w:rsid w:val="0068621B"/>
    <w:rsid w:val="007028FD"/>
    <w:rsid w:val="007107DE"/>
    <w:rsid w:val="007F4D23"/>
    <w:rsid w:val="008608FE"/>
    <w:rsid w:val="00871D3A"/>
    <w:rsid w:val="00872ED3"/>
    <w:rsid w:val="009B6120"/>
    <w:rsid w:val="009C4DAF"/>
    <w:rsid w:val="009D303F"/>
    <w:rsid w:val="009E785B"/>
    <w:rsid w:val="00A667DB"/>
    <w:rsid w:val="00B20526"/>
    <w:rsid w:val="00B72643"/>
    <w:rsid w:val="00B97727"/>
    <w:rsid w:val="00C14216"/>
    <w:rsid w:val="00C63E98"/>
    <w:rsid w:val="00CB7AF7"/>
    <w:rsid w:val="00CF51B2"/>
    <w:rsid w:val="00E12DE6"/>
    <w:rsid w:val="00E4676C"/>
    <w:rsid w:val="00F0255C"/>
    <w:rsid w:val="00F23B2D"/>
    <w:rsid w:val="00F56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B4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1B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F1B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1B47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E12D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2DE6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9D30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218</TotalTime>
  <Pages>2</Pages>
  <Words>820</Words>
  <Characters>4677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KUBİLAY</dc:creator>
  <cp:keywords/>
  <dc:description/>
  <cp:lastModifiedBy>EDANUR HANIM</cp:lastModifiedBy>
  <cp:revision>11</cp:revision>
  <cp:lastPrinted>2008-10-19T19:05:00Z</cp:lastPrinted>
  <dcterms:created xsi:type="dcterms:W3CDTF">2008-10-19T15:18:00Z</dcterms:created>
  <dcterms:modified xsi:type="dcterms:W3CDTF">2011-10-12T18:27:00Z</dcterms:modified>
</cp:coreProperties>
</file>