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37CC" w:rsidRPr="003158CB" w:rsidRDefault="00E837CC" w:rsidP="009C0B4B">
      <w:pPr>
        <w:pStyle w:val="Default"/>
        <w:rPr>
          <w:rFonts w:ascii="Times New Roman" w:hAnsi="Times New Roman" w:cs="Times New Roman"/>
          <w:bCs/>
          <w:i/>
        </w:rPr>
      </w:pPr>
      <w:r w:rsidRPr="003158CB">
        <w:rPr>
          <w:rFonts w:ascii="Times New Roman" w:hAnsi="Times New Roman" w:cs="Times New Roman"/>
          <w:bCs/>
          <w:i/>
        </w:rPr>
        <w:t>Adı Soyadı:………………</w:t>
      </w:r>
      <w:r>
        <w:rPr>
          <w:rFonts w:ascii="Times New Roman" w:hAnsi="Times New Roman" w:cs="Times New Roman"/>
          <w:bCs/>
          <w:i/>
        </w:rPr>
        <w:t>…….</w:t>
      </w:r>
      <w:r w:rsidRPr="003158CB">
        <w:rPr>
          <w:rFonts w:ascii="Times New Roman" w:hAnsi="Times New Roman" w:cs="Times New Roman"/>
          <w:bCs/>
          <w:i/>
        </w:rPr>
        <w:t>…………No:…………Sınıf:………..</w:t>
      </w:r>
    </w:p>
    <w:p w:rsidR="00E837CC" w:rsidRPr="003C4E8A" w:rsidRDefault="00E837CC" w:rsidP="003C4E8A">
      <w:pPr>
        <w:pStyle w:val="Default"/>
        <w:jc w:val="right"/>
        <w:rPr>
          <w:rFonts w:ascii="Times New Roman" w:hAnsi="Times New Roman" w:cs="Times New Roman"/>
          <w:bCs/>
        </w:rPr>
      </w:pPr>
      <w:r w:rsidRPr="003C4E8A">
        <w:rPr>
          <w:rFonts w:ascii="Times New Roman" w:hAnsi="Times New Roman" w:cs="Times New Roman"/>
          <w:bCs/>
        </w:rPr>
        <w:t>Tarih: 05/11/2010</w:t>
      </w:r>
    </w:p>
    <w:p w:rsidR="00E837CC" w:rsidRPr="00AF6728" w:rsidRDefault="00E837CC" w:rsidP="00AF6728">
      <w:pPr>
        <w:pStyle w:val="Default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                                    </w:t>
      </w:r>
      <w:r w:rsidRPr="00AF6728">
        <w:rPr>
          <w:rFonts w:ascii="Times New Roman" w:hAnsi="Times New Roman" w:cs="Times New Roman"/>
          <w:b/>
          <w:bCs/>
        </w:rPr>
        <w:t>75.YIL İLKÖĞRETİM OKULU</w:t>
      </w:r>
      <w:r>
        <w:rPr>
          <w:rFonts w:ascii="Times New Roman" w:hAnsi="Times New Roman" w:cs="Times New Roman"/>
          <w:b/>
          <w:bCs/>
        </w:rPr>
        <w:tab/>
        <w:t xml:space="preserve">                                      </w:t>
      </w:r>
      <w:r w:rsidRPr="003C4E8A">
        <w:rPr>
          <w:rFonts w:ascii="Times New Roman" w:hAnsi="Times New Roman" w:cs="Times New Roman"/>
          <w:bCs/>
        </w:rPr>
        <w:t>Cuma</w:t>
      </w:r>
    </w:p>
    <w:p w:rsidR="00E837CC" w:rsidRDefault="00E837CC" w:rsidP="00AF6728">
      <w:pPr>
        <w:pStyle w:val="Default"/>
        <w:jc w:val="center"/>
        <w:rPr>
          <w:rFonts w:ascii="Times New Roman" w:hAnsi="Times New Roman" w:cs="Times New Roman"/>
          <w:b/>
          <w:bCs/>
        </w:rPr>
      </w:pPr>
      <w:r w:rsidRPr="00AF6728">
        <w:rPr>
          <w:rFonts w:ascii="Times New Roman" w:hAnsi="Times New Roman" w:cs="Times New Roman"/>
          <w:b/>
          <w:bCs/>
        </w:rPr>
        <w:t>FEN VE TEKNOLOJİ DERSİ 1.DÖNEM 1.YAZILI S</w:t>
      </w:r>
      <w:r>
        <w:rPr>
          <w:rFonts w:ascii="Times New Roman" w:hAnsi="Times New Roman" w:cs="Times New Roman"/>
          <w:b/>
          <w:bCs/>
        </w:rPr>
        <w:t>INAVI</w:t>
      </w:r>
    </w:p>
    <w:p w:rsidR="00E837CC" w:rsidRDefault="00E837CC" w:rsidP="002055F4">
      <w:pPr>
        <w:tabs>
          <w:tab w:val="left" w:pos="540"/>
          <w:tab w:val="left" w:pos="1080"/>
        </w:tabs>
        <w:rPr>
          <w:b/>
        </w:rPr>
      </w:pPr>
      <w:hyperlink r:id="rId5" w:history="1">
        <w:r>
          <w:rPr>
            <w:rStyle w:val="Hyperlink"/>
            <w:b/>
          </w:rPr>
          <w:t>www.sorubak.com</w:t>
        </w:r>
      </w:hyperlink>
      <w:r>
        <w:rPr>
          <w:b/>
        </w:rPr>
        <w:t xml:space="preserve"> </w:t>
      </w:r>
    </w:p>
    <w:p w:rsidR="00E837CC" w:rsidRPr="00AF6728" w:rsidRDefault="00E837CC" w:rsidP="00AF6728">
      <w:pPr>
        <w:pStyle w:val="Default"/>
        <w:jc w:val="center"/>
        <w:rPr>
          <w:rFonts w:ascii="Times New Roman" w:hAnsi="Times New Roman" w:cs="Times New Roman"/>
          <w:b/>
          <w:bCs/>
        </w:rPr>
      </w:pPr>
    </w:p>
    <w:p w:rsidR="00E837CC" w:rsidRPr="009C0B4B" w:rsidRDefault="00E837CC" w:rsidP="009C0B4B">
      <w:pPr>
        <w:pStyle w:val="Default"/>
        <w:rPr>
          <w:rFonts w:ascii="Times New Roman" w:hAnsi="Times New Roman" w:cs="Times New Roman"/>
          <w:b/>
          <w:bCs/>
          <w:i/>
        </w:rPr>
      </w:pPr>
      <w:r>
        <w:rPr>
          <w:rFonts w:ascii="Times New Roman" w:hAnsi="Times New Roman" w:cs="Times New Roman"/>
          <w:b/>
          <w:bCs/>
          <w:i/>
        </w:rPr>
        <w:t xml:space="preserve">A. </w:t>
      </w:r>
      <w:r w:rsidRPr="009C0B4B">
        <w:rPr>
          <w:rFonts w:ascii="Times New Roman" w:hAnsi="Times New Roman" w:cs="Times New Roman"/>
          <w:b/>
          <w:bCs/>
          <w:i/>
        </w:rPr>
        <w:t>Aşağıdaki cümleler</w:t>
      </w:r>
      <w:r>
        <w:rPr>
          <w:rFonts w:ascii="Times New Roman" w:hAnsi="Times New Roman" w:cs="Times New Roman"/>
          <w:b/>
          <w:bCs/>
          <w:i/>
        </w:rPr>
        <w:t xml:space="preserve">de boş bırakılan yerleri uygun sözcüklerle doldurunuz. </w:t>
      </w:r>
      <w:r w:rsidRPr="009C0B4B">
        <w:rPr>
          <w:rFonts w:ascii="Times New Roman" w:hAnsi="Times New Roman" w:cs="Times New Roman"/>
          <w:b/>
          <w:bCs/>
          <w:i/>
        </w:rPr>
        <w:t>(</w:t>
      </w:r>
      <w:r>
        <w:rPr>
          <w:rFonts w:ascii="Times New Roman" w:hAnsi="Times New Roman" w:cs="Times New Roman"/>
          <w:b/>
          <w:bCs/>
          <w:i/>
        </w:rPr>
        <w:t>10</w:t>
      </w:r>
      <w:r w:rsidRPr="009C0B4B">
        <w:rPr>
          <w:rFonts w:ascii="Times New Roman" w:hAnsi="Times New Roman" w:cs="Times New Roman"/>
          <w:b/>
          <w:bCs/>
          <w:i/>
        </w:rPr>
        <w:t xml:space="preserve"> Puan )</w:t>
      </w:r>
    </w:p>
    <w:p w:rsidR="00E837CC" w:rsidRPr="009C0B4B" w:rsidRDefault="00E837CC" w:rsidP="009C0B4B">
      <w:pPr>
        <w:pStyle w:val="Default"/>
        <w:rPr>
          <w:rFonts w:ascii="Times New Roman" w:hAnsi="Times New Roman" w:cs="Times New Roman"/>
          <w:i/>
        </w:rPr>
      </w:pPr>
    </w:p>
    <w:p w:rsidR="00E837CC" w:rsidRPr="00C90AF5" w:rsidRDefault="00E837CC" w:rsidP="00AF6728">
      <w:pPr>
        <w:tabs>
          <w:tab w:val="left" w:pos="720"/>
        </w:tabs>
        <w:rPr>
          <w:rFonts w:ascii="Alfabe Hv Bt" w:hAnsi="Alfabe Hv Bt"/>
        </w:rPr>
      </w:pPr>
      <w:r>
        <w:rPr>
          <w:rFonts w:ascii="Alfabe Hv Bt" w:hAnsi="Alfabe Hv Bt"/>
        </w:rPr>
        <w:tab/>
      </w:r>
      <w:r w:rsidRPr="00C90AF5">
        <w:rPr>
          <w:rFonts w:ascii="Alfabe Hv Bt" w:hAnsi="Alfabe Hv Bt"/>
        </w:rPr>
        <w:t xml:space="preserve">1. </w:t>
      </w:r>
      <w:r w:rsidRPr="00C90AF5">
        <w:rPr>
          <w:rFonts w:ascii="Alfabe Hv Bt Tur" w:hAnsi="Alfabe Hv Bt Tur"/>
        </w:rPr>
        <w:t>Vücut sert bir yapıda olan ...................lerden oluşmuş bir iskelete sahiptir.</w:t>
      </w:r>
    </w:p>
    <w:p w:rsidR="00E837CC" w:rsidRPr="00C90AF5" w:rsidRDefault="00E837CC" w:rsidP="00CE6819">
      <w:pPr>
        <w:pStyle w:val="Default"/>
        <w:ind w:firstLine="708"/>
        <w:rPr>
          <w:rFonts w:ascii="Alfabe Hv Bt" w:hAnsi="Alfabe Hv Bt" w:cs="Times New Roman"/>
        </w:rPr>
      </w:pPr>
      <w:r w:rsidRPr="00C90AF5">
        <w:rPr>
          <w:rFonts w:ascii="Alfabe Hv Bt" w:hAnsi="Alfabe Hv Bt" w:cs="Times New Roman"/>
        </w:rPr>
        <w:t xml:space="preserve">2. </w:t>
      </w:r>
      <w:r>
        <w:rPr>
          <w:rFonts w:ascii="Alfabe Hv Bt Tur" w:hAnsi="Alfabe Hv Bt Tur" w:cs="Times New Roman"/>
        </w:rPr>
        <w:t>Soluk alırken havayı …………..………almalıyız.</w:t>
      </w:r>
      <w:r w:rsidRPr="00C90AF5">
        <w:rPr>
          <w:rFonts w:ascii="Alfabe Hv Bt" w:hAnsi="Alfabe Hv Bt" w:cs="Times New Roman"/>
        </w:rPr>
        <w:t xml:space="preserve"> </w:t>
      </w:r>
    </w:p>
    <w:p w:rsidR="00E837CC" w:rsidRPr="001528D6" w:rsidRDefault="00E837CC" w:rsidP="00CE6819">
      <w:pPr>
        <w:pStyle w:val="Default"/>
        <w:ind w:firstLine="708"/>
        <w:rPr>
          <w:rFonts w:ascii="Alfabe Hv Bt" w:hAnsi="Alfabe Hv Bt" w:cs="Times New Roman"/>
        </w:rPr>
      </w:pPr>
      <w:r w:rsidRPr="00C90AF5">
        <w:rPr>
          <w:rFonts w:ascii="Alfabe Hv Bt" w:hAnsi="Alfabe Hv Bt" w:cs="Times New Roman"/>
        </w:rPr>
        <w:t xml:space="preserve">3. </w:t>
      </w:r>
      <w:r w:rsidRPr="001528D6">
        <w:rPr>
          <w:rFonts w:ascii="Alfabe Hv Bt Tur" w:hAnsi="Alfabe Hv Bt Tur"/>
        </w:rPr>
        <w:t>Gelişmiş bir insan vücudu ……….. kemikten oluşur.</w:t>
      </w:r>
    </w:p>
    <w:p w:rsidR="00E837CC" w:rsidRPr="00C90AF5" w:rsidRDefault="00E837CC" w:rsidP="00CE6819">
      <w:pPr>
        <w:pStyle w:val="Default"/>
        <w:ind w:firstLine="708"/>
        <w:rPr>
          <w:rFonts w:ascii="Alfabe Hv Bt" w:hAnsi="Alfabe Hv Bt" w:cs="Times New Roman"/>
        </w:rPr>
      </w:pPr>
      <w:r w:rsidRPr="00C90AF5">
        <w:rPr>
          <w:rFonts w:ascii="Alfabe Hv Bt" w:hAnsi="Alfabe Hv Bt" w:cs="Times New Roman"/>
        </w:rPr>
        <w:t>4. K</w:t>
      </w:r>
      <w:r w:rsidRPr="00C90AF5">
        <w:rPr>
          <w:rFonts w:ascii="Alfabe Hv Bt Tur" w:hAnsi="Alfabe Hv Bt Tur" w:cs="Times New Roman"/>
        </w:rPr>
        <w:t xml:space="preserve">anı ,damarların içine iten pompa ..................tir. </w:t>
      </w:r>
    </w:p>
    <w:p w:rsidR="00E837CC" w:rsidRPr="00C90AF5" w:rsidRDefault="00E837CC" w:rsidP="00CE6819">
      <w:pPr>
        <w:ind w:firstLine="708"/>
        <w:rPr>
          <w:rFonts w:ascii="Alfabe Hv Bt" w:hAnsi="Alfabe Hv Bt"/>
        </w:rPr>
      </w:pPr>
      <w:r w:rsidRPr="00C90AF5">
        <w:rPr>
          <w:rFonts w:ascii="Alfabe Hv Bt" w:hAnsi="Alfabe Hv Bt"/>
        </w:rPr>
        <w:t xml:space="preserve">5. </w:t>
      </w:r>
      <w:r w:rsidRPr="00C90AF5">
        <w:rPr>
          <w:rFonts w:ascii="Alfabe Hv Bt Tur" w:hAnsi="Alfabe Hv Bt Tur"/>
        </w:rPr>
        <w:t>İskelet ve kas sağlığımızı korumak için ………</w:t>
      </w:r>
      <w:r>
        <w:rPr>
          <w:rFonts w:ascii="Alfabe Hv Bt" w:hAnsi="Alfabe Hv Bt"/>
        </w:rPr>
        <w:t>.</w:t>
      </w:r>
      <w:r w:rsidRPr="00C90AF5">
        <w:rPr>
          <w:rFonts w:ascii="Alfabe Hv Bt" w:hAnsi="Alfabe Hv Bt"/>
        </w:rPr>
        <w:t>.</w:t>
      </w:r>
      <w:r w:rsidRPr="00C90AF5">
        <w:rPr>
          <w:rFonts w:ascii="Alfabe Hv Bt Tur" w:hAnsi="Alfabe Hv Bt Tur"/>
        </w:rPr>
        <w:t>. yaparız.</w:t>
      </w:r>
    </w:p>
    <w:p w:rsidR="00E837CC" w:rsidRPr="00C90AF5" w:rsidRDefault="00E837CC" w:rsidP="00CE6819">
      <w:pPr>
        <w:ind w:firstLine="708"/>
        <w:rPr>
          <w:rFonts w:ascii="Alfabe Hv Bt" w:hAnsi="Alfabe Hv Bt"/>
        </w:rPr>
      </w:pPr>
      <w:r w:rsidRPr="00C90AF5">
        <w:rPr>
          <w:rFonts w:ascii="Alfabe Hv Bt" w:hAnsi="Alfabe Hv Bt"/>
        </w:rPr>
        <w:t>6. Kol ve bacaklarda ………….  kemikler bulunur.</w:t>
      </w:r>
    </w:p>
    <w:p w:rsidR="00E837CC" w:rsidRPr="00C90AF5" w:rsidRDefault="00E837CC" w:rsidP="00CE6819">
      <w:pPr>
        <w:ind w:firstLine="708"/>
        <w:rPr>
          <w:rFonts w:ascii="Alfabe Hv Bt" w:hAnsi="Alfabe Hv Bt"/>
        </w:rPr>
      </w:pPr>
      <w:r w:rsidRPr="00C90AF5">
        <w:rPr>
          <w:rFonts w:ascii="Alfabe Hv Bt" w:hAnsi="Alfabe Hv Bt"/>
        </w:rPr>
        <w:t xml:space="preserve">7. </w:t>
      </w:r>
      <w:r w:rsidRPr="00C90AF5">
        <w:rPr>
          <w:rFonts w:ascii="Alfabe Hv Bt Tur" w:hAnsi="Alfabe Hv Bt Tur"/>
        </w:rPr>
        <w:t>…………, iskeleti saran yapıdır.</w:t>
      </w:r>
    </w:p>
    <w:p w:rsidR="00E837CC" w:rsidRPr="00C90AF5" w:rsidRDefault="00E837CC" w:rsidP="00CE6819">
      <w:pPr>
        <w:ind w:firstLine="708"/>
        <w:rPr>
          <w:rFonts w:ascii="Alfabe Hv Bt" w:hAnsi="Alfabe Hv Bt"/>
        </w:rPr>
      </w:pPr>
      <w:r w:rsidRPr="00C90AF5">
        <w:rPr>
          <w:rFonts w:ascii="Alfabe Hv Bt Tur" w:hAnsi="Alfabe Hv Bt Tur"/>
        </w:rPr>
        <w:t>8. Kemiklerimiz ........................ ile birbirlerine bağlıdır.</w:t>
      </w:r>
    </w:p>
    <w:p w:rsidR="00E837CC" w:rsidRPr="00C90AF5" w:rsidRDefault="00E837CC" w:rsidP="00CE6819">
      <w:pPr>
        <w:ind w:left="180" w:firstLine="528"/>
        <w:rPr>
          <w:rFonts w:ascii="Alfabe Hv Bt" w:hAnsi="Alfabe Hv Bt"/>
        </w:rPr>
      </w:pPr>
      <w:r w:rsidRPr="00C90AF5">
        <w:rPr>
          <w:rFonts w:ascii="Alfabe Hv Bt" w:hAnsi="Alfabe Hv Bt"/>
        </w:rPr>
        <w:t xml:space="preserve">9. </w:t>
      </w:r>
      <w:r w:rsidRPr="00C90AF5">
        <w:rPr>
          <w:rFonts w:ascii="Alfabe Hv Bt Tur" w:hAnsi="Alfabe Hv Bt Tur"/>
        </w:rPr>
        <w:t>Vücudumuzda kısa,uzun ve……….  kemik   bulunur.</w:t>
      </w:r>
    </w:p>
    <w:p w:rsidR="00E837CC" w:rsidRPr="00C90AF5" w:rsidRDefault="00E837CC" w:rsidP="00CE6819">
      <w:pPr>
        <w:ind w:firstLine="708"/>
        <w:rPr>
          <w:rFonts w:ascii="Alfabe Hv Bt" w:hAnsi="Alfabe Hv Bt"/>
        </w:rPr>
      </w:pPr>
      <w:r w:rsidRPr="00C90AF5">
        <w:rPr>
          <w:rFonts w:ascii="Alfabe Hv Bt" w:hAnsi="Alfabe Hv Bt"/>
        </w:rPr>
        <w:t xml:space="preserve">10. </w:t>
      </w:r>
      <w:r w:rsidRPr="00C90AF5">
        <w:rPr>
          <w:rFonts w:ascii="Alfabe Hv Bt Tur" w:hAnsi="Alfabe Hv Bt Tur"/>
        </w:rPr>
        <w:t>Kalp atışımızı ……………………….. aleti ile duyabiliriz.</w:t>
      </w:r>
      <w:r>
        <w:rPr>
          <w:rFonts w:ascii="Alfabe Hv Bt" w:hAnsi="Alfabe Hv Bt"/>
        </w:rPr>
        <w:t xml:space="preserve"> </w:t>
      </w:r>
    </w:p>
    <w:p w:rsidR="00E837CC" w:rsidRDefault="00E837CC" w:rsidP="009C0B4B"/>
    <w:p w:rsidR="00E837CC" w:rsidRPr="009C0B4B" w:rsidRDefault="00E837CC" w:rsidP="009C0B4B">
      <w:pPr>
        <w:rPr>
          <w:b/>
          <w:i/>
        </w:rPr>
      </w:pPr>
      <w:r w:rsidRPr="009C0B4B">
        <w:rPr>
          <w:b/>
          <w:i/>
        </w:rPr>
        <w:t>B.</w:t>
      </w:r>
      <w:r w:rsidRPr="009C0B4B">
        <w:rPr>
          <w:b/>
        </w:rPr>
        <w:t xml:space="preserve"> </w:t>
      </w:r>
      <w:r w:rsidRPr="009C0B4B">
        <w:rPr>
          <w:b/>
          <w:i/>
        </w:rPr>
        <w:t xml:space="preserve">Aşağıdaki cümlelerin başına doğru( D) ya da yanlış( Y) işaretini koyunuz.( </w:t>
      </w:r>
      <w:r>
        <w:rPr>
          <w:b/>
          <w:i/>
        </w:rPr>
        <w:t>10</w:t>
      </w:r>
      <w:r w:rsidRPr="009C0B4B">
        <w:rPr>
          <w:b/>
          <w:i/>
        </w:rPr>
        <w:t xml:space="preserve"> P</w:t>
      </w:r>
      <w:r>
        <w:rPr>
          <w:b/>
          <w:i/>
        </w:rPr>
        <w:t>uan</w:t>
      </w:r>
      <w:r w:rsidRPr="009C0B4B">
        <w:rPr>
          <w:b/>
          <w:i/>
        </w:rPr>
        <w:t xml:space="preserve">) </w:t>
      </w:r>
    </w:p>
    <w:p w:rsidR="00E837CC" w:rsidRPr="009C0B4B" w:rsidRDefault="00E837CC" w:rsidP="009C0B4B">
      <w:pPr>
        <w:rPr>
          <w:b/>
          <w:i/>
        </w:rPr>
      </w:pPr>
    </w:p>
    <w:p w:rsidR="00E837CC" w:rsidRPr="00C90AF5" w:rsidRDefault="00E837CC" w:rsidP="00CE6819">
      <w:pPr>
        <w:ind w:firstLine="708"/>
        <w:rPr>
          <w:rFonts w:ascii="Alfabe Hv Bt" w:hAnsi="Alfabe Hv Bt"/>
        </w:rPr>
      </w:pPr>
      <w:r w:rsidRPr="00C90AF5">
        <w:rPr>
          <w:rFonts w:ascii="Alfabe Hv Bt" w:hAnsi="Alfabe Hv Bt"/>
        </w:rPr>
        <w:t>(…..)</w:t>
      </w:r>
      <w:r>
        <w:rPr>
          <w:rFonts w:ascii="Alfabe Hv Bt Tur" w:hAnsi="Alfabe Hv Bt Tur"/>
        </w:rPr>
        <w:t xml:space="preserve">Göğüs kafesi sadece akciğerleri dış etkilerden </w:t>
      </w:r>
      <w:r>
        <w:rPr>
          <w:rFonts w:ascii="Alfabe Hv Bt" w:hAnsi="Alfabe Hv Bt"/>
        </w:rPr>
        <w:t>korur.</w:t>
      </w:r>
      <w:r w:rsidRPr="00C90AF5">
        <w:rPr>
          <w:rFonts w:ascii="Alfabe Hv Bt" w:hAnsi="Alfabe Hv Bt"/>
        </w:rPr>
        <w:t xml:space="preserve">       </w:t>
      </w:r>
    </w:p>
    <w:p w:rsidR="00E837CC" w:rsidRPr="00C90AF5" w:rsidRDefault="00E837CC" w:rsidP="00CE6819">
      <w:pPr>
        <w:ind w:firstLine="708"/>
        <w:rPr>
          <w:rFonts w:ascii="Alfabe Hv Bt" w:hAnsi="Alfabe Hv Bt"/>
        </w:rPr>
      </w:pPr>
      <w:r w:rsidRPr="00C90AF5">
        <w:rPr>
          <w:rFonts w:ascii="Alfabe Hv Bt" w:hAnsi="Alfabe Hv Bt"/>
        </w:rPr>
        <w:t>(…..</w:t>
      </w:r>
      <w:r w:rsidRPr="00C90AF5">
        <w:rPr>
          <w:rFonts w:ascii="Alfabe Hv Bt Tur" w:hAnsi="Alfabe Hv Bt Tur"/>
        </w:rPr>
        <w:t xml:space="preserve"> )Eklemler kemikleri birbirine bağlar.</w:t>
      </w:r>
    </w:p>
    <w:p w:rsidR="00E837CC" w:rsidRPr="00C90AF5" w:rsidRDefault="00E837CC" w:rsidP="00CE6819">
      <w:pPr>
        <w:ind w:firstLine="708"/>
        <w:rPr>
          <w:rFonts w:ascii="Alfabe Hv Bt" w:hAnsi="Alfabe Hv Bt"/>
        </w:rPr>
      </w:pPr>
      <w:r w:rsidRPr="00C90AF5">
        <w:rPr>
          <w:rFonts w:ascii="Alfabe Hv Bt" w:hAnsi="Alfabe Hv Bt"/>
        </w:rPr>
        <w:t>(…..</w:t>
      </w:r>
      <w:r w:rsidRPr="00C90AF5">
        <w:rPr>
          <w:rFonts w:ascii="Alfabe Hv Bt Tur" w:hAnsi="Alfabe Hv Bt Tur"/>
        </w:rPr>
        <w:t xml:space="preserve">) Vücudumuza kanı akciğerler pompalar.                 </w:t>
      </w:r>
    </w:p>
    <w:p w:rsidR="00E837CC" w:rsidRPr="00C90AF5" w:rsidRDefault="00E837CC" w:rsidP="00CE6819">
      <w:pPr>
        <w:ind w:firstLine="708"/>
        <w:rPr>
          <w:rFonts w:ascii="Alfabe Hv Bt" w:hAnsi="Alfabe Hv Bt"/>
        </w:rPr>
      </w:pPr>
      <w:r w:rsidRPr="00C90AF5">
        <w:rPr>
          <w:rFonts w:ascii="Alfabe Hv Bt" w:hAnsi="Alfabe Hv Bt"/>
        </w:rPr>
        <w:t xml:space="preserve">(…..) </w:t>
      </w:r>
      <w:r w:rsidRPr="00C90AF5">
        <w:rPr>
          <w:rFonts w:ascii="Alfabe Hv Bt Tur" w:hAnsi="Alfabe Hv Bt Tur"/>
        </w:rPr>
        <w:t xml:space="preserve">Kafatasımız uzun kemiklerden oluşmuştur.   </w:t>
      </w:r>
      <w:r>
        <w:rPr>
          <w:rFonts w:ascii="Alfabe Hv Bt" w:hAnsi="Alfabe Hv Bt"/>
        </w:rPr>
        <w:t xml:space="preserve"> </w:t>
      </w:r>
    </w:p>
    <w:p w:rsidR="00E837CC" w:rsidRPr="00C90AF5" w:rsidRDefault="00E837CC" w:rsidP="00CE6819">
      <w:pPr>
        <w:ind w:firstLine="708"/>
        <w:rPr>
          <w:rFonts w:ascii="Alfabe Hv Bt" w:hAnsi="Alfabe Hv Bt"/>
        </w:rPr>
      </w:pPr>
      <w:r>
        <w:rPr>
          <w:rFonts w:ascii="Alfabe Hv Bt" w:hAnsi="Alfabe Hv Bt"/>
        </w:rPr>
        <w:t>(</w:t>
      </w:r>
      <w:r w:rsidRPr="00C90AF5">
        <w:rPr>
          <w:rFonts w:ascii="Alfabe Hv Bt" w:hAnsi="Alfabe Hv Bt"/>
        </w:rPr>
        <w:t>…..)</w:t>
      </w:r>
      <w:r>
        <w:rPr>
          <w:rFonts w:ascii="Alfabe Hv Bt" w:hAnsi="Alfabe Hv Bt"/>
        </w:rPr>
        <w:t xml:space="preserve"> </w:t>
      </w:r>
      <w:r w:rsidRPr="00C90AF5">
        <w:rPr>
          <w:rFonts w:ascii="Alfabe Hv Bt Tur" w:hAnsi="Alfabe Hv Bt Tur"/>
        </w:rPr>
        <w:t xml:space="preserve">Egzersiz yaptıkça kalp atış hızı yavaşlar.         </w:t>
      </w:r>
    </w:p>
    <w:p w:rsidR="00E837CC" w:rsidRPr="00C90AF5" w:rsidRDefault="00E837CC" w:rsidP="00CE6819">
      <w:pPr>
        <w:ind w:firstLine="708"/>
        <w:rPr>
          <w:rFonts w:ascii="Alfabe Hv Bt" w:hAnsi="Alfabe Hv Bt"/>
        </w:rPr>
      </w:pPr>
      <w:r w:rsidRPr="00C90AF5">
        <w:rPr>
          <w:rFonts w:ascii="Alfabe Hv Bt" w:hAnsi="Alfabe Hv Bt"/>
        </w:rPr>
        <w:t>(…..</w:t>
      </w:r>
      <w:r w:rsidRPr="00C90AF5">
        <w:rPr>
          <w:rFonts w:ascii="Alfabe Hv Bt Tur" w:hAnsi="Alfabe Hv Bt Tur"/>
        </w:rPr>
        <w:t>) Nefes alırken vücudumuza</w:t>
      </w:r>
      <w:r w:rsidRPr="00C90AF5">
        <w:rPr>
          <w:rFonts w:ascii="Alfabe Hv Bt" w:hAnsi="Alfabe Hv Bt"/>
        </w:rPr>
        <w:t xml:space="preserve"> karbondioksit girer.</w:t>
      </w:r>
    </w:p>
    <w:p w:rsidR="00E837CC" w:rsidRPr="00C90AF5" w:rsidRDefault="00E837CC" w:rsidP="00CE6819">
      <w:pPr>
        <w:ind w:firstLine="708"/>
        <w:rPr>
          <w:rFonts w:ascii="Alfabe Hv Bt" w:hAnsi="Alfabe Hv Bt"/>
        </w:rPr>
      </w:pPr>
      <w:r w:rsidRPr="00C90AF5">
        <w:rPr>
          <w:rFonts w:ascii="Alfabe Hv Bt" w:hAnsi="Alfabe Hv Bt"/>
        </w:rPr>
        <w:t>(…..</w:t>
      </w:r>
      <w:r w:rsidRPr="00C90AF5">
        <w:rPr>
          <w:rFonts w:ascii="Alfabe Hv Bt Tur" w:hAnsi="Alfabe Hv Bt Tur"/>
        </w:rPr>
        <w:t xml:space="preserve">) Nabız sayısı arttığında soluk alış verişi hızlanır.       </w:t>
      </w:r>
    </w:p>
    <w:p w:rsidR="00E837CC" w:rsidRPr="00C90AF5" w:rsidRDefault="00E837CC" w:rsidP="00CE6819">
      <w:pPr>
        <w:ind w:firstLine="708"/>
        <w:rPr>
          <w:rFonts w:ascii="Alfabe Hv Bt" w:hAnsi="Alfabe Hv Bt"/>
        </w:rPr>
      </w:pPr>
      <w:r w:rsidRPr="00C90AF5">
        <w:rPr>
          <w:rFonts w:ascii="Alfabe Hv Bt" w:hAnsi="Alfabe Hv Bt"/>
        </w:rPr>
        <w:t>(…..</w:t>
      </w:r>
      <w:r w:rsidRPr="00C90AF5">
        <w:rPr>
          <w:rFonts w:ascii="Alfabe Hv Bt Tur" w:hAnsi="Alfabe Hv Bt Tur"/>
        </w:rPr>
        <w:t>) Kafatası kemikleri yassı kemikler grubuna girer.</w:t>
      </w:r>
    </w:p>
    <w:p w:rsidR="00E837CC" w:rsidRPr="00C90AF5" w:rsidRDefault="00E837CC" w:rsidP="00CE6819">
      <w:pPr>
        <w:ind w:firstLine="708"/>
        <w:rPr>
          <w:rFonts w:ascii="Alfabe Hv Bt" w:hAnsi="Alfabe Hv Bt"/>
        </w:rPr>
      </w:pPr>
      <w:r w:rsidRPr="00C90AF5">
        <w:rPr>
          <w:rFonts w:ascii="Alfabe Hv Bt" w:hAnsi="Alfabe Hv Bt"/>
        </w:rPr>
        <w:t xml:space="preserve">(…..) </w:t>
      </w:r>
      <w:r w:rsidRPr="00C90AF5">
        <w:rPr>
          <w:rFonts w:ascii="Alfabe Hv Bt Tur" w:hAnsi="Alfabe Hv Bt Tur"/>
        </w:rPr>
        <w:t>Kemikleri birbirlerine bağlayan eklemlerin hepsinin hareketleri aynıdır.</w:t>
      </w:r>
    </w:p>
    <w:p w:rsidR="00E837CC" w:rsidRPr="00C90AF5" w:rsidRDefault="00E837CC" w:rsidP="00CE6819">
      <w:pPr>
        <w:ind w:firstLine="708"/>
        <w:rPr>
          <w:rFonts w:ascii="Alfabe Hv Bt" w:hAnsi="Alfabe Hv Bt"/>
        </w:rPr>
      </w:pPr>
      <w:r w:rsidRPr="00C90AF5">
        <w:rPr>
          <w:rFonts w:ascii="Alfabe Hv Bt" w:hAnsi="Alfabe Hv Bt"/>
        </w:rPr>
        <w:t>(…..</w:t>
      </w:r>
      <w:r w:rsidRPr="00C90AF5">
        <w:rPr>
          <w:rFonts w:ascii="Alfabe Hv Bt Tur" w:hAnsi="Alfabe Hv Bt Tur"/>
        </w:rPr>
        <w:t>) Burnumuz yapısal özelliği nedeniyle havayı nemlendirir, temizler ve süzer.</w:t>
      </w:r>
    </w:p>
    <w:p w:rsidR="00E837CC" w:rsidRDefault="00E837CC" w:rsidP="009C0B4B"/>
    <w:p w:rsidR="00E837CC" w:rsidRDefault="00E837CC" w:rsidP="009C0B4B">
      <w:r>
        <w:rPr>
          <w:noProof/>
        </w:rPr>
        <w:pict>
          <v:rect id="_x0000_s1026" style="position:absolute;margin-left:-7.7pt;margin-top:4pt;width:275.25pt;height:211.5pt;z-index:-251657728"/>
        </w:pict>
      </w:r>
      <w:r>
        <w:rPr>
          <w:noProof/>
        </w:rPr>
        <w:pict>
          <v:rect id="_x0000_s1027" style="position:absolute;margin-left:272.8pt;margin-top:4pt;width:275.25pt;height:211.5pt;z-index:-251668992"/>
        </w:pict>
      </w:r>
    </w:p>
    <w:p w:rsidR="00E837CC" w:rsidRDefault="00E837CC" w:rsidP="00C90AF5">
      <w:pPr>
        <w:rPr>
          <w:b/>
          <w:i/>
        </w:rPr>
        <w:sectPr w:rsidR="00E837CC" w:rsidSect="00634E6A">
          <w:pgSz w:w="11906" w:h="16838"/>
          <w:pgMar w:top="568" w:right="707" w:bottom="567" w:left="709" w:header="708" w:footer="708" w:gutter="0"/>
          <w:cols w:space="708"/>
          <w:docGrid w:linePitch="360"/>
        </w:sectPr>
      </w:pPr>
    </w:p>
    <w:p w:rsidR="00E837CC" w:rsidRPr="00C90AF5" w:rsidRDefault="00E837CC" w:rsidP="00C90AF5">
      <w:pPr>
        <w:rPr>
          <w:i/>
          <w:color w:val="000000"/>
        </w:rPr>
      </w:pPr>
      <w:r w:rsidRPr="00C90AF5">
        <w:rPr>
          <w:b/>
          <w:i/>
        </w:rPr>
        <w:t xml:space="preserve">C. </w:t>
      </w:r>
      <w:r w:rsidRPr="00C90AF5">
        <w:rPr>
          <w:b/>
          <w:i/>
          <w:color w:val="000000"/>
          <w:spacing w:val="-1"/>
        </w:rPr>
        <w:t xml:space="preserve">Soluk alıp vermeyi sağlayan </w:t>
      </w:r>
      <w:r>
        <w:rPr>
          <w:b/>
          <w:i/>
          <w:color w:val="000000"/>
          <w:spacing w:val="-1"/>
        </w:rPr>
        <w:t>organların</w:t>
      </w:r>
      <w:r w:rsidRPr="00C90AF5">
        <w:rPr>
          <w:b/>
          <w:i/>
          <w:color w:val="000000"/>
        </w:rPr>
        <w:t xml:space="preserve"> adlarını </w:t>
      </w:r>
      <w:r>
        <w:rPr>
          <w:b/>
          <w:i/>
          <w:color w:val="000000"/>
        </w:rPr>
        <w:t xml:space="preserve">boş kutulara </w:t>
      </w:r>
      <w:r w:rsidRPr="00C90AF5">
        <w:rPr>
          <w:b/>
          <w:i/>
          <w:color w:val="000000"/>
        </w:rPr>
        <w:t>yaz</w:t>
      </w:r>
      <w:r>
        <w:rPr>
          <w:b/>
          <w:i/>
          <w:color w:val="000000"/>
        </w:rPr>
        <w:t xml:space="preserve">ınız. </w:t>
      </w:r>
      <w:r w:rsidRPr="00C90AF5">
        <w:rPr>
          <w:b/>
          <w:i/>
          <w:color w:val="000000"/>
        </w:rPr>
        <w:t xml:space="preserve">( 10 puan) </w:t>
      </w:r>
    </w:p>
    <w:p w:rsidR="00E837CC" w:rsidRPr="009C0B4B" w:rsidRDefault="00E837CC" w:rsidP="00C90AF5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137.05pt;margin-top:3.1pt;width:111pt;height:21pt;z-index:251649536">
            <v:textbox>
              <w:txbxContent>
                <w:p w:rsidR="00E837CC" w:rsidRDefault="00E837CC">
                  <w:r>
                    <w:t>1.</w:t>
                  </w:r>
                </w:p>
              </w:txbxContent>
            </v:textbox>
          </v:shape>
        </w:pict>
      </w:r>
    </w:p>
    <w:p w:rsidR="00E837CC" w:rsidRPr="009C0B4B" w:rsidRDefault="00E837CC" w:rsidP="00C90AF5">
      <w:r>
        <w:rPr>
          <w:noProof/>
        </w:rPr>
        <w:pict>
          <v:shape id="_x0000_s1029" type="#_x0000_t202" style="position:absolute;margin-left:281.8pt;margin-top:26.8pt;width:111pt;height:21pt;z-index:251655680">
            <v:textbox>
              <w:txbxContent>
                <w:p w:rsidR="00E837CC" w:rsidRDefault="00E837CC">
                  <w:r>
                    <w:t>2.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0" type="#_x0000_t202" style="position:absolute;margin-left:137.05pt;margin-top:39.55pt;width:111pt;height:21pt;z-index:251652608">
            <v:textbox>
              <w:txbxContent>
                <w:p w:rsidR="00E837CC" w:rsidRDefault="00E837CC">
                  <w:r>
                    <w:t>3.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1" type="#_x0000_t202" style="position:absolute;margin-left:137.05pt;margin-top:14.05pt;width:111pt;height:21pt;z-index:251653632">
            <v:textbox>
              <w:txbxContent>
                <w:p w:rsidR="00E837CC" w:rsidRDefault="00E837CC">
                  <w:r>
                    <w:t>2.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2" type="#_x0000_t202" style="position:absolute;margin-left:137.05pt;margin-top:64.3pt;width:111pt;height:21pt;z-index:251651584">
            <v:textbox>
              <w:txbxContent>
                <w:p w:rsidR="00E837CC" w:rsidRDefault="00E837CC">
                  <w:r>
                    <w:t>4.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3" type="#_x0000_t202" style="position:absolute;margin-left:137.05pt;margin-top:91.3pt;width:111pt;height:21pt;z-index:251650560">
            <v:textbox>
              <w:txbxContent>
                <w:p w:rsidR="00E837CC" w:rsidRDefault="00E837CC">
                  <w:r>
                    <w:t>5.</w:t>
                  </w:r>
                </w:p>
              </w:txbxContent>
            </v:textbox>
          </v:shape>
        </w:pict>
      </w:r>
      <w:r w:rsidRPr="00482D70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i1025" type="#_x0000_t75" style="width:133.5pt;height:132.75pt;visibility:visible" filled="t" fillcolor="black">
            <v:imagedata r:id="rId6" o:title=""/>
          </v:shape>
        </w:pict>
      </w:r>
    </w:p>
    <w:p w:rsidR="00E837CC" w:rsidRPr="00C90AF5" w:rsidRDefault="00E837CC" w:rsidP="00C90AF5">
      <w:pPr>
        <w:rPr>
          <w:b/>
          <w:i/>
        </w:rPr>
      </w:pPr>
      <w:r w:rsidRPr="00C90AF5">
        <w:rPr>
          <w:b/>
          <w:i/>
        </w:rPr>
        <w:t xml:space="preserve">D. İskeletin temel kısımlarını şekil üzerinde </w:t>
      </w:r>
      <w:r>
        <w:rPr>
          <w:b/>
          <w:i/>
        </w:rPr>
        <w:t>oklar çıkararak kutulara yazınız. (10 puan)</w:t>
      </w:r>
    </w:p>
    <w:p w:rsidR="00E837CC" w:rsidRDefault="00E837CC" w:rsidP="009C0B4B">
      <w:r>
        <w:rPr>
          <w:noProof/>
        </w:rPr>
        <w:pict>
          <v:shape id="Resim 6" o:spid="_x0000_s1034" type="#_x0000_t75" alt="BONE015" style="position:absolute;margin-left:145.85pt;margin-top:2.1pt;width:100.5pt;height:163.5pt;z-index:-251667968;visibility:visible">
            <v:imagedata r:id="rId7" o:title=""/>
          </v:shape>
        </w:pict>
      </w:r>
      <w:r>
        <w:rPr>
          <w:noProof/>
        </w:rPr>
        <w:pict>
          <v:shape id="_x0000_s1035" type="#_x0000_t202" style="position:absolute;margin-left:1.85pt;margin-top:6.85pt;width:124.5pt;height:21pt;z-index:251654656">
            <v:textbox>
              <w:txbxContent>
                <w:p w:rsidR="00E837CC" w:rsidRDefault="00E837CC">
                  <w:r>
                    <w:t>1.</w:t>
                  </w:r>
                </w:p>
              </w:txbxContent>
            </v:textbox>
          </v:shape>
        </w:pict>
      </w:r>
    </w:p>
    <w:p w:rsidR="00E837CC" w:rsidRDefault="00E837CC" w:rsidP="009C0B4B">
      <w:r>
        <w:rPr>
          <w:noProof/>
        </w:rPr>
        <w:pict>
          <v:shape id="_x0000_s1036" type="#_x0000_t202" style="position:absolute;margin-left:1.85pt;margin-top:70.3pt;width:111pt;height:21pt;z-index:251656704">
            <v:textbox>
              <w:txbxContent>
                <w:p w:rsidR="00E837CC" w:rsidRDefault="00E837CC">
                  <w:r>
                    <w:t>3.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7" type="#_x0000_t202" style="position:absolute;margin-left:1.85pt;margin-top:124.8pt;width:131.25pt;height:21pt;z-index:251657728">
            <v:textbox>
              <w:txbxContent>
                <w:p w:rsidR="00E837CC" w:rsidRDefault="00E837CC">
                  <w:r>
                    <w:t>4.</w:t>
                  </w:r>
                </w:p>
              </w:txbxContent>
            </v:textbox>
          </v:shape>
        </w:pict>
      </w:r>
    </w:p>
    <w:p w:rsidR="00E837CC" w:rsidRDefault="00E837CC" w:rsidP="009C0B4B">
      <w:pPr>
        <w:sectPr w:rsidR="00E837CC" w:rsidSect="00C90AF5">
          <w:type w:val="continuous"/>
          <w:pgSz w:w="11906" w:h="16838"/>
          <w:pgMar w:top="568" w:right="707" w:bottom="567" w:left="709" w:header="708" w:footer="708" w:gutter="0"/>
          <w:cols w:num="2" w:space="708"/>
          <w:docGrid w:linePitch="360"/>
        </w:sectPr>
      </w:pPr>
    </w:p>
    <w:p w:rsidR="00E837CC" w:rsidRDefault="00E837CC" w:rsidP="009C0B4B"/>
    <w:p w:rsidR="00E837CC" w:rsidRDefault="00E837CC" w:rsidP="009C0B4B"/>
    <w:p w:rsidR="00E837CC" w:rsidRDefault="00E837CC" w:rsidP="009C0B4B"/>
    <w:p w:rsidR="00E837CC" w:rsidRPr="009C0B4B" w:rsidRDefault="00E837CC" w:rsidP="000E3EFF">
      <w:pPr>
        <w:rPr>
          <w:b/>
          <w:i/>
        </w:rPr>
      </w:pPr>
      <w:r>
        <w:rPr>
          <w:noProof/>
        </w:rPr>
        <w:pict>
          <v:shape id="_x0000_s1038" type="#_x0000_t202" style="position:absolute;margin-left:346.3pt;margin-top:2.85pt;width:201.75pt;height:85.5pt;z-index:251665920">
            <v:textbox>
              <w:txbxContent>
                <w:p w:rsidR="00E837CC" w:rsidRPr="00581BD4" w:rsidRDefault="00E837CC">
                  <w:pPr>
                    <w:rPr>
                      <w:b/>
                      <w:i/>
                    </w:rPr>
                  </w:pPr>
                  <w:r w:rsidRPr="00581BD4">
                    <w:rPr>
                      <w:b/>
                      <w:i/>
                    </w:rPr>
                    <w:t>F. Kemik çeşitlerini yazınız.(</w:t>
                  </w:r>
                  <w:r>
                    <w:rPr>
                      <w:b/>
                      <w:i/>
                    </w:rPr>
                    <w:t xml:space="preserve">6 </w:t>
                  </w:r>
                  <w:r w:rsidRPr="00581BD4">
                    <w:rPr>
                      <w:b/>
                      <w:i/>
                    </w:rPr>
                    <w:t>puan)</w:t>
                  </w:r>
                </w:p>
                <w:p w:rsidR="00E837CC" w:rsidRDefault="00E837CC" w:rsidP="00581BD4">
                  <w:pPr>
                    <w:spacing w:line="360" w:lineRule="auto"/>
                    <w:rPr>
                      <w:i/>
                    </w:rPr>
                  </w:pPr>
                  <w:r>
                    <w:rPr>
                      <w:i/>
                    </w:rPr>
                    <w:t>1-………………………………………</w:t>
                  </w:r>
                </w:p>
                <w:p w:rsidR="00E837CC" w:rsidRDefault="00E837CC" w:rsidP="00581BD4">
                  <w:pPr>
                    <w:spacing w:line="360" w:lineRule="auto"/>
                    <w:rPr>
                      <w:i/>
                    </w:rPr>
                  </w:pPr>
                  <w:r>
                    <w:rPr>
                      <w:i/>
                    </w:rPr>
                    <w:t>2-………………………………………</w:t>
                  </w:r>
                </w:p>
                <w:p w:rsidR="00E837CC" w:rsidRPr="000E5D82" w:rsidRDefault="00E837CC" w:rsidP="00581BD4">
                  <w:pPr>
                    <w:spacing w:line="360" w:lineRule="auto"/>
                    <w:rPr>
                      <w:i/>
                    </w:rPr>
                  </w:pPr>
                  <w:r>
                    <w:rPr>
                      <w:i/>
                    </w:rPr>
                    <w:t>3-………………………………………</w:t>
                  </w:r>
                </w:p>
              </w:txbxContent>
            </v:textbox>
          </v:shape>
        </w:pict>
      </w:r>
      <w:r>
        <w:rPr>
          <w:b/>
          <w:i/>
        </w:rPr>
        <w:t>E</w:t>
      </w:r>
      <w:r w:rsidRPr="009C0B4B">
        <w:rPr>
          <w:b/>
          <w:i/>
        </w:rPr>
        <w:t>.</w:t>
      </w:r>
      <w:r w:rsidRPr="009C0B4B">
        <w:rPr>
          <w:b/>
        </w:rPr>
        <w:t xml:space="preserve"> </w:t>
      </w:r>
      <w:r w:rsidRPr="009C0B4B">
        <w:rPr>
          <w:b/>
          <w:i/>
        </w:rPr>
        <w:t>Aşağıdaki cümleleri</w:t>
      </w:r>
      <w:r>
        <w:rPr>
          <w:b/>
          <w:i/>
        </w:rPr>
        <w:t xml:space="preserve"> karşısındaki kelimelerle eşleştiriniz.</w:t>
      </w:r>
      <w:r w:rsidRPr="009C0B4B">
        <w:rPr>
          <w:b/>
          <w:i/>
        </w:rPr>
        <w:t>(</w:t>
      </w:r>
      <w:r>
        <w:rPr>
          <w:b/>
          <w:i/>
        </w:rPr>
        <w:t>6</w:t>
      </w:r>
      <w:r w:rsidRPr="009C0B4B">
        <w:rPr>
          <w:b/>
          <w:i/>
        </w:rPr>
        <w:t xml:space="preserve"> P</w:t>
      </w:r>
      <w:r>
        <w:rPr>
          <w:b/>
          <w:i/>
        </w:rPr>
        <w:t>ua</w:t>
      </w:r>
      <w:r w:rsidRPr="009C0B4B">
        <w:rPr>
          <w:b/>
          <w:i/>
        </w:rPr>
        <w:t xml:space="preserve">n) </w:t>
      </w:r>
    </w:p>
    <w:p w:rsidR="00E837CC" w:rsidRPr="009C0B4B" w:rsidRDefault="00E837CC" w:rsidP="000E3EFF">
      <w:pPr>
        <w:rPr>
          <w:b/>
        </w:rPr>
      </w:pPr>
      <w:r>
        <w:rPr>
          <w:noProof/>
        </w:rPr>
        <w:pict>
          <v:shape id="_x0000_s1039" type="#_x0000_t202" style="position:absolute;margin-left:259.3pt;margin-top:1pt;width:1in;height:21.05pt;z-index:251660800">
            <v:textbox>
              <w:txbxContent>
                <w:p w:rsidR="00E837CC" w:rsidRPr="000E3EFF" w:rsidRDefault="00E837CC" w:rsidP="000E3EFF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 w:rsidRPr="000E3EFF">
                    <w:rPr>
                      <w:b/>
                      <w:sz w:val="18"/>
                      <w:szCs w:val="18"/>
                    </w:rPr>
                    <w:t>KAS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40" type="#_x0000_t202" style="position:absolute;margin-left:.55pt;margin-top:6.9pt;width:165.75pt;height:20.4pt;z-index:251659776" o:allowincell="f">
            <v:textbox>
              <w:txbxContent>
                <w:p w:rsidR="00E837CC" w:rsidRPr="000E3EFF" w:rsidRDefault="00E837CC" w:rsidP="000E3EFF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 w:rsidRPr="000E3EFF">
                    <w:rPr>
                      <w:b/>
                      <w:sz w:val="18"/>
                      <w:szCs w:val="18"/>
                    </w:rPr>
                    <w:t>Vücudumuzu dış darbelerden korur.</w:t>
                  </w:r>
                </w:p>
              </w:txbxContent>
            </v:textbox>
          </v:shape>
        </w:pict>
      </w:r>
    </w:p>
    <w:p w:rsidR="00E837CC" w:rsidRPr="009C0B4B" w:rsidRDefault="00E837CC" w:rsidP="000E3EFF"/>
    <w:p w:rsidR="00E837CC" w:rsidRPr="009C0B4B" w:rsidRDefault="00E837CC" w:rsidP="000E3EFF">
      <w:r>
        <w:rPr>
          <w:noProof/>
        </w:rPr>
        <w:pict>
          <v:shape id="_x0000_s1041" type="#_x0000_t202" style="position:absolute;margin-left:259.3pt;margin-top:-.25pt;width:1in;height:20.2pt;z-index:251663872">
            <v:textbox>
              <w:txbxContent>
                <w:p w:rsidR="00E837CC" w:rsidRPr="000E3EFF" w:rsidRDefault="00E837CC" w:rsidP="000E3EFF">
                  <w:pPr>
                    <w:rPr>
                      <w:b/>
                      <w:sz w:val="18"/>
                      <w:szCs w:val="18"/>
                    </w:rPr>
                  </w:pPr>
                  <w:r w:rsidRPr="000E3EFF">
                    <w:rPr>
                      <w:b/>
                      <w:sz w:val="18"/>
                      <w:szCs w:val="18"/>
                    </w:rPr>
                    <w:t xml:space="preserve">   KEMİK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42" type="#_x0000_t202" style="position:absolute;margin-left:.55pt;margin-top:2.3pt;width:165.75pt;height:20.2pt;z-index:251662848">
            <v:textbox>
              <w:txbxContent>
                <w:p w:rsidR="00E837CC" w:rsidRPr="000E3EFF" w:rsidRDefault="00E837CC" w:rsidP="000E3EFF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 w:rsidRPr="000E3EFF">
                    <w:rPr>
                      <w:b/>
                      <w:sz w:val="18"/>
                      <w:szCs w:val="18"/>
                    </w:rPr>
                    <w:t>Kemiklerin hareketini kolaylaştırır.</w:t>
                  </w:r>
                </w:p>
              </w:txbxContent>
            </v:textbox>
          </v:shape>
        </w:pict>
      </w:r>
    </w:p>
    <w:p w:rsidR="00E837CC" w:rsidRPr="009C0B4B" w:rsidRDefault="00E837CC" w:rsidP="000E3EFF">
      <w:r>
        <w:rPr>
          <w:noProof/>
        </w:rPr>
        <w:pict>
          <v:shape id="_x0000_s1043" type="#_x0000_t202" style="position:absolute;margin-left:259.3pt;margin-top:8.7pt;width:73.6pt;height:19.55pt;z-index:251664896">
            <v:textbox style="mso-next-textbox:#_x0000_s1043">
              <w:txbxContent>
                <w:p w:rsidR="00E837CC" w:rsidRPr="000E3EFF" w:rsidRDefault="00E837CC" w:rsidP="000E3EFF">
                  <w:pPr>
                    <w:rPr>
                      <w:b/>
                      <w:sz w:val="18"/>
                      <w:szCs w:val="18"/>
                    </w:rPr>
                  </w:pPr>
                  <w:r w:rsidRPr="00882225">
                    <w:rPr>
                      <w:b/>
                    </w:rPr>
                    <w:t xml:space="preserve">   </w:t>
                  </w:r>
                  <w:r>
                    <w:rPr>
                      <w:b/>
                      <w:sz w:val="18"/>
                      <w:szCs w:val="18"/>
                    </w:rPr>
                    <w:t>EKLEM</w:t>
                  </w:r>
                </w:p>
              </w:txbxContent>
            </v:textbox>
          </v:shape>
        </w:pict>
      </w:r>
    </w:p>
    <w:p w:rsidR="00E837CC" w:rsidRPr="009C0B4B" w:rsidRDefault="00E837CC" w:rsidP="000E3EFF">
      <w:r>
        <w:rPr>
          <w:noProof/>
        </w:rPr>
        <w:pict>
          <v:shape id="_x0000_s1044" type="#_x0000_t202" style="position:absolute;margin-left:.55pt;margin-top:-.15pt;width:202.3pt;height:19.55pt;z-index:251661824">
            <v:textbox>
              <w:txbxContent>
                <w:p w:rsidR="00E837CC" w:rsidRPr="000E3EFF" w:rsidRDefault="00E837CC" w:rsidP="000E3EFF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 w:rsidRPr="000E3EFF">
                    <w:rPr>
                      <w:b/>
                      <w:sz w:val="18"/>
                      <w:szCs w:val="18"/>
                    </w:rPr>
                    <w:t>İskeleti oluşturan her bir parçaya verilen addır.</w:t>
                  </w:r>
                </w:p>
              </w:txbxContent>
            </v:textbox>
          </v:shape>
        </w:pict>
      </w:r>
      <w:r w:rsidRPr="009C0B4B">
        <w:t xml:space="preserve">                                                                                                                                </w:t>
      </w:r>
    </w:p>
    <w:p w:rsidR="00E837CC" w:rsidRDefault="00E837CC" w:rsidP="009C0B4B">
      <w:pPr>
        <w:rPr>
          <w:b/>
        </w:rPr>
        <w:sectPr w:rsidR="00E837CC" w:rsidSect="00C90AF5">
          <w:type w:val="continuous"/>
          <w:pgSz w:w="11906" w:h="16838"/>
          <w:pgMar w:top="568" w:right="707" w:bottom="567" w:left="709" w:header="708" w:footer="708" w:gutter="0"/>
          <w:cols w:space="708"/>
          <w:docGrid w:linePitch="360"/>
        </w:sectPr>
      </w:pPr>
    </w:p>
    <w:p w:rsidR="00E837CC" w:rsidRDefault="00E837CC" w:rsidP="009C0B4B">
      <w:pPr>
        <w:rPr>
          <w:b/>
        </w:rPr>
      </w:pPr>
      <w:r>
        <w:rPr>
          <w:b/>
        </w:rPr>
        <w:t xml:space="preserve">1. </w:t>
      </w:r>
      <w:r w:rsidRPr="009C0B4B">
        <w:rPr>
          <w:b/>
        </w:rPr>
        <w:t xml:space="preserve">Kolumuzu büktüğümüzde iç ve dış kol kaslarında nasıl bir değişme olur?  </w:t>
      </w:r>
    </w:p>
    <w:p w:rsidR="00E837CC" w:rsidRDefault="00E837CC" w:rsidP="009C0B4B">
      <w:r>
        <w:rPr>
          <w:b/>
        </w:rPr>
        <w:t xml:space="preserve">A) </w:t>
      </w:r>
      <w:r w:rsidRPr="009C0B4B">
        <w:t xml:space="preserve">Dıştaki gevşer, içtekiler kasılır.                    </w:t>
      </w:r>
    </w:p>
    <w:p w:rsidR="00E837CC" w:rsidRDefault="00E837CC" w:rsidP="009C0B4B">
      <w:pPr>
        <w:rPr>
          <w:b/>
        </w:rPr>
      </w:pPr>
      <w:r w:rsidRPr="009E30A0">
        <w:rPr>
          <w:b/>
        </w:rPr>
        <w:t>B)</w:t>
      </w:r>
      <w:r>
        <w:t xml:space="preserve"> </w:t>
      </w:r>
      <w:r w:rsidRPr="009C0B4B">
        <w:t>İçtekiler gevşer, dıştakiler kasılır.</w:t>
      </w:r>
    </w:p>
    <w:p w:rsidR="00E837CC" w:rsidRDefault="00E837CC" w:rsidP="009C0B4B">
      <w:r w:rsidRPr="009E30A0">
        <w:rPr>
          <w:b/>
        </w:rPr>
        <w:t>C)</w:t>
      </w:r>
      <w:r>
        <w:t xml:space="preserve"> </w:t>
      </w:r>
      <w:r w:rsidRPr="009C0B4B">
        <w:t xml:space="preserve">İçtekiler ve dıştakiler gevşer                         </w:t>
      </w:r>
    </w:p>
    <w:p w:rsidR="00E837CC" w:rsidRPr="009E30A0" w:rsidRDefault="00E837CC" w:rsidP="009C0B4B">
      <w:pPr>
        <w:rPr>
          <w:b/>
        </w:rPr>
      </w:pPr>
      <w:r w:rsidRPr="009E30A0">
        <w:rPr>
          <w:b/>
        </w:rPr>
        <w:t>D)</w:t>
      </w:r>
      <w:r>
        <w:t xml:space="preserve"> </w:t>
      </w:r>
      <w:r w:rsidRPr="009C0B4B">
        <w:t>İçtekiler ve dıştakiler kasılır.</w:t>
      </w:r>
    </w:p>
    <w:p w:rsidR="00E837CC" w:rsidRPr="009C0B4B" w:rsidRDefault="00E837CC" w:rsidP="009C0B4B"/>
    <w:p w:rsidR="00E837CC" w:rsidRPr="009C0B4B" w:rsidRDefault="00E837CC" w:rsidP="009C0B4B">
      <w:pPr>
        <w:rPr>
          <w:b/>
        </w:rPr>
      </w:pPr>
      <w:r w:rsidRPr="009C0B4B">
        <w:rPr>
          <w:b/>
        </w:rPr>
        <w:t>2</w:t>
      </w:r>
      <w:r>
        <w:rPr>
          <w:b/>
        </w:rPr>
        <w:t xml:space="preserve">. </w:t>
      </w:r>
      <w:r w:rsidRPr="009C0B4B">
        <w:rPr>
          <w:b/>
        </w:rPr>
        <w:t>Göğüs kafesi,</w:t>
      </w:r>
      <w:r>
        <w:rPr>
          <w:b/>
        </w:rPr>
        <w:t xml:space="preserve"> </w:t>
      </w:r>
      <w:r w:rsidRPr="009C0B4B">
        <w:rPr>
          <w:b/>
        </w:rPr>
        <w:t>aşağıda verilen organ çiftlerinden hangisini d</w:t>
      </w:r>
      <w:r>
        <w:rPr>
          <w:b/>
        </w:rPr>
        <w:t>ış etkilere karşı korur?</w:t>
      </w:r>
    </w:p>
    <w:p w:rsidR="00E837CC" w:rsidRPr="009C0B4B" w:rsidRDefault="00E837CC" w:rsidP="009C0B4B">
      <w:r w:rsidRPr="009E30A0">
        <w:rPr>
          <w:b/>
        </w:rPr>
        <w:t>A)</w:t>
      </w:r>
      <w:r w:rsidRPr="009C0B4B">
        <w:t xml:space="preserve"> Karaciğer –Mide  </w:t>
      </w:r>
      <w:r w:rsidRPr="009C0B4B">
        <w:tab/>
      </w:r>
      <w:r w:rsidRPr="009C0B4B">
        <w:tab/>
      </w:r>
      <w:r w:rsidRPr="009E30A0">
        <w:rPr>
          <w:b/>
        </w:rPr>
        <w:t>B)</w:t>
      </w:r>
      <w:r w:rsidRPr="009C0B4B">
        <w:t xml:space="preserve"> Kalp- Böbrek</w:t>
      </w:r>
    </w:p>
    <w:p w:rsidR="00E837CC" w:rsidRPr="009C0B4B" w:rsidRDefault="00E837CC" w:rsidP="009C0B4B">
      <w:r w:rsidRPr="009E30A0">
        <w:rPr>
          <w:b/>
        </w:rPr>
        <w:t>C)</w:t>
      </w:r>
      <w:r w:rsidRPr="009C0B4B">
        <w:t xml:space="preserve"> Akciğer-Karaciğer </w:t>
      </w:r>
      <w:r w:rsidRPr="009C0B4B">
        <w:tab/>
      </w:r>
      <w:r w:rsidRPr="009E30A0">
        <w:rPr>
          <w:b/>
        </w:rPr>
        <w:t>D)</w:t>
      </w:r>
      <w:r w:rsidRPr="009C0B4B">
        <w:t xml:space="preserve"> Akciğer –Kalp</w:t>
      </w:r>
    </w:p>
    <w:p w:rsidR="00E837CC" w:rsidRPr="009E30A0" w:rsidRDefault="00E837CC" w:rsidP="009C0B4B">
      <w:pPr>
        <w:rPr>
          <w:b/>
        </w:rPr>
      </w:pPr>
    </w:p>
    <w:p w:rsidR="00E837CC" w:rsidRDefault="00E837CC" w:rsidP="009C0B4B">
      <w:pPr>
        <w:rPr>
          <w:b/>
        </w:rPr>
      </w:pPr>
      <w:r w:rsidRPr="009E30A0">
        <w:rPr>
          <w:b/>
        </w:rPr>
        <w:t xml:space="preserve">3. </w:t>
      </w:r>
      <w:r w:rsidRPr="009C0B4B">
        <w:rPr>
          <w:b/>
        </w:rPr>
        <w:t xml:space="preserve">Egzersiz yapan bir kişi için aşağıdakilerden hangisi söylenemez?   </w:t>
      </w:r>
    </w:p>
    <w:p w:rsidR="00E837CC" w:rsidRDefault="00E837CC" w:rsidP="009C0B4B">
      <w:r w:rsidRPr="000F65CB">
        <w:rPr>
          <w:b/>
        </w:rPr>
        <w:t>A)</w:t>
      </w:r>
      <w:r>
        <w:t xml:space="preserve"> </w:t>
      </w:r>
      <w:r w:rsidRPr="009C0B4B">
        <w:t>Nabı</w:t>
      </w:r>
      <w:r>
        <w:t xml:space="preserve">z sayısı artar.          </w:t>
      </w:r>
    </w:p>
    <w:p w:rsidR="00E837CC" w:rsidRDefault="00E837CC" w:rsidP="009C0B4B">
      <w:pPr>
        <w:rPr>
          <w:b/>
        </w:rPr>
      </w:pPr>
      <w:r w:rsidRPr="000F65CB">
        <w:rPr>
          <w:b/>
        </w:rPr>
        <w:t>B)</w:t>
      </w:r>
      <w:r>
        <w:t xml:space="preserve"> </w:t>
      </w:r>
      <w:r w:rsidRPr="009C0B4B">
        <w:t xml:space="preserve">Enerji ihtiyacı artar.       </w:t>
      </w:r>
    </w:p>
    <w:p w:rsidR="00E837CC" w:rsidRDefault="00E837CC" w:rsidP="009C0B4B">
      <w:r w:rsidRPr="000F65CB">
        <w:rPr>
          <w:b/>
        </w:rPr>
        <w:t>C)</w:t>
      </w:r>
      <w:r>
        <w:t xml:space="preserve"> </w:t>
      </w:r>
      <w:r w:rsidRPr="009C0B4B">
        <w:t>Oksijen ihtiyacı azalır</w:t>
      </w:r>
      <w:r>
        <w:t xml:space="preserve">   </w:t>
      </w:r>
    </w:p>
    <w:p w:rsidR="00E837CC" w:rsidRPr="000F65CB" w:rsidRDefault="00E837CC" w:rsidP="009C0B4B">
      <w:pPr>
        <w:rPr>
          <w:b/>
        </w:rPr>
      </w:pPr>
      <w:r w:rsidRPr="000F65CB">
        <w:rPr>
          <w:b/>
        </w:rPr>
        <w:t>D)</w:t>
      </w:r>
      <w:r>
        <w:t xml:space="preserve"> </w:t>
      </w:r>
      <w:r w:rsidRPr="009C0B4B">
        <w:t>Kalbi da</w:t>
      </w:r>
      <w:r>
        <w:t>h</w:t>
      </w:r>
      <w:r w:rsidRPr="009C0B4B">
        <w:t>a hızlı çalışır.</w:t>
      </w:r>
    </w:p>
    <w:p w:rsidR="00E837CC" w:rsidRDefault="00E837CC" w:rsidP="009C0B4B"/>
    <w:p w:rsidR="00E837CC" w:rsidRDefault="00E837CC" w:rsidP="009C0B4B">
      <w:r>
        <w:rPr>
          <w:b/>
        </w:rPr>
        <w:t>4.</w:t>
      </w:r>
      <w:r w:rsidRPr="009C0B4B">
        <w:t>“Yetişkin bir i</w:t>
      </w:r>
      <w:r>
        <w:t xml:space="preserve">nsanda nabız sayısı dakikada </w:t>
      </w:r>
    </w:p>
    <w:p w:rsidR="00E837CC" w:rsidRDefault="00E837CC" w:rsidP="009C0B4B">
      <w:r>
        <w:t>70-8</w:t>
      </w:r>
      <w:r w:rsidRPr="009C0B4B">
        <w:t>0 arasındadır. Ancak bazı durumlarda bu sayı</w:t>
      </w:r>
      <w:r>
        <w:t xml:space="preserve"> </w:t>
      </w:r>
      <w:r w:rsidRPr="009C0B4B">
        <w:t xml:space="preserve">artabilir.”     </w:t>
      </w:r>
    </w:p>
    <w:p w:rsidR="00E837CC" w:rsidRPr="009C0B4B" w:rsidRDefault="00E837CC" w:rsidP="009C0B4B">
      <w:r w:rsidRPr="009C0B4B">
        <w:rPr>
          <w:b/>
        </w:rPr>
        <w:t xml:space="preserve">Aşağıdakilerden hangisinin böyle bir artışa neden </w:t>
      </w:r>
      <w:r w:rsidRPr="009C0B4B">
        <w:rPr>
          <w:b/>
          <w:u w:val="single"/>
        </w:rPr>
        <w:t>olmaması</w:t>
      </w:r>
      <w:r w:rsidRPr="009C0B4B">
        <w:rPr>
          <w:b/>
        </w:rPr>
        <w:t xml:space="preserve"> beklenir</w:t>
      </w:r>
      <w:r w:rsidRPr="009C0B4B">
        <w:t xml:space="preserve">?   </w:t>
      </w:r>
    </w:p>
    <w:p w:rsidR="00E837CC" w:rsidRDefault="00E837CC" w:rsidP="009C0B4B">
      <w:r w:rsidRPr="000F65CB">
        <w:rPr>
          <w:b/>
        </w:rPr>
        <w:t>A)</w:t>
      </w:r>
      <w:r>
        <w:t xml:space="preserve"> </w:t>
      </w:r>
      <w:r w:rsidRPr="009C0B4B">
        <w:t xml:space="preserve">Öfkelenmek           </w:t>
      </w:r>
      <w:r>
        <w:tab/>
      </w:r>
      <w:r w:rsidRPr="000F65CB">
        <w:rPr>
          <w:b/>
        </w:rPr>
        <w:t>B)</w:t>
      </w:r>
      <w:r>
        <w:t xml:space="preserve"> </w:t>
      </w:r>
      <w:r w:rsidRPr="009C0B4B">
        <w:t xml:space="preserve">Uykuya dalmak            </w:t>
      </w:r>
    </w:p>
    <w:p w:rsidR="00E837CC" w:rsidRPr="009C0B4B" w:rsidRDefault="00E837CC" w:rsidP="009C0B4B">
      <w:r w:rsidRPr="000F65CB">
        <w:rPr>
          <w:b/>
        </w:rPr>
        <w:t>C)</w:t>
      </w:r>
      <w:r>
        <w:t xml:space="preserve"> </w:t>
      </w:r>
      <w:r w:rsidRPr="009C0B4B">
        <w:t xml:space="preserve">Heyecanlanmak               </w:t>
      </w:r>
      <w:r>
        <w:tab/>
      </w:r>
      <w:r w:rsidRPr="000F65CB">
        <w:rPr>
          <w:b/>
        </w:rPr>
        <w:t>D</w:t>
      </w:r>
      <w:r>
        <w:rPr>
          <w:b/>
        </w:rPr>
        <w:t xml:space="preserve">) </w:t>
      </w:r>
      <w:r w:rsidRPr="009C0B4B">
        <w:t>Egzersiz yapmak</w:t>
      </w:r>
    </w:p>
    <w:p w:rsidR="00E837CC" w:rsidRDefault="00E837CC" w:rsidP="009C0B4B"/>
    <w:p w:rsidR="00E837CC" w:rsidRPr="009C0B4B" w:rsidRDefault="00E837CC" w:rsidP="009C0B4B">
      <w:pPr>
        <w:rPr>
          <w:b/>
        </w:rPr>
      </w:pPr>
      <w:r>
        <w:rPr>
          <w:b/>
        </w:rPr>
        <w:t xml:space="preserve">5. </w:t>
      </w:r>
      <w:r w:rsidRPr="009C0B4B">
        <w:rPr>
          <w:b/>
        </w:rPr>
        <w:t>Aşağıdaki yöntemlerden h</w:t>
      </w:r>
      <w:r>
        <w:rPr>
          <w:b/>
        </w:rPr>
        <w:t xml:space="preserve">angisiyle nabzımızı sayamayız? </w:t>
      </w:r>
    </w:p>
    <w:p w:rsidR="00E837CC" w:rsidRDefault="00E837CC" w:rsidP="009C0B4B">
      <w:r w:rsidRPr="000F65CB">
        <w:rPr>
          <w:b/>
        </w:rPr>
        <w:t>A)</w:t>
      </w:r>
      <w:r>
        <w:t xml:space="preserve"> </w:t>
      </w:r>
      <w:r w:rsidRPr="009C0B4B">
        <w:t xml:space="preserve">stetoskopla                                                         </w:t>
      </w:r>
    </w:p>
    <w:p w:rsidR="00E837CC" w:rsidRDefault="00E837CC" w:rsidP="009C0B4B">
      <w:r w:rsidRPr="000F65CB">
        <w:rPr>
          <w:b/>
        </w:rPr>
        <w:t>B)</w:t>
      </w:r>
      <w:r>
        <w:t xml:space="preserve"> </w:t>
      </w:r>
      <w:r w:rsidRPr="009C0B4B">
        <w:t>parmaklarımızla sol bileğimizi kavrayarak</w:t>
      </w:r>
    </w:p>
    <w:p w:rsidR="00E837CC" w:rsidRDefault="00E837CC" w:rsidP="009C0B4B">
      <w:r w:rsidRPr="000F65CB">
        <w:rPr>
          <w:b/>
        </w:rPr>
        <w:t>C)</w:t>
      </w:r>
      <w:r>
        <w:t xml:space="preserve"> </w:t>
      </w:r>
      <w:r w:rsidRPr="009C0B4B">
        <w:t xml:space="preserve">Kalbimizi dinleyerek                                          </w:t>
      </w:r>
    </w:p>
    <w:p w:rsidR="00E837CC" w:rsidRPr="009C0B4B" w:rsidRDefault="00E837CC" w:rsidP="009C0B4B">
      <w:r w:rsidRPr="000F65CB">
        <w:rPr>
          <w:b/>
        </w:rPr>
        <w:t>D)</w:t>
      </w:r>
      <w:r>
        <w:t xml:space="preserve"> </w:t>
      </w:r>
      <w:r w:rsidRPr="009C0B4B">
        <w:t>Kulağımızı kolumuza koyarak</w:t>
      </w:r>
    </w:p>
    <w:p w:rsidR="00E837CC" w:rsidRPr="009C0B4B" w:rsidRDefault="00E837CC" w:rsidP="009C0B4B"/>
    <w:p w:rsidR="00E837CC" w:rsidRPr="009C0B4B" w:rsidRDefault="00E837CC" w:rsidP="009C0B4B">
      <w:pPr>
        <w:rPr>
          <w:b/>
        </w:rPr>
      </w:pPr>
      <w:r>
        <w:rPr>
          <w:b/>
        </w:rPr>
        <w:t>6</w:t>
      </w:r>
      <w:r w:rsidRPr="000F65CB">
        <w:rPr>
          <w:b/>
        </w:rPr>
        <w:t>.</w:t>
      </w:r>
      <w:r>
        <w:t xml:space="preserve"> </w:t>
      </w:r>
      <w:r w:rsidRPr="009C0B4B">
        <w:rPr>
          <w:b/>
        </w:rPr>
        <w:t xml:space="preserve">Aşağıdakilerden hangisi iskeletimizin görevlerinden biri </w:t>
      </w:r>
      <w:r w:rsidRPr="009C0B4B">
        <w:rPr>
          <w:b/>
          <w:u w:val="single"/>
        </w:rPr>
        <w:t xml:space="preserve">değildir? </w:t>
      </w:r>
    </w:p>
    <w:p w:rsidR="00E837CC" w:rsidRDefault="00E837CC" w:rsidP="009C0B4B">
      <w:r w:rsidRPr="00581B93">
        <w:rPr>
          <w:b/>
        </w:rPr>
        <w:t>A)</w:t>
      </w:r>
      <w:r>
        <w:t xml:space="preserve"> </w:t>
      </w:r>
      <w:r w:rsidRPr="009C0B4B">
        <w:t xml:space="preserve">Vücuda genel şeklini vermek                         </w:t>
      </w:r>
    </w:p>
    <w:p w:rsidR="00E837CC" w:rsidRDefault="00E837CC" w:rsidP="009C0B4B">
      <w:r w:rsidRPr="00581B93">
        <w:rPr>
          <w:b/>
        </w:rPr>
        <w:t>B)</w:t>
      </w:r>
      <w:r>
        <w:t xml:space="preserve"> </w:t>
      </w:r>
      <w:r w:rsidRPr="009C0B4B">
        <w:t>Vücudun dik durmasını sağlamak.</w:t>
      </w:r>
    </w:p>
    <w:p w:rsidR="00E837CC" w:rsidRDefault="00E837CC" w:rsidP="009C0B4B">
      <w:r w:rsidRPr="00581B93">
        <w:rPr>
          <w:b/>
        </w:rPr>
        <w:t>C)</w:t>
      </w:r>
      <w:r>
        <w:t xml:space="preserve"> </w:t>
      </w:r>
      <w:r w:rsidRPr="009C0B4B">
        <w:t xml:space="preserve">İç organları dış etkilerden korumak             </w:t>
      </w:r>
    </w:p>
    <w:p w:rsidR="00E837CC" w:rsidRPr="009C0B4B" w:rsidRDefault="00E837CC" w:rsidP="009C0B4B">
      <w:r w:rsidRPr="00581B93">
        <w:rPr>
          <w:b/>
        </w:rPr>
        <w:t>D)</w:t>
      </w:r>
      <w:r>
        <w:t xml:space="preserve"> </w:t>
      </w:r>
      <w:r w:rsidRPr="009C0B4B">
        <w:t>Kanın damarlarda ilerlemesini sağlamak.</w:t>
      </w:r>
    </w:p>
    <w:p w:rsidR="00E837CC" w:rsidRPr="009C0B4B" w:rsidRDefault="00E837CC" w:rsidP="009C0B4B"/>
    <w:p w:rsidR="00E837CC" w:rsidRPr="009C0B4B" w:rsidRDefault="00E837CC" w:rsidP="00581B93">
      <w:pPr>
        <w:rPr>
          <w:b/>
        </w:rPr>
      </w:pPr>
      <w:r>
        <w:rPr>
          <w:b/>
        </w:rPr>
        <w:t xml:space="preserve">7. </w:t>
      </w:r>
      <w:r w:rsidRPr="009C0B4B">
        <w:rPr>
          <w:b/>
        </w:rPr>
        <w:t>Aşağıda</w:t>
      </w:r>
      <w:r>
        <w:rPr>
          <w:b/>
        </w:rPr>
        <w:t xml:space="preserve"> </w:t>
      </w:r>
      <w:r w:rsidRPr="009C0B4B">
        <w:rPr>
          <w:b/>
        </w:rPr>
        <w:t>verilenlerden hangisi veya hangileri, iskelet için doğrudur.</w:t>
      </w:r>
    </w:p>
    <w:p w:rsidR="00E837CC" w:rsidRPr="001231E5" w:rsidRDefault="00E837CC" w:rsidP="009C0B4B">
      <w:pPr>
        <w:rPr>
          <w:rFonts w:ascii="Alfabe Hv Bt" w:hAnsi="Alfabe Hv Bt"/>
        </w:rPr>
      </w:pPr>
      <w:r w:rsidRPr="001231E5">
        <w:rPr>
          <w:rFonts w:ascii="Alfabe Hv Bt Tur" w:hAnsi="Alfabe Hv Bt Tur"/>
        </w:rPr>
        <w:t xml:space="preserve">    I    Hareket etmemizi sağlar</w:t>
      </w:r>
    </w:p>
    <w:p w:rsidR="00E837CC" w:rsidRPr="001231E5" w:rsidRDefault="00E837CC" w:rsidP="009C0B4B">
      <w:pPr>
        <w:rPr>
          <w:rFonts w:ascii="Alfabe Hv Bt" w:hAnsi="Alfabe Hv Bt"/>
        </w:rPr>
      </w:pPr>
      <w:r w:rsidRPr="001231E5">
        <w:rPr>
          <w:rFonts w:ascii="Alfabe Hv Bt Tur" w:hAnsi="Alfabe Hv Bt Tur"/>
        </w:rPr>
        <w:t xml:space="preserve">    II   Vücudumuza şekil verir.</w:t>
      </w:r>
    </w:p>
    <w:p w:rsidR="00E837CC" w:rsidRPr="001231E5" w:rsidRDefault="00E837CC" w:rsidP="009C0B4B">
      <w:pPr>
        <w:rPr>
          <w:rFonts w:ascii="Alfabe Hv Bt" w:hAnsi="Alfabe Hv Bt"/>
        </w:rPr>
      </w:pPr>
      <w:r w:rsidRPr="001231E5">
        <w:rPr>
          <w:rFonts w:ascii="Alfabe Hv Bt Tur" w:hAnsi="Alfabe Hv Bt Tur"/>
        </w:rPr>
        <w:t xml:space="preserve">    III  İç organlarımızı dış etkenlerden</w:t>
      </w:r>
      <w:r>
        <w:rPr>
          <w:rFonts w:ascii="Alfabe Hv Bt" w:hAnsi="Alfabe Hv Bt"/>
        </w:rPr>
        <w:t xml:space="preserve"> korur</w:t>
      </w:r>
    </w:p>
    <w:p w:rsidR="00E837CC" w:rsidRDefault="00E837CC" w:rsidP="009C0B4B">
      <w:r w:rsidRPr="00581B93">
        <w:rPr>
          <w:b/>
        </w:rPr>
        <w:t>A)</w:t>
      </w:r>
      <w:r w:rsidRPr="009C0B4B">
        <w:t xml:space="preserve"> Yalnız I </w:t>
      </w:r>
      <w:r w:rsidRPr="009C0B4B">
        <w:tab/>
      </w:r>
      <w:r w:rsidRPr="009C0B4B">
        <w:tab/>
        <w:t xml:space="preserve">     </w:t>
      </w:r>
      <w:r>
        <w:tab/>
      </w:r>
      <w:r w:rsidRPr="00581B93">
        <w:rPr>
          <w:b/>
        </w:rPr>
        <w:t>B)</w:t>
      </w:r>
      <w:r w:rsidRPr="009C0B4B">
        <w:t xml:space="preserve"> II-III                             </w:t>
      </w:r>
    </w:p>
    <w:p w:rsidR="00E837CC" w:rsidRPr="009C0B4B" w:rsidRDefault="00E837CC" w:rsidP="009C0B4B">
      <w:r w:rsidRPr="00581B93">
        <w:rPr>
          <w:b/>
        </w:rPr>
        <w:t>C)</w:t>
      </w:r>
      <w:r w:rsidRPr="009C0B4B">
        <w:t xml:space="preserve"> I-II</w:t>
      </w:r>
      <w:r w:rsidRPr="009C0B4B">
        <w:tab/>
      </w:r>
      <w:r w:rsidRPr="009C0B4B">
        <w:tab/>
      </w:r>
      <w:r>
        <w:tab/>
      </w:r>
      <w:r>
        <w:tab/>
      </w:r>
      <w:r w:rsidRPr="00581B93">
        <w:rPr>
          <w:b/>
        </w:rPr>
        <w:t>D)</w:t>
      </w:r>
      <w:r w:rsidRPr="009C0B4B">
        <w:t xml:space="preserve"> I-II-III</w:t>
      </w:r>
    </w:p>
    <w:p w:rsidR="00E837CC" w:rsidRDefault="00E837CC" w:rsidP="009C0B4B"/>
    <w:p w:rsidR="00E837CC" w:rsidRDefault="00E837CC" w:rsidP="009C0B4B">
      <w:pPr>
        <w:rPr>
          <w:b/>
        </w:rPr>
      </w:pPr>
      <w:r>
        <w:rPr>
          <w:b/>
        </w:rPr>
        <w:t xml:space="preserve">8. </w:t>
      </w:r>
      <w:r w:rsidRPr="009C0B4B">
        <w:rPr>
          <w:b/>
        </w:rPr>
        <w:t>Kasılıp gevşeme hareketleri yaparak kanı damarlara pompalayan organımız hangisidir?</w:t>
      </w:r>
    </w:p>
    <w:p w:rsidR="00E837CC" w:rsidRDefault="00E837CC" w:rsidP="009C0B4B">
      <w:r w:rsidRPr="00581B93">
        <w:rPr>
          <w:b/>
        </w:rPr>
        <w:t>A)</w:t>
      </w:r>
      <w:r w:rsidRPr="009C0B4B">
        <w:t xml:space="preserve"> akciğer</w:t>
      </w:r>
      <w:r w:rsidRPr="009C0B4B">
        <w:tab/>
      </w:r>
      <w:r w:rsidRPr="009C0B4B">
        <w:tab/>
        <w:t xml:space="preserve">  </w:t>
      </w:r>
      <w:r>
        <w:tab/>
      </w:r>
      <w:r w:rsidRPr="00581B93">
        <w:rPr>
          <w:b/>
        </w:rPr>
        <w:t>B)</w:t>
      </w:r>
      <w:r w:rsidRPr="009C0B4B">
        <w:t xml:space="preserve"> diyafram        </w:t>
      </w:r>
    </w:p>
    <w:p w:rsidR="00E837CC" w:rsidRPr="00581B93" w:rsidRDefault="00E837CC" w:rsidP="009C0B4B">
      <w:pPr>
        <w:rPr>
          <w:b/>
        </w:rPr>
      </w:pPr>
      <w:r w:rsidRPr="00581B93">
        <w:rPr>
          <w:b/>
        </w:rPr>
        <w:t>C)</w:t>
      </w:r>
      <w:r w:rsidRPr="009C0B4B">
        <w:t xml:space="preserve"> kalp</w:t>
      </w:r>
      <w:r w:rsidRPr="009C0B4B">
        <w:tab/>
        <w:t xml:space="preserve">           </w:t>
      </w:r>
      <w:r>
        <w:tab/>
      </w:r>
      <w:r>
        <w:tab/>
      </w:r>
      <w:r w:rsidRPr="00581B93">
        <w:rPr>
          <w:b/>
        </w:rPr>
        <w:t>D)</w:t>
      </w:r>
      <w:r w:rsidRPr="009C0B4B">
        <w:t xml:space="preserve"> eklem</w:t>
      </w:r>
      <w:r w:rsidRPr="009C0B4B">
        <w:tab/>
      </w:r>
    </w:p>
    <w:p w:rsidR="00E837CC" w:rsidRDefault="00E837CC" w:rsidP="009C0B4B">
      <w:pPr>
        <w:rPr>
          <w:b/>
        </w:rPr>
      </w:pPr>
    </w:p>
    <w:p w:rsidR="00E837CC" w:rsidRPr="009C0B4B" w:rsidRDefault="00E837CC" w:rsidP="009C0B4B"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5" type="#_x0000_t32" style="position:absolute;margin-left:-17.5pt;margin-top:-4.4pt;width:0;height:767.3pt;z-index:251666944" o:connectortype="straight"/>
        </w:pict>
      </w:r>
      <w:r w:rsidRPr="00581B93">
        <w:rPr>
          <w:b/>
        </w:rPr>
        <w:t>9.</w:t>
      </w:r>
      <w:r>
        <w:t xml:space="preserve"> </w:t>
      </w:r>
      <w:r w:rsidRPr="009C0B4B">
        <w:t xml:space="preserve">  </w:t>
      </w:r>
      <w:r>
        <w:tab/>
      </w:r>
      <w:r w:rsidRPr="009C0B4B">
        <w:t>1-  Havadaki toz ve mikropları tutmak,</w:t>
      </w:r>
    </w:p>
    <w:p w:rsidR="00E837CC" w:rsidRPr="009C0B4B" w:rsidRDefault="00E837CC" w:rsidP="009C0B4B">
      <w:r w:rsidRPr="009C0B4B">
        <w:t xml:space="preserve">         </w:t>
      </w:r>
      <w:r>
        <w:tab/>
      </w:r>
      <w:r w:rsidRPr="009C0B4B">
        <w:t>2- Alınan havayı ısıtmak,</w:t>
      </w:r>
    </w:p>
    <w:p w:rsidR="00E837CC" w:rsidRDefault="00E837CC" w:rsidP="009C0B4B">
      <w:r w:rsidRPr="009C0B4B">
        <w:t xml:space="preserve">         </w:t>
      </w:r>
      <w:r>
        <w:tab/>
      </w:r>
      <w:r w:rsidRPr="009C0B4B">
        <w:t xml:space="preserve">3- Alınan havayı nemlendirmek. </w:t>
      </w:r>
    </w:p>
    <w:p w:rsidR="00E837CC" w:rsidRDefault="00E837CC" w:rsidP="009C0B4B">
      <w:pPr>
        <w:rPr>
          <w:b/>
        </w:rPr>
      </w:pPr>
      <w:r w:rsidRPr="00581B93">
        <w:rPr>
          <w:b/>
        </w:rPr>
        <w:t>Yukarıda görevleri açıklanan organ hangisidir?</w:t>
      </w:r>
    </w:p>
    <w:p w:rsidR="00E837CC" w:rsidRDefault="00E837CC" w:rsidP="009C0B4B">
      <w:r>
        <w:rPr>
          <w:b/>
        </w:rPr>
        <w:t xml:space="preserve">A) </w:t>
      </w:r>
      <w:r w:rsidRPr="009C0B4B">
        <w:t xml:space="preserve">Burun            </w:t>
      </w:r>
      <w:r>
        <w:tab/>
      </w:r>
      <w:r>
        <w:tab/>
      </w:r>
      <w:r w:rsidRPr="00581B93">
        <w:rPr>
          <w:b/>
        </w:rPr>
        <w:t>B)</w:t>
      </w:r>
      <w:r>
        <w:t xml:space="preserve"> </w:t>
      </w:r>
      <w:r w:rsidRPr="009C0B4B">
        <w:t xml:space="preserve">Yutak                     </w:t>
      </w:r>
    </w:p>
    <w:p w:rsidR="00E837CC" w:rsidRPr="00581B93" w:rsidRDefault="00E837CC" w:rsidP="009C0B4B">
      <w:pPr>
        <w:rPr>
          <w:b/>
        </w:rPr>
      </w:pPr>
      <w:r w:rsidRPr="00581B93">
        <w:rPr>
          <w:b/>
        </w:rPr>
        <w:t>C)</w:t>
      </w:r>
      <w:r>
        <w:t xml:space="preserve"> </w:t>
      </w:r>
      <w:r w:rsidRPr="009C0B4B">
        <w:t xml:space="preserve">Gırtlak             </w:t>
      </w:r>
      <w:r>
        <w:tab/>
      </w:r>
      <w:r>
        <w:tab/>
      </w:r>
      <w:r w:rsidRPr="00581B93">
        <w:rPr>
          <w:b/>
        </w:rPr>
        <w:t>D)</w:t>
      </w:r>
      <w:r>
        <w:t xml:space="preserve"> </w:t>
      </w:r>
      <w:r w:rsidRPr="009C0B4B">
        <w:t>Akciğer</w:t>
      </w:r>
    </w:p>
    <w:p w:rsidR="00E837CC" w:rsidRPr="009C0B4B" w:rsidRDefault="00E837CC" w:rsidP="009C0B4B"/>
    <w:p w:rsidR="00E837CC" w:rsidRPr="008F35EE" w:rsidRDefault="00E837CC" w:rsidP="008F35EE">
      <w:pPr>
        <w:tabs>
          <w:tab w:val="left" w:pos="540"/>
        </w:tabs>
        <w:rPr>
          <w:b/>
        </w:rPr>
      </w:pPr>
      <w:r w:rsidRPr="008F35EE">
        <w:rPr>
          <w:b/>
        </w:rPr>
        <w:t>10. Aşağıdakilerden hangisi kanın görevlerinden biridir?</w:t>
      </w:r>
    </w:p>
    <w:p w:rsidR="00E837CC" w:rsidRPr="009C0B4B" w:rsidRDefault="00E837CC" w:rsidP="009C0B4B">
      <w:pPr>
        <w:tabs>
          <w:tab w:val="left" w:pos="2520"/>
        </w:tabs>
      </w:pPr>
      <w:r w:rsidRPr="008F35EE">
        <w:rPr>
          <w:b/>
        </w:rPr>
        <w:t>A)</w:t>
      </w:r>
      <w:r>
        <w:t xml:space="preserve"> </w:t>
      </w:r>
      <w:r w:rsidRPr="009C0B4B">
        <w:t>Soluk alıp vermeye yardımcı olmak</w:t>
      </w:r>
    </w:p>
    <w:p w:rsidR="00E837CC" w:rsidRPr="009C0B4B" w:rsidRDefault="00E837CC" w:rsidP="009C0B4B">
      <w:pPr>
        <w:tabs>
          <w:tab w:val="left" w:pos="2520"/>
        </w:tabs>
      </w:pPr>
      <w:r w:rsidRPr="008F35EE">
        <w:rPr>
          <w:b/>
        </w:rPr>
        <w:t>B)</w:t>
      </w:r>
      <w:r w:rsidRPr="009C0B4B">
        <w:t xml:space="preserve"> Organlara besin taşımak</w:t>
      </w:r>
    </w:p>
    <w:p w:rsidR="00E837CC" w:rsidRPr="009C0B4B" w:rsidRDefault="00E837CC" w:rsidP="009C0B4B">
      <w:pPr>
        <w:tabs>
          <w:tab w:val="left" w:pos="2520"/>
        </w:tabs>
      </w:pPr>
      <w:r w:rsidRPr="008F35EE">
        <w:rPr>
          <w:b/>
        </w:rPr>
        <w:t>C)</w:t>
      </w:r>
      <w:r w:rsidRPr="009C0B4B">
        <w:t xml:space="preserve"> Kasları güçlendirmek</w:t>
      </w:r>
    </w:p>
    <w:p w:rsidR="00E837CC" w:rsidRPr="009C0B4B" w:rsidRDefault="00E837CC" w:rsidP="009C0B4B">
      <w:pPr>
        <w:tabs>
          <w:tab w:val="left" w:pos="2520"/>
        </w:tabs>
      </w:pPr>
      <w:r w:rsidRPr="008F35EE">
        <w:rPr>
          <w:b/>
        </w:rPr>
        <w:t>D)</w:t>
      </w:r>
      <w:r w:rsidRPr="009C0B4B">
        <w:t xml:space="preserve"> Kemikleri birbirine bağlamak</w:t>
      </w:r>
    </w:p>
    <w:p w:rsidR="00E837CC" w:rsidRPr="009C0B4B" w:rsidRDefault="00E837CC" w:rsidP="009C0B4B">
      <w:pPr>
        <w:tabs>
          <w:tab w:val="left" w:pos="2520"/>
        </w:tabs>
      </w:pPr>
    </w:p>
    <w:p w:rsidR="00E837CC" w:rsidRPr="008F35EE" w:rsidRDefault="00E837CC" w:rsidP="009C0B4B">
      <w:pPr>
        <w:rPr>
          <w:b/>
        </w:rPr>
      </w:pPr>
      <w:r w:rsidRPr="008F35EE">
        <w:rPr>
          <w:b/>
        </w:rPr>
        <w:t>11. Egzersiz yapan bir insanın vücudunda nasıl bir değişiklik olur?</w:t>
      </w:r>
    </w:p>
    <w:p w:rsidR="00E837CC" w:rsidRPr="009C0B4B" w:rsidRDefault="00E837CC" w:rsidP="001231E5">
      <w:r w:rsidRPr="008F35EE">
        <w:rPr>
          <w:b/>
        </w:rPr>
        <w:t>A)</w:t>
      </w:r>
      <w:r>
        <w:t xml:space="preserve"> </w:t>
      </w:r>
      <w:r w:rsidRPr="009C0B4B">
        <w:t>Şişman olur.</w:t>
      </w:r>
      <w:r>
        <w:tab/>
      </w:r>
      <w:r>
        <w:tab/>
      </w:r>
      <w:r w:rsidRPr="008F35EE">
        <w:rPr>
          <w:b/>
        </w:rPr>
        <w:t>B)</w:t>
      </w:r>
      <w:r>
        <w:t xml:space="preserve"> </w:t>
      </w:r>
      <w:r w:rsidRPr="009C0B4B">
        <w:t>Esneklik kazanır.</w:t>
      </w:r>
    </w:p>
    <w:p w:rsidR="00E837CC" w:rsidRPr="009C0B4B" w:rsidRDefault="00E837CC" w:rsidP="008F35EE">
      <w:pPr>
        <w:tabs>
          <w:tab w:val="num" w:pos="1213"/>
        </w:tabs>
      </w:pPr>
      <w:r w:rsidRPr="008F35EE">
        <w:rPr>
          <w:b/>
        </w:rPr>
        <w:t>C)</w:t>
      </w:r>
      <w:r>
        <w:t xml:space="preserve"> </w:t>
      </w:r>
      <w:r w:rsidRPr="009C0B4B">
        <w:t>Uykucu olur.</w:t>
      </w:r>
      <w:r>
        <w:tab/>
      </w:r>
      <w:r>
        <w:tab/>
      </w:r>
      <w:r w:rsidRPr="008F35EE">
        <w:rPr>
          <w:b/>
        </w:rPr>
        <w:t>D)</w:t>
      </w:r>
      <w:r>
        <w:t xml:space="preserve"> </w:t>
      </w:r>
      <w:r w:rsidRPr="009C0B4B">
        <w:t>İştahı azalır.</w:t>
      </w:r>
    </w:p>
    <w:p w:rsidR="00E837CC" w:rsidRDefault="00E837CC" w:rsidP="009C0B4B"/>
    <w:p w:rsidR="00E837CC" w:rsidRDefault="00E837CC" w:rsidP="009C0B4B">
      <w:pPr>
        <w:rPr>
          <w:b/>
        </w:rPr>
      </w:pPr>
      <w:r w:rsidRPr="008F35EE">
        <w:rPr>
          <w:b/>
        </w:rPr>
        <w:t>12. Aşağıdakilerden hangisi kısa kemiklere örnektir?</w:t>
      </w:r>
    </w:p>
    <w:p w:rsidR="00E837CC" w:rsidRPr="008F35EE" w:rsidRDefault="00E837CC" w:rsidP="009C0B4B">
      <w:pPr>
        <w:rPr>
          <w:b/>
        </w:rPr>
      </w:pPr>
      <w:r w:rsidRPr="008F35EE">
        <w:rPr>
          <w:b/>
        </w:rPr>
        <w:t>A)</w:t>
      </w:r>
      <w:r>
        <w:t xml:space="preserve"> </w:t>
      </w:r>
      <w:r w:rsidRPr="009C0B4B">
        <w:t>Bacak kemikleri</w:t>
      </w:r>
    </w:p>
    <w:p w:rsidR="00E837CC" w:rsidRPr="009C0B4B" w:rsidRDefault="00E837CC" w:rsidP="009C0B4B">
      <w:r w:rsidRPr="008F35EE">
        <w:rPr>
          <w:b/>
        </w:rPr>
        <w:t>B)</w:t>
      </w:r>
      <w:r>
        <w:t xml:space="preserve"> </w:t>
      </w:r>
      <w:r w:rsidRPr="009C0B4B">
        <w:t>Kol kemikleri</w:t>
      </w:r>
    </w:p>
    <w:p w:rsidR="00E837CC" w:rsidRDefault="00E837CC" w:rsidP="009C0B4B">
      <w:r w:rsidRPr="008F35EE">
        <w:rPr>
          <w:b/>
        </w:rPr>
        <w:t>C)</w:t>
      </w:r>
      <w:r>
        <w:t xml:space="preserve"> </w:t>
      </w:r>
      <w:r w:rsidRPr="009C0B4B">
        <w:t>Omurgayı oluşturan kemikler</w:t>
      </w:r>
    </w:p>
    <w:p w:rsidR="00E837CC" w:rsidRPr="009C0B4B" w:rsidRDefault="00E837CC" w:rsidP="009C0B4B">
      <w:r w:rsidRPr="008F35EE">
        <w:rPr>
          <w:b/>
        </w:rPr>
        <w:t>D)</w:t>
      </w:r>
      <w:r>
        <w:t xml:space="preserve"> </w:t>
      </w:r>
      <w:r w:rsidRPr="009C0B4B">
        <w:t>Kafatası kemikleri</w:t>
      </w:r>
    </w:p>
    <w:p w:rsidR="00E837CC" w:rsidRDefault="00E837CC" w:rsidP="008F35EE"/>
    <w:p w:rsidR="00E837CC" w:rsidRPr="008F35EE" w:rsidRDefault="00E837CC" w:rsidP="008F35EE">
      <w:pPr>
        <w:rPr>
          <w:b/>
        </w:rPr>
      </w:pPr>
      <w:r w:rsidRPr="008F35EE">
        <w:rPr>
          <w:b/>
        </w:rPr>
        <w:t>13. Bol oksijenli hava almak isteyen bir kişi hangi ortamda bulunmalıdır?</w:t>
      </w:r>
    </w:p>
    <w:p w:rsidR="00E837CC" w:rsidRDefault="00E837CC" w:rsidP="002646FF">
      <w:r w:rsidRPr="002646FF">
        <w:rPr>
          <w:b/>
        </w:rPr>
        <w:t>A)</w:t>
      </w:r>
      <w:r>
        <w:t xml:space="preserve"> </w:t>
      </w:r>
      <w:r w:rsidRPr="009C0B4B">
        <w:t>tozlu ortamlarda</w:t>
      </w:r>
      <w:r>
        <w:tab/>
      </w:r>
      <w:r>
        <w:tab/>
      </w:r>
      <w:r w:rsidRPr="002646FF">
        <w:rPr>
          <w:b/>
        </w:rPr>
        <w:t>B)</w:t>
      </w:r>
      <w:r>
        <w:t xml:space="preserve"> </w:t>
      </w:r>
      <w:r w:rsidRPr="009C0B4B">
        <w:t>kirli ortamlarda</w:t>
      </w:r>
    </w:p>
    <w:p w:rsidR="00E837CC" w:rsidRDefault="00E837CC" w:rsidP="002646FF">
      <w:r w:rsidRPr="002646FF">
        <w:rPr>
          <w:b/>
        </w:rPr>
        <w:t>C)</w:t>
      </w:r>
      <w:r>
        <w:t xml:space="preserve"> </w:t>
      </w:r>
      <w:r w:rsidRPr="009C0B4B">
        <w:t>fabrikaların içinde</w:t>
      </w:r>
      <w:r>
        <w:tab/>
      </w:r>
      <w:r>
        <w:tab/>
      </w:r>
      <w:r w:rsidRPr="002646FF">
        <w:rPr>
          <w:b/>
        </w:rPr>
        <w:t>D)</w:t>
      </w:r>
      <w:r>
        <w:t xml:space="preserve"> </w:t>
      </w:r>
      <w:r w:rsidRPr="009C0B4B">
        <w:t>ormanlık alanda</w:t>
      </w:r>
    </w:p>
    <w:p w:rsidR="00E837CC" w:rsidRDefault="00E837CC" w:rsidP="002646FF"/>
    <w:p w:rsidR="00E837CC" w:rsidRPr="000E5D82" w:rsidRDefault="00E837CC" w:rsidP="000E5D82">
      <w:pPr>
        <w:rPr>
          <w:b/>
        </w:rPr>
      </w:pPr>
      <w:r w:rsidRPr="000E5D82">
        <w:rPr>
          <w:b/>
        </w:rPr>
        <w:t>14. İskelet ve kas sağlığını korumak için hangisi</w:t>
      </w:r>
      <w:r w:rsidRPr="009C0B4B">
        <w:t xml:space="preserve"> </w:t>
      </w:r>
      <w:r w:rsidRPr="009C0B4B">
        <w:rPr>
          <w:b/>
          <w:u w:val="single"/>
        </w:rPr>
        <w:t>yapılmamalıdır?</w:t>
      </w:r>
    </w:p>
    <w:p w:rsidR="00E837CC" w:rsidRPr="000E5D82" w:rsidRDefault="00E837CC" w:rsidP="000E5D82">
      <w:pPr>
        <w:rPr>
          <w:b/>
          <w:u w:val="single"/>
        </w:rPr>
      </w:pPr>
      <w:r w:rsidRPr="000E5D82">
        <w:rPr>
          <w:b/>
        </w:rPr>
        <w:t xml:space="preserve">A) </w:t>
      </w:r>
      <w:r w:rsidRPr="009C0B4B">
        <w:t>Aşırı spor yapmak.</w:t>
      </w:r>
    </w:p>
    <w:p w:rsidR="00E837CC" w:rsidRDefault="00E837CC" w:rsidP="000E5D82">
      <w:pPr>
        <w:tabs>
          <w:tab w:val="left" w:pos="360"/>
        </w:tabs>
      </w:pPr>
      <w:r w:rsidRPr="000E5D82">
        <w:rPr>
          <w:b/>
        </w:rPr>
        <w:t>B)</w:t>
      </w:r>
      <w:r>
        <w:t xml:space="preserve"> </w:t>
      </w:r>
      <w:r w:rsidRPr="009C0B4B">
        <w:t>Düzenli beslenmek.</w:t>
      </w:r>
    </w:p>
    <w:p w:rsidR="00E837CC" w:rsidRDefault="00E837CC" w:rsidP="000E5D82">
      <w:pPr>
        <w:tabs>
          <w:tab w:val="left" w:pos="360"/>
        </w:tabs>
      </w:pPr>
      <w:r w:rsidRPr="000E5D82">
        <w:rPr>
          <w:b/>
        </w:rPr>
        <w:t>C)</w:t>
      </w:r>
      <w:r>
        <w:t xml:space="preserve"> </w:t>
      </w:r>
      <w:r w:rsidRPr="009C0B4B">
        <w:t>Düzenli egzersiz yapmak.</w:t>
      </w:r>
    </w:p>
    <w:p w:rsidR="00E837CC" w:rsidRPr="009C0B4B" w:rsidRDefault="00E837CC" w:rsidP="000E5D82">
      <w:pPr>
        <w:tabs>
          <w:tab w:val="left" w:pos="360"/>
        </w:tabs>
      </w:pPr>
      <w:r w:rsidRPr="000E5D82">
        <w:rPr>
          <w:b/>
        </w:rPr>
        <w:t>D)</w:t>
      </w:r>
      <w:r>
        <w:t xml:space="preserve"> </w:t>
      </w:r>
      <w:r w:rsidRPr="009C0B4B">
        <w:t>Ağır yük kaldırmamak.</w:t>
      </w:r>
    </w:p>
    <w:p w:rsidR="00E837CC" w:rsidRPr="009C0B4B" w:rsidRDefault="00E837CC" w:rsidP="009C0B4B">
      <w:pPr>
        <w:tabs>
          <w:tab w:val="left" w:pos="2520"/>
        </w:tabs>
      </w:pPr>
    </w:p>
    <w:p w:rsidR="00E837CC" w:rsidRDefault="00E837CC" w:rsidP="000E5D82">
      <w:pPr>
        <w:tabs>
          <w:tab w:val="left" w:pos="540"/>
        </w:tabs>
        <w:rPr>
          <w:b/>
        </w:rPr>
      </w:pPr>
    </w:p>
    <w:p w:rsidR="00E837CC" w:rsidRPr="000E5D82" w:rsidRDefault="00E837CC" w:rsidP="000E5D82">
      <w:pPr>
        <w:tabs>
          <w:tab w:val="left" w:pos="540"/>
        </w:tabs>
        <w:rPr>
          <w:b/>
        </w:rPr>
      </w:pPr>
      <w:r w:rsidRPr="000E5D82">
        <w:rPr>
          <w:b/>
        </w:rPr>
        <w:t>15. Aşağıdaki ifadelerden hangisi yanlıştır?</w:t>
      </w:r>
    </w:p>
    <w:p w:rsidR="00E837CC" w:rsidRPr="009C0B4B" w:rsidRDefault="00E837CC" w:rsidP="009C0B4B">
      <w:pPr>
        <w:tabs>
          <w:tab w:val="left" w:pos="2520"/>
        </w:tabs>
      </w:pPr>
      <w:r w:rsidRPr="000E5D82">
        <w:rPr>
          <w:b/>
        </w:rPr>
        <w:t>A)</w:t>
      </w:r>
      <w:r>
        <w:t xml:space="preserve"> </w:t>
      </w:r>
      <w:r w:rsidRPr="009C0B4B">
        <w:t>Sigara içilen ortamlarda bulunmamalı</w:t>
      </w:r>
    </w:p>
    <w:p w:rsidR="00E837CC" w:rsidRPr="009C0B4B" w:rsidRDefault="00E837CC" w:rsidP="009C0B4B">
      <w:pPr>
        <w:tabs>
          <w:tab w:val="left" w:pos="2520"/>
        </w:tabs>
      </w:pPr>
      <w:r w:rsidRPr="000E5D82">
        <w:rPr>
          <w:b/>
        </w:rPr>
        <w:t>B)</w:t>
      </w:r>
      <w:r w:rsidRPr="009C0B4B">
        <w:t xml:space="preserve"> Oksijen akciğerlerde kana karışır</w:t>
      </w:r>
    </w:p>
    <w:p w:rsidR="00E837CC" w:rsidRPr="009C0B4B" w:rsidRDefault="00E837CC" w:rsidP="009C0B4B">
      <w:pPr>
        <w:tabs>
          <w:tab w:val="left" w:pos="2520"/>
        </w:tabs>
      </w:pPr>
      <w:r w:rsidRPr="000E5D82">
        <w:rPr>
          <w:b/>
        </w:rPr>
        <w:t>C)</w:t>
      </w:r>
      <w:r w:rsidRPr="009C0B4B">
        <w:t xml:space="preserve"> Egzersiz soluk almayı hızlandırır</w:t>
      </w:r>
    </w:p>
    <w:p w:rsidR="00E837CC" w:rsidRPr="009C0B4B" w:rsidRDefault="00E837CC" w:rsidP="009C0B4B">
      <w:pPr>
        <w:tabs>
          <w:tab w:val="left" w:pos="2520"/>
        </w:tabs>
      </w:pPr>
      <w:r w:rsidRPr="000E5D82">
        <w:rPr>
          <w:b/>
        </w:rPr>
        <w:t>D)</w:t>
      </w:r>
      <w:r w:rsidRPr="009C0B4B">
        <w:t xml:space="preserve"> Ağzımızdan nefes almalıyız</w:t>
      </w:r>
    </w:p>
    <w:p w:rsidR="00E837CC" w:rsidRPr="009C0B4B" w:rsidRDefault="00E837CC" w:rsidP="009C0B4B">
      <w:pPr>
        <w:tabs>
          <w:tab w:val="left" w:pos="2520"/>
        </w:tabs>
      </w:pPr>
      <w:r w:rsidRPr="009C0B4B">
        <w:t xml:space="preserve"> </w:t>
      </w:r>
    </w:p>
    <w:p w:rsidR="00E837CC" w:rsidRDefault="00E837CC" w:rsidP="009C0B4B">
      <w:pPr>
        <w:ind w:left="45"/>
        <w:rPr>
          <w:b/>
        </w:rPr>
      </w:pPr>
    </w:p>
    <w:p w:rsidR="00E837CC" w:rsidRPr="000E5D82" w:rsidRDefault="00E837CC" w:rsidP="009C0B4B">
      <w:pPr>
        <w:ind w:left="45"/>
        <w:rPr>
          <w:b/>
        </w:rPr>
      </w:pPr>
      <w:r w:rsidRPr="000E5D82">
        <w:rPr>
          <w:b/>
        </w:rPr>
        <w:t>16. Kanın vücut içerisinde dolaşmasını sağlayan yapı ve organlar hangileridir?</w:t>
      </w:r>
    </w:p>
    <w:p w:rsidR="00E837CC" w:rsidRPr="009C0B4B" w:rsidRDefault="00E837CC" w:rsidP="009C0B4B">
      <w:pPr>
        <w:ind w:left="45"/>
      </w:pPr>
      <w:r w:rsidRPr="000E5D82">
        <w:rPr>
          <w:b/>
        </w:rPr>
        <w:t>A)</w:t>
      </w:r>
      <w:r>
        <w:t xml:space="preserve"> </w:t>
      </w:r>
      <w:r w:rsidRPr="009C0B4B">
        <w:t>kalp ve akciğerler</w:t>
      </w:r>
    </w:p>
    <w:p w:rsidR="00E837CC" w:rsidRPr="009C0B4B" w:rsidRDefault="00E837CC" w:rsidP="009C0B4B">
      <w:pPr>
        <w:ind w:left="45"/>
      </w:pPr>
      <w:r w:rsidRPr="000E5D82">
        <w:rPr>
          <w:b/>
        </w:rPr>
        <w:t>B)</w:t>
      </w:r>
      <w:r>
        <w:t xml:space="preserve"> </w:t>
      </w:r>
      <w:r w:rsidRPr="009C0B4B">
        <w:t>soluk borusu, gırtlak, kalp</w:t>
      </w:r>
    </w:p>
    <w:p w:rsidR="00E837CC" w:rsidRPr="009C0B4B" w:rsidRDefault="00E837CC" w:rsidP="009C0B4B">
      <w:pPr>
        <w:ind w:left="45"/>
      </w:pPr>
      <w:r w:rsidRPr="000E5D82">
        <w:rPr>
          <w:b/>
        </w:rPr>
        <w:t>C)</w:t>
      </w:r>
      <w:r>
        <w:t xml:space="preserve"> </w:t>
      </w:r>
      <w:r w:rsidRPr="009C0B4B">
        <w:t>kalp ve damarlar</w:t>
      </w:r>
    </w:p>
    <w:p w:rsidR="00E837CC" w:rsidRPr="009C0B4B" w:rsidRDefault="00E837CC" w:rsidP="009C0B4B">
      <w:pPr>
        <w:ind w:left="45"/>
      </w:pPr>
      <w:r w:rsidRPr="000E5D82">
        <w:rPr>
          <w:b/>
        </w:rPr>
        <w:t>D)</w:t>
      </w:r>
      <w:r>
        <w:t xml:space="preserve"> </w:t>
      </w:r>
      <w:r w:rsidRPr="009C0B4B">
        <w:t>ağız ve kalp</w:t>
      </w:r>
    </w:p>
    <w:p w:rsidR="00E837CC" w:rsidRDefault="00E837CC" w:rsidP="009C0B4B">
      <w:pPr>
        <w:sectPr w:rsidR="00E837CC" w:rsidSect="000E5D82">
          <w:type w:val="continuous"/>
          <w:pgSz w:w="11906" w:h="16838"/>
          <w:pgMar w:top="568" w:right="707" w:bottom="426" w:left="709" w:header="708" w:footer="708" w:gutter="0"/>
          <w:cols w:num="2" w:space="708"/>
          <w:docGrid w:linePitch="360"/>
        </w:sectPr>
      </w:pPr>
    </w:p>
    <w:p w:rsidR="00E837CC" w:rsidRPr="009C0B4B" w:rsidRDefault="00E837CC" w:rsidP="000E5D82">
      <w:r>
        <w:rPr>
          <w:noProof/>
        </w:rPr>
        <w:pict>
          <v:shape id="_x0000_s1046" type="#_x0000_t202" style="position:absolute;margin-left:148.65pt;margin-top:8.1pt;width:219.45pt;height:20.1pt;z-index:251667968">
            <v:textbox>
              <w:txbxContent>
                <w:p w:rsidR="00E837CC" w:rsidRDefault="00E837CC">
                  <w:r>
                    <w:t>Test soruları 3’er puandır. 16x3=48 puan.</w:t>
                  </w:r>
                </w:p>
              </w:txbxContent>
            </v:textbox>
          </v:shape>
        </w:pict>
      </w:r>
    </w:p>
    <w:sectPr w:rsidR="00E837CC" w:rsidRPr="009C0B4B" w:rsidSect="00C90AF5">
      <w:type w:val="continuous"/>
      <w:pgSz w:w="11906" w:h="16838"/>
      <w:pgMar w:top="568" w:right="707" w:bottom="567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alatino Linotype">
    <w:panose1 w:val="02040502050505030304"/>
    <w:charset w:val="A2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 Hv Bt">
    <w:altName w:val="Eras Bold IT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lfabe Hv Bt Tur"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140B14"/>
    <w:multiLevelType w:val="hybridMultilevel"/>
    <w:tmpl w:val="6D8AA146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8431E6F"/>
    <w:multiLevelType w:val="hybridMultilevel"/>
    <w:tmpl w:val="724079D6"/>
    <w:lvl w:ilvl="0" w:tplc="AC34D020">
      <w:start w:val="15"/>
      <w:numFmt w:val="decimal"/>
      <w:lvlText w:val="%1."/>
      <w:lvlJc w:val="left"/>
      <w:pPr>
        <w:tabs>
          <w:tab w:val="num" w:pos="2351"/>
        </w:tabs>
        <w:ind w:left="2351" w:hanging="598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2F143F28"/>
    <w:multiLevelType w:val="hybridMultilevel"/>
    <w:tmpl w:val="6A743C48"/>
    <w:lvl w:ilvl="0" w:tplc="041F0019">
      <w:start w:val="1"/>
      <w:numFmt w:val="lowerLetter"/>
      <w:lvlText w:val="%1."/>
      <w:lvlJc w:val="left"/>
      <w:pPr>
        <w:tabs>
          <w:tab w:val="num" w:pos="1213"/>
        </w:tabs>
        <w:ind w:left="1213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tabs>
          <w:tab w:val="num" w:pos="1213"/>
        </w:tabs>
        <w:ind w:left="1213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933"/>
        </w:tabs>
        <w:ind w:left="1933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653"/>
        </w:tabs>
        <w:ind w:left="2653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373"/>
        </w:tabs>
        <w:ind w:left="3373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093"/>
        </w:tabs>
        <w:ind w:left="4093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813"/>
        </w:tabs>
        <w:ind w:left="4813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533"/>
        </w:tabs>
        <w:ind w:left="5533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253"/>
        </w:tabs>
        <w:ind w:left="6253" w:hanging="180"/>
      </w:pPr>
      <w:rPr>
        <w:rFonts w:cs="Times New Roman"/>
      </w:rPr>
    </w:lvl>
  </w:abstractNum>
  <w:abstractNum w:abstractNumId="3">
    <w:nsid w:val="320F1539"/>
    <w:multiLevelType w:val="hybridMultilevel"/>
    <w:tmpl w:val="C6A65B0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A685659"/>
    <w:multiLevelType w:val="hybridMultilevel"/>
    <w:tmpl w:val="ECE6D712"/>
    <w:lvl w:ilvl="0" w:tplc="4CC0D39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  <w:i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5">
    <w:nsid w:val="3AE2259E"/>
    <w:multiLevelType w:val="hybridMultilevel"/>
    <w:tmpl w:val="5B5400A8"/>
    <w:lvl w:ilvl="0" w:tplc="BAD0626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645D0EFA"/>
    <w:multiLevelType w:val="hybridMultilevel"/>
    <w:tmpl w:val="A140B2E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7E154838"/>
    <w:multiLevelType w:val="hybridMultilevel"/>
    <w:tmpl w:val="75A4B4D4"/>
    <w:lvl w:ilvl="0" w:tplc="0D0AAD58">
      <w:start w:val="18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7"/>
  </w:num>
  <w:num w:numId="2">
    <w:abstractNumId w:val="3"/>
  </w:num>
  <w:num w:numId="3">
    <w:abstractNumId w:val="6"/>
  </w:num>
  <w:num w:numId="4">
    <w:abstractNumId w:val="0"/>
  </w:num>
  <w:num w:numId="5">
    <w:abstractNumId w:val="4"/>
  </w:num>
  <w:num w:numId="6">
    <w:abstractNumId w:val="2"/>
  </w:num>
  <w:num w:numId="7">
    <w:abstractNumId w:val="1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34E6A"/>
    <w:rsid w:val="00037002"/>
    <w:rsid w:val="000561D5"/>
    <w:rsid w:val="000646F1"/>
    <w:rsid w:val="000A4451"/>
    <w:rsid w:val="000C1834"/>
    <w:rsid w:val="000E3EFF"/>
    <w:rsid w:val="000E5D82"/>
    <w:rsid w:val="000F65CB"/>
    <w:rsid w:val="001229E3"/>
    <w:rsid w:val="001231E5"/>
    <w:rsid w:val="001528D6"/>
    <w:rsid w:val="001A33D0"/>
    <w:rsid w:val="002055F4"/>
    <w:rsid w:val="0022359A"/>
    <w:rsid w:val="002646FF"/>
    <w:rsid w:val="002D50BD"/>
    <w:rsid w:val="002F5C6D"/>
    <w:rsid w:val="003158CB"/>
    <w:rsid w:val="00324AB5"/>
    <w:rsid w:val="003C4E8A"/>
    <w:rsid w:val="003F0299"/>
    <w:rsid w:val="00403D1D"/>
    <w:rsid w:val="00482D70"/>
    <w:rsid w:val="004B3A95"/>
    <w:rsid w:val="00581B93"/>
    <w:rsid w:val="00581BD4"/>
    <w:rsid w:val="00594289"/>
    <w:rsid w:val="00634E6A"/>
    <w:rsid w:val="006A1319"/>
    <w:rsid w:val="006A1CAD"/>
    <w:rsid w:val="006D7B04"/>
    <w:rsid w:val="007D119A"/>
    <w:rsid w:val="007F64EA"/>
    <w:rsid w:val="0080011A"/>
    <w:rsid w:val="008228F1"/>
    <w:rsid w:val="00847C0D"/>
    <w:rsid w:val="00882225"/>
    <w:rsid w:val="008F35EE"/>
    <w:rsid w:val="0098454D"/>
    <w:rsid w:val="00996BE3"/>
    <w:rsid w:val="009C0B4B"/>
    <w:rsid w:val="009E30A0"/>
    <w:rsid w:val="00A67687"/>
    <w:rsid w:val="00AF6728"/>
    <w:rsid w:val="00B92FC7"/>
    <w:rsid w:val="00BD6C3E"/>
    <w:rsid w:val="00C60745"/>
    <w:rsid w:val="00C90AF5"/>
    <w:rsid w:val="00CD21FA"/>
    <w:rsid w:val="00CE6819"/>
    <w:rsid w:val="00D0014D"/>
    <w:rsid w:val="00D140EB"/>
    <w:rsid w:val="00D56992"/>
    <w:rsid w:val="00DC1BF4"/>
    <w:rsid w:val="00E837CC"/>
    <w:rsid w:val="00EE27AF"/>
    <w:rsid w:val="00FB1A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4E6A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uiPriority w:val="99"/>
    <w:rsid w:val="00634E6A"/>
    <w:pPr>
      <w:autoSpaceDE w:val="0"/>
      <w:autoSpaceDN w:val="0"/>
      <w:adjustRightInd w:val="0"/>
    </w:pPr>
    <w:rPr>
      <w:rFonts w:ascii="Palatino Linotype" w:hAnsi="Palatino Linotype" w:cs="Palatino Linotype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634E6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34E6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9C0B4B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2055F4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0628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http://www.sorubak.com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88</TotalTime>
  <Pages>2</Pages>
  <Words>793</Words>
  <Characters>4522</Characters>
  <Application>Microsoft Office Outlook</Application>
  <DocSecurity>0</DocSecurity>
  <Lines>0</Lines>
  <Paragraphs>0</Paragraphs>
  <ScaleCrop>false</ScaleCrop>
  <Company>gsahmet56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TSXP</dc:creator>
  <cp:keywords/>
  <dc:description/>
  <cp:lastModifiedBy>EDANUR HANIM</cp:lastModifiedBy>
  <cp:revision>26</cp:revision>
  <dcterms:created xsi:type="dcterms:W3CDTF">2010-10-29T21:31:00Z</dcterms:created>
  <dcterms:modified xsi:type="dcterms:W3CDTF">2011-10-18T19:11:00Z</dcterms:modified>
</cp:coreProperties>
</file>