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BA" w:rsidRPr="000350F9" w:rsidRDefault="00BE07BA" w:rsidP="000350F9">
      <w:pPr>
        <w:jc w:val="center"/>
        <w:rPr>
          <w:rFonts w:ascii="Comic Sans MS" w:hAnsi="Comic Sans MS"/>
        </w:rPr>
      </w:pPr>
      <w:r w:rsidRPr="000350F9">
        <w:rPr>
          <w:rFonts w:ascii="Comic Sans MS" w:hAnsi="Comic Sans MS"/>
        </w:rPr>
        <w:t>BİREYİM,FARKLIYIM</w:t>
      </w:r>
      <w:r>
        <w:rPr>
          <w:rFonts w:ascii="Comic Sans MS" w:hAnsi="Comic Sans MS"/>
        </w:rPr>
        <w:t xml:space="preserve"> ,DUYGULARIM</w:t>
      </w:r>
      <w:r w:rsidRPr="000350F9">
        <w:rPr>
          <w:rFonts w:ascii="Comic Sans MS" w:hAnsi="Comic Sans MS"/>
        </w:rPr>
        <w:t xml:space="preserve"> DEĞERLENDİRME SORULARI</w:t>
      </w:r>
    </w:p>
    <w:p w:rsidR="00BE07BA" w:rsidRDefault="00BE07BA" w:rsidP="000350F9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286.15pt;margin-top:42.5pt;width:98.25pt;height:27.8pt;z-index:251646976">
            <v:textbox>
              <w:txbxContent>
                <w:p w:rsidR="00BE07BA" w:rsidRDefault="00BE07BA">
                  <w:r>
                    <w:t>Kişilik özellikleri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22" style="position:absolute;margin-left:161.65pt;margin-top:42.5pt;width:92.25pt;height:33.75pt;z-index:251644928">
            <v:textbox>
              <w:txbxContent>
                <w:p w:rsidR="00BE07BA" w:rsidRDefault="00BE07BA">
                  <w:r>
                    <w:t>Temel ihtiyaçlar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2" style="position:absolute;margin-left:85.15pt;margin-top:46.25pt;width:47.25pt;height:30pt;z-index:251643904">
            <v:textbox>
              <w:txbxContent>
                <w:p w:rsidR="00BE07BA" w:rsidRDefault="00BE07BA">
                  <w:r>
                    <w:t>birey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22" style="position:absolute;margin-left:6.4pt;margin-top:48.45pt;width:62.25pt;height:27.8pt;z-index:251645952">
            <v:textbox>
              <w:txbxContent>
                <w:p w:rsidR="00BE07BA" w:rsidRDefault="00BE07BA">
                  <w:r>
                    <w:t>Parmak izi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1.</w:t>
      </w:r>
      <w:r w:rsidRPr="000350F9">
        <w:rPr>
          <w:rFonts w:ascii="Comic Sans MS" w:hAnsi="Comic Sans MS"/>
        </w:rPr>
        <w:t>Aşağıda verilen kutucukların içindeki kelimeleri cümlelerdeki uygun boşluklara yerleştiriniz.</w:t>
      </w:r>
    </w:p>
    <w:p w:rsidR="00BE07BA" w:rsidRDefault="00BE07BA" w:rsidP="000350F9">
      <w:pPr>
        <w:rPr>
          <w:rFonts w:ascii="Comic Sans MS" w:hAnsi="Comic Sans MS"/>
        </w:rPr>
      </w:pPr>
    </w:p>
    <w:p w:rsidR="00BE07BA" w:rsidRDefault="00BE07BA" w:rsidP="000350F9">
      <w:pPr>
        <w:rPr>
          <w:rFonts w:ascii="Comic Sans MS" w:hAnsi="Comic Sans MS"/>
        </w:rPr>
      </w:pP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a)Toplumun bir parçası olan insanların her birine …………………….. denir.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b)İnsanların barınma,giyinme, beslenme  gibi  ………………   ……………………….  Vardır.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c)……………………….  ……………………. bireysel farklılıklardan biridir.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d)Her insanda farklı olan özellik………………………   …………… dir.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2.Aşağıdaki cümlelerin başına doğru ise (D),yanlış ise  (Y) işareti koyunuz.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>) İnsanların arasında bireysel farklılıklar yoktur.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>)Göz retinası bireysel farklılıklardan biridir.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>)Parmak izi her insanda aynıdır.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>)Tüm bireylerin beslenme,barınma gibi temel ihtiyaçları vardır.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>)farklı özelliklere sahip insanlara hoşgörülü davranmalıyız.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3.’’Ne olursan ol, yine gel’’ diyen Mevlana;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I.İnsan sevgisi</w:t>
      </w:r>
      <w:r>
        <w:rPr>
          <w:rFonts w:ascii="Comic Sans MS" w:hAnsi="Comic Sans MS"/>
        </w:rPr>
        <w:tab/>
        <w:t>II.Hoşgörü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III.Saygı</w:t>
      </w:r>
    </w:p>
    <w:p w:rsidR="00BE07BA" w:rsidRDefault="00BE07BA" w:rsidP="000350F9">
      <w:pPr>
        <w:rPr>
          <w:rFonts w:ascii="Comic Sans MS" w:hAnsi="Comic Sans MS"/>
        </w:rPr>
      </w:pPr>
      <w:r>
        <w:rPr>
          <w:rFonts w:ascii="Comic Sans MS" w:hAnsi="Comic Sans MS"/>
        </w:rPr>
        <w:t>Özelliklerinden hangilerinin olduğu kanıt olarak gösterilir.</w:t>
      </w:r>
    </w:p>
    <w:p w:rsidR="00BE07BA" w:rsidRDefault="00BE07BA" w:rsidP="001B172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 ve II</w:t>
      </w:r>
      <w:r>
        <w:rPr>
          <w:rFonts w:ascii="Comic Sans MS" w:hAnsi="Comic Sans MS"/>
        </w:rPr>
        <w:tab/>
        <w:t>b) 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I,II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 ve III</w:t>
      </w:r>
    </w:p>
    <w:p w:rsidR="00BE07BA" w:rsidRDefault="00BE07BA" w:rsidP="001B1727">
      <w:pPr>
        <w:rPr>
          <w:rFonts w:ascii="Comic Sans MS" w:hAnsi="Comic Sans MS"/>
        </w:rPr>
      </w:pPr>
      <w:r>
        <w:rPr>
          <w:rFonts w:ascii="Comic Sans MS" w:hAnsi="Comic Sans MS"/>
        </w:rPr>
        <w:t>4.Aşağıda verilen durumlarda hissedilen duyguları eşleştirelim.</w:t>
      </w:r>
    </w:p>
    <w:p w:rsidR="00BE07BA" w:rsidRDefault="00BE07BA" w:rsidP="001B1727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0" style="position:absolute;margin-left:336.4pt;margin-top:165.1pt;width:141pt;height:21pt;z-index:251657216">
            <v:textbox>
              <w:txbxContent>
                <w:p w:rsidR="00BE07BA" w:rsidRDefault="00BE07BA">
                  <w:r>
                    <w:t>HEYECANLANIRIM.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36.4pt;margin-top:123.85pt;width:141pt;height:21pt;z-index:251654144">
            <v:textbox>
              <w:txbxContent>
                <w:p w:rsidR="00BE07BA" w:rsidRDefault="00BE07BA">
                  <w:r>
                    <w:t>KORKARIM.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36.4pt;margin-top:82.6pt;width:141pt;height:22.5pt;z-index:251655168">
            <v:textbox>
              <w:txbxContent>
                <w:p w:rsidR="00BE07BA" w:rsidRDefault="00BE07BA">
                  <w:r>
                    <w:t>ÖFKELENİRİM.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36.4pt;margin-top:32.35pt;width:141pt;height:23.25pt;flip:y;z-index:251656192">
            <v:textbox>
              <w:txbxContent>
                <w:p w:rsidR="00BE07BA" w:rsidRDefault="00BE07BA">
                  <w:r>
                    <w:t>ÜZÜLÜRÜM.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336.4pt;margin-top:.85pt;width:141pt;height:23.25pt;z-index:251653120">
            <v:textbox>
              <w:txbxContent>
                <w:p w:rsidR="00BE07BA" w:rsidRDefault="00BE07BA">
                  <w:r>
                    <w:t>SEVİNİRİM.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.4pt;margin-top:165.1pt;width:253.5pt;height:21pt;z-index:251649024">
            <v:textbox>
              <w:txbxContent>
                <w:p w:rsidR="00BE07BA" w:rsidRDefault="00BE07BA">
                  <w:r>
                    <w:t>DERS ÇALIŞIRKEN KARDEŞİM GÜRÜLTÜ YAPINCA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.4pt;margin-top:123.85pt;width:253.5pt;height:21pt;z-index:251652096">
            <v:textbox>
              <w:txbxContent>
                <w:p w:rsidR="00BE07BA" w:rsidRDefault="00BE07BA">
                  <w:r>
                    <w:t>ANİ BİR SES DUYUNCA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.4pt;margin-top:81.1pt;width:253.5pt;height:24pt;z-index:251651072">
            <v:textbox>
              <w:txbxContent>
                <w:p w:rsidR="00BE07BA" w:rsidRDefault="00BE07BA">
                  <w:r>
                    <w:t>PİKNİK ALANINDA YILAN GÖRÜRSEM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.4pt;margin-top:44.35pt;width:253.5pt;height:20.25pt;z-index:251650048">
            <v:textbox>
              <w:txbxContent>
                <w:p w:rsidR="00BE07BA" w:rsidRDefault="00BE07BA">
                  <w:r>
                    <w:t>BAŞARI ELDE EDİNCE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.4pt;margin-top:8.35pt;width:253.5pt;height:21pt;z-index:251648000">
            <v:textbox>
              <w:txbxContent>
                <w:p w:rsidR="00BE07BA" w:rsidRDefault="00BE07BA">
                  <w:r>
                    <w:t>SEVDİĞİM OYUNCAK KIRILIRSA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BE07BA" w:rsidRDefault="00BE07BA" w:rsidP="001B1727">
      <w:pPr>
        <w:rPr>
          <w:rFonts w:ascii="Comic Sans MS" w:hAnsi="Comic Sans MS"/>
        </w:rPr>
      </w:pPr>
    </w:p>
    <w:p w:rsidR="00BE07BA" w:rsidRDefault="00BE07BA" w:rsidP="001B1727">
      <w:pPr>
        <w:rPr>
          <w:rFonts w:ascii="Comic Sans MS" w:hAnsi="Comic Sans MS"/>
        </w:rPr>
      </w:pPr>
    </w:p>
    <w:p w:rsidR="00BE07BA" w:rsidRDefault="00BE07BA" w:rsidP="001B1727">
      <w:pPr>
        <w:rPr>
          <w:rFonts w:ascii="Comic Sans MS" w:hAnsi="Comic Sans MS"/>
        </w:rPr>
      </w:pPr>
    </w:p>
    <w:p w:rsidR="00BE07BA" w:rsidRDefault="00BE07BA" w:rsidP="001B1727">
      <w:pPr>
        <w:rPr>
          <w:rFonts w:ascii="Comic Sans MS" w:hAnsi="Comic Sans MS"/>
        </w:rPr>
      </w:pPr>
    </w:p>
    <w:p w:rsidR="00BE07BA" w:rsidRDefault="00BE07BA" w:rsidP="001B1727">
      <w:pPr>
        <w:rPr>
          <w:rFonts w:ascii="Comic Sans MS" w:hAnsi="Comic Sans MS"/>
        </w:rPr>
      </w:pPr>
    </w:p>
    <w:p w:rsidR="00BE07BA" w:rsidRDefault="00BE07BA" w:rsidP="001B1727">
      <w:pPr>
        <w:rPr>
          <w:rFonts w:ascii="Comic Sans MS" w:hAnsi="Comic Sans MS"/>
        </w:rPr>
      </w:pPr>
      <w:r>
        <w:rPr>
          <w:noProof/>
          <w:lang w:eastAsia="tr-TR"/>
        </w:rPr>
        <w:pict>
          <v:roundrect id="_x0000_s1040" style="position:absolute;margin-left:9.4pt;margin-top:-.35pt;width:477.75pt;height:24pt;z-index:251658240" arcsize="10923f">
            <v:textbox>
              <w:txbxContent>
                <w:p w:rsidR="00BE07BA" w:rsidRPr="001B1727" w:rsidRDefault="00BE07BA" w:rsidP="008A295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Nisa Nur resim yapmayı çok seviyor.Nisa Nur’un yaptığı resmi öğretmeni panoya asmıştır.</w:t>
                  </w:r>
                </w:p>
                <w:p w:rsidR="00BE07BA" w:rsidRDefault="00BE07BA"/>
              </w:txbxContent>
            </v:textbox>
          </v:roundrect>
        </w:pict>
      </w:r>
      <w:r>
        <w:rPr>
          <w:rFonts w:ascii="Comic Sans MS" w:hAnsi="Comic Sans MS"/>
        </w:rPr>
        <w:t>5.Nisanur resim yapmayı çok seviyor.Nisanur’un yaptığı resmi öğretmeni panoya asmıştır.</w:t>
      </w:r>
    </w:p>
    <w:p w:rsidR="00BE07BA" w:rsidRDefault="00BE07BA" w:rsidP="001B1727">
      <w:pPr>
        <w:rPr>
          <w:rFonts w:ascii="Comic Sans MS" w:hAnsi="Comic Sans MS"/>
        </w:rPr>
      </w:pPr>
      <w:r>
        <w:rPr>
          <w:rFonts w:ascii="Comic Sans MS" w:hAnsi="Comic Sans MS"/>
        </w:rPr>
        <w:t>Buna göre Nisa Nur aşağıdakilerden hangisini hissetmiştir?</w:t>
      </w:r>
    </w:p>
    <w:p w:rsidR="00BE07BA" w:rsidRDefault="00BE07BA" w:rsidP="00465946">
      <w:pPr>
        <w:ind w:firstLine="708"/>
        <w:rPr>
          <w:rFonts w:ascii="Tahoma" w:hAnsi="Tahoma" w:cs="Tahoma"/>
        </w:rPr>
      </w:pPr>
      <w:hyperlink r:id="rId5" w:history="1">
        <w:r>
          <w:rPr>
            <w:rStyle w:val="Hyperlink"/>
            <w:rFonts w:ascii="Tahoma" w:hAnsi="Tahoma" w:cs="Tahoma"/>
          </w:rPr>
          <w:t>www.sorubak.com</w:t>
        </w:r>
      </w:hyperlink>
      <w:r>
        <w:rPr>
          <w:rFonts w:ascii="Tahoma" w:hAnsi="Tahoma" w:cs="Tahoma"/>
        </w:rPr>
        <w:t xml:space="preserve"> </w:t>
      </w:r>
    </w:p>
    <w:p w:rsidR="00BE07BA" w:rsidRDefault="00BE07BA" w:rsidP="008A295B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Öfke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Üzüntü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c)sevinç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d)Panik</w:t>
      </w:r>
    </w:p>
    <w:p w:rsidR="00BE07BA" w:rsidRDefault="00BE07BA" w:rsidP="008A295B">
      <w:pPr>
        <w:rPr>
          <w:rFonts w:ascii="Comic Sans MS" w:hAnsi="Comic Sans MS"/>
        </w:rPr>
      </w:pPr>
      <w:r>
        <w:rPr>
          <w:rFonts w:ascii="Comic Sans MS" w:hAnsi="Comic Sans MS"/>
        </w:rPr>
        <w:t>6.Aşağıdakilerden hangisi  bireysel farklılıklardan değildir?</w:t>
      </w:r>
    </w:p>
    <w:p w:rsidR="00BE07BA" w:rsidRDefault="00BE07BA" w:rsidP="008A295B">
      <w:pPr>
        <w:rPr>
          <w:rFonts w:ascii="Comic Sans MS" w:hAnsi="Comic Sans MS"/>
        </w:rPr>
      </w:pPr>
      <w:r>
        <w:rPr>
          <w:rFonts w:ascii="Comic Sans MS" w:hAnsi="Comic Sans MS"/>
        </w:rPr>
        <w:t>a) parmak izi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saç rengi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c)kilomuz</w:t>
      </w:r>
      <w:r>
        <w:rPr>
          <w:rFonts w:ascii="Comic Sans MS" w:hAnsi="Comic Sans MS"/>
        </w:rPr>
        <w:tab/>
        <w:t>d) hobilerimiz</w:t>
      </w:r>
    </w:p>
    <w:p w:rsidR="00BE07BA" w:rsidRDefault="00BE07BA" w:rsidP="008A295B">
      <w:pPr>
        <w:rPr>
          <w:rFonts w:ascii="Comic Sans MS" w:hAnsi="Comic Sans MS"/>
        </w:rPr>
      </w:pPr>
      <w:r>
        <w:rPr>
          <w:rFonts w:ascii="Comic Sans MS" w:hAnsi="Comic Sans MS"/>
        </w:rPr>
        <w:t>.’’Hoşgörü’’kavramı ile ilgili ifadelerden hangisi yanlıştır.</w:t>
      </w:r>
    </w:p>
    <w:p w:rsidR="00BE07BA" w:rsidRDefault="00BE07BA" w:rsidP="008A295B">
      <w:pPr>
        <w:rPr>
          <w:rFonts w:ascii="Comic Sans MS" w:hAnsi="Comic Sans MS"/>
        </w:rPr>
      </w:pPr>
      <w:r>
        <w:rPr>
          <w:rFonts w:ascii="Comic Sans MS" w:hAnsi="Comic Sans MS"/>
        </w:rPr>
        <w:t>a) Farklılıklara karşı çıkmak</w:t>
      </w:r>
      <w:r>
        <w:rPr>
          <w:rFonts w:ascii="Comic Sans MS" w:hAnsi="Comic Sans MS"/>
        </w:rPr>
        <w:tab/>
        <w:t xml:space="preserve">     b)Farklılıklara saygı duymak  c)Farklılıklara değer vermek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d)Farklılıkları kabul etmek</w:t>
      </w:r>
    </w:p>
    <w:p w:rsidR="00BE07BA" w:rsidRDefault="00BE07BA" w:rsidP="0074595F">
      <w:pPr>
        <w:rPr>
          <w:rFonts w:ascii="Tahoma" w:hAnsi="Tahoma" w:cs="Tahoma"/>
        </w:rPr>
      </w:pPr>
      <w:r>
        <w:rPr>
          <w:noProof/>
          <w:lang w:eastAsia="tr-TR"/>
        </w:rPr>
        <w:pict>
          <v:roundrect id="_x0000_s1041" style="position:absolute;margin-left:441pt;margin-top:50.15pt;width:54pt;height:28.45pt;z-index:251665408" arcsize="10923f" strokecolor="red" strokeweight="1pt">
            <v:shadow color="#868686"/>
            <v:textbox style="mso-next-textbox:#_x0000_s1041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SAYGI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07.15pt;margin-top:50.15pt;width:108pt;height:28.45pt;z-index:251664384" arcsize="10923f" strokecolor="red" strokeweight="1pt">
            <v:shadow color="#868686"/>
            <v:textbox style="mso-next-textbox:#_x0000_s1042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YARDIMSEVERLİK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226.15pt;margin-top:50.15pt;width:1in;height:28.45pt;z-index:251663360" arcsize="10923f" strokecolor="red" strokeweight="1pt">
            <v:shadow color="#868686"/>
            <v:textbox style="mso-next-textbox:#_x0000_s1043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NEZAKET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126.75pt;margin-top:50.15pt;width:90pt;height:28.45pt;z-index:251662336" arcsize="10923f" strokecolor="red" strokeweight="1pt">
            <v:shadow color="#868686"/>
            <v:textbox style="mso-next-textbox:#_x0000_s1044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SORUMLULUK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55.9pt;margin-top:50.15pt;width:63pt;height:28.45pt;z-index:251661312" arcsize="10923f" strokecolor="red" strokeweight="1pt">
            <v:shadow color="#868686"/>
            <v:textbox style="mso-next-textbox:#_x0000_s1045">
              <w:txbxContent>
                <w:p w:rsidR="00BE07BA" w:rsidRPr="007B6C6E" w:rsidRDefault="00BE07BA" w:rsidP="0074595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ADALET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-19.85pt;margin-top:50.15pt;width:63pt;height:28.45pt;z-index:251659264" arcsize="10923f" strokecolor="red" strokeweight="1pt">
            <v:shadow color="#868686"/>
            <v:textbox style="mso-next-textbox:#_x0000_s1046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CESARET</w:t>
                  </w:r>
                </w:p>
              </w:txbxContent>
            </v:textbox>
          </v:roundrect>
        </w:pict>
      </w:r>
      <w:r w:rsidRPr="00EF4B8F">
        <w:rPr>
          <w:rFonts w:ascii="Tahoma" w:hAnsi="Tahoma" w:cs="Tahoma"/>
          <w:color w:val="FF0000"/>
          <w:sz w:val="28"/>
          <w:szCs w:val="28"/>
        </w:rPr>
        <w:sym w:font="Wingdings" w:char="F07B"/>
      </w:r>
      <w:r w:rsidRPr="00EF4B8F">
        <w:rPr>
          <w:rFonts w:ascii="Tahoma" w:hAnsi="Tahoma" w:cs="Tahoma"/>
          <w:color w:val="FF0000"/>
          <w:sz w:val="28"/>
          <w:szCs w:val="28"/>
        </w:rPr>
        <w:sym w:font="Wingdings" w:char="F07B"/>
      </w:r>
      <w:r w:rsidRPr="00EF4B8F">
        <w:rPr>
          <w:rFonts w:ascii="Tahoma" w:hAnsi="Tahoma" w:cs="Tahoma"/>
          <w:color w:val="FF0000"/>
          <w:sz w:val="28"/>
          <w:szCs w:val="28"/>
        </w:rPr>
        <w:sym w:font="Wingdings" w:char="F07B"/>
      </w:r>
      <w:r>
        <w:rPr>
          <w:noProof/>
          <w:lang w:eastAsia="tr-TR"/>
        </w:rPr>
        <w:pict>
          <v:roundrect id="_x0000_s1047" style="position:absolute;margin-left:-153pt;margin-top:38.2pt;width:63pt;height:28.45pt;z-index:251660288;mso-position-horizontal-relative:text;mso-position-vertical-relative:text" arcsize="10923f" strokeweight="1pt">
            <v:shadow color="#868686"/>
            <v:textbox style="mso-next-textbox:#_x0000_s1047">
              <w:txbxContent>
                <w:p w:rsidR="00BE07BA" w:rsidRPr="007B6C6E" w:rsidRDefault="00BE07BA" w:rsidP="0074595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CESARET</w:t>
                  </w:r>
                </w:p>
              </w:txbxContent>
            </v:textbox>
          </v:roundrect>
        </w:pict>
      </w:r>
      <w:r>
        <w:rPr>
          <w:rFonts w:ascii="Tahoma" w:hAnsi="Tahoma" w:cs="Tahoma"/>
        </w:rPr>
        <w:t xml:space="preserve"> Aşağıda ortadaki şeklin içine fotoğrafınızı yapıştırın ya da resminizi. Sadece adınızı da yazabilirsiniz. Etrafındaki şekilleri, kişiliğinizi oluşturacağını düşündüğünüz özellikleri gösteren sözcükleri yazıp her birini farklı bir renge boyayınız.                       </w:t>
      </w:r>
    </w:p>
    <w:p w:rsidR="00BE07BA" w:rsidRDefault="00BE07BA" w:rsidP="0074595F">
      <w:pPr>
        <w:rPr>
          <w:rFonts w:ascii="Tahoma" w:hAnsi="Tahoma" w:cs="Tahoma"/>
        </w:rPr>
      </w:pPr>
    </w:p>
    <w:p w:rsidR="00BE07BA" w:rsidRDefault="00BE07BA" w:rsidP="0074595F">
      <w:pPr>
        <w:rPr>
          <w:rFonts w:ascii="Tahoma" w:hAnsi="Tahoma" w:cs="Tahoma"/>
        </w:rPr>
      </w:pPr>
      <w:r>
        <w:rPr>
          <w:noProof/>
          <w:lang w:eastAsia="tr-TR"/>
        </w:rPr>
        <w:pict>
          <v:roundrect id="_x0000_s1048" style="position:absolute;margin-left:382.15pt;margin-top:8.9pt;width:63pt;height:28.45pt;z-index:251671552" arcsize="10923f" strokecolor="red" strokeweight="1pt">
            <v:shadow color="#868686"/>
            <v:textbox style="mso-next-textbox:#_x0000_s1048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SİNİRLİ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275.25pt;margin-top:8.9pt;width:81pt;height:28.45pt;z-index:251670528" arcsize="10923f" strokecolor="red" strokeweight="1pt">
            <v:shadow color="#868686"/>
            <v:textbox style="mso-next-textbox:#_x0000_s1049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HOŞGÖRÜLÜ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203.25pt;margin-top:8.9pt;width:63pt;height:28.45pt;z-index:251669504" arcsize="10923f" strokecolor="red" strokeweight="1pt">
            <v:shadow color="#868686"/>
            <v:textbox style="mso-next-textbox:#_x0000_s1050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DOSTLUK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132pt;margin-top:8.9pt;width:63pt;height:28.45pt;z-index:251668480" arcsize="10923f" strokecolor="red" strokeweight="1pt">
            <v:shadow color="#868686"/>
            <v:textbox style="mso-next-textbox:#_x0000_s1051">
              <w:txbxContent>
                <w:p w:rsidR="00BE07BA" w:rsidRPr="007B6C6E" w:rsidRDefault="00BE07BA" w:rsidP="0074595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MUTSUZ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64.9pt;margin-top:8.9pt;width:54pt;height:28.45pt;z-index:251667456" arcsize="10923f" strokecolor="red" strokeweight="1pt">
            <v:shadow color="#868686"/>
            <v:textbox style="mso-next-textbox:#_x0000_s1052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SABIR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-19.85pt;margin-top:8.9pt;width:1in;height:28.45pt;z-index:251666432" arcsize="10923f" strokecolor="red" strokeweight="1pt">
            <v:shadow color="#868686"/>
            <v:textbox style="mso-next-textbox:#_x0000_s1053">
              <w:txbxContent>
                <w:p w:rsidR="00BE07BA" w:rsidRPr="007B6C6E" w:rsidRDefault="00BE07BA" w:rsidP="0074595F">
                  <w:pPr>
                    <w:jc w:val="center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DOĞRULUK</w:t>
                  </w:r>
                </w:p>
              </w:txbxContent>
            </v:textbox>
          </v:roundrect>
        </w:pict>
      </w:r>
    </w:p>
    <w:p w:rsidR="00BE07BA" w:rsidRDefault="00BE07BA" w:rsidP="0074595F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BE07BA" w:rsidRPr="008A295B" w:rsidRDefault="00BE07BA" w:rsidP="00151C34">
      <w:pPr>
        <w:rPr>
          <w:rFonts w:ascii="Comic Sans MS" w:hAnsi="Comic Sans MS"/>
        </w:rPr>
      </w:pPr>
      <w:r w:rsidRPr="00FA69C8">
        <w:rPr>
          <w:rFonts w:ascii="Tahoma" w:hAnsi="Tahoma" w:cs="Tahoma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7" o:spid="_x0000_i1025" type="#_x0000_t75" style="width:420pt;height:348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">
            <v:imagedata r:id="rId6" o:title="" croptop="-95f" cropbottom="-180f" cropleft="-8363f" cropright="-8363f"/>
            <o:lock v:ext="edit" aspectratio="f"/>
          </v:shape>
        </w:pict>
      </w:r>
    </w:p>
    <w:sectPr w:rsidR="00BE07BA" w:rsidRPr="008A295B" w:rsidSect="00A93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20128"/>
    <w:multiLevelType w:val="hybridMultilevel"/>
    <w:tmpl w:val="C1D8FF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142645"/>
    <w:multiLevelType w:val="hybridMultilevel"/>
    <w:tmpl w:val="1652AF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0F9"/>
    <w:rsid w:val="000350F9"/>
    <w:rsid w:val="00043893"/>
    <w:rsid w:val="00064800"/>
    <w:rsid w:val="000776A1"/>
    <w:rsid w:val="00092F32"/>
    <w:rsid w:val="000A70E5"/>
    <w:rsid w:val="000C0FEB"/>
    <w:rsid w:val="000E3790"/>
    <w:rsid w:val="000E4AC9"/>
    <w:rsid w:val="00122140"/>
    <w:rsid w:val="00151C34"/>
    <w:rsid w:val="001B1727"/>
    <w:rsid w:val="001E72FF"/>
    <w:rsid w:val="00200225"/>
    <w:rsid w:val="00217061"/>
    <w:rsid w:val="0022448A"/>
    <w:rsid w:val="00245609"/>
    <w:rsid w:val="0025659F"/>
    <w:rsid w:val="00264B51"/>
    <w:rsid w:val="002724B5"/>
    <w:rsid w:val="002750D4"/>
    <w:rsid w:val="002A095A"/>
    <w:rsid w:val="002A62EC"/>
    <w:rsid w:val="002B6848"/>
    <w:rsid w:val="002C3E2D"/>
    <w:rsid w:val="002F37C7"/>
    <w:rsid w:val="003769BD"/>
    <w:rsid w:val="00394607"/>
    <w:rsid w:val="003B2699"/>
    <w:rsid w:val="003D4C34"/>
    <w:rsid w:val="003F2186"/>
    <w:rsid w:val="003F73F2"/>
    <w:rsid w:val="0044152D"/>
    <w:rsid w:val="00450AED"/>
    <w:rsid w:val="00465946"/>
    <w:rsid w:val="00474057"/>
    <w:rsid w:val="00474076"/>
    <w:rsid w:val="004A6288"/>
    <w:rsid w:val="004B0E6A"/>
    <w:rsid w:val="004F466E"/>
    <w:rsid w:val="00510824"/>
    <w:rsid w:val="005139CA"/>
    <w:rsid w:val="00554EBE"/>
    <w:rsid w:val="005D7F97"/>
    <w:rsid w:val="005E2062"/>
    <w:rsid w:val="005F3C67"/>
    <w:rsid w:val="00610D69"/>
    <w:rsid w:val="00627FE5"/>
    <w:rsid w:val="00647F93"/>
    <w:rsid w:val="0066202B"/>
    <w:rsid w:val="00693102"/>
    <w:rsid w:val="006A3887"/>
    <w:rsid w:val="006B072B"/>
    <w:rsid w:val="006C0583"/>
    <w:rsid w:val="006C65B1"/>
    <w:rsid w:val="006E0D5A"/>
    <w:rsid w:val="006E391F"/>
    <w:rsid w:val="006E6C86"/>
    <w:rsid w:val="0071616C"/>
    <w:rsid w:val="00733D83"/>
    <w:rsid w:val="0074595F"/>
    <w:rsid w:val="00753F44"/>
    <w:rsid w:val="007601DE"/>
    <w:rsid w:val="007828F6"/>
    <w:rsid w:val="00785CB2"/>
    <w:rsid w:val="00793C4D"/>
    <w:rsid w:val="007B6C6E"/>
    <w:rsid w:val="007C2603"/>
    <w:rsid w:val="007D0874"/>
    <w:rsid w:val="007F0161"/>
    <w:rsid w:val="00856507"/>
    <w:rsid w:val="00870223"/>
    <w:rsid w:val="00874DF4"/>
    <w:rsid w:val="008A295B"/>
    <w:rsid w:val="008C5FD3"/>
    <w:rsid w:val="008C7B61"/>
    <w:rsid w:val="008F21B1"/>
    <w:rsid w:val="008F65E3"/>
    <w:rsid w:val="00964813"/>
    <w:rsid w:val="0098469A"/>
    <w:rsid w:val="0098483E"/>
    <w:rsid w:val="00990116"/>
    <w:rsid w:val="009A108B"/>
    <w:rsid w:val="009E4234"/>
    <w:rsid w:val="00A01566"/>
    <w:rsid w:val="00A15CF0"/>
    <w:rsid w:val="00A579EC"/>
    <w:rsid w:val="00A93CC1"/>
    <w:rsid w:val="00AD36FC"/>
    <w:rsid w:val="00B0682C"/>
    <w:rsid w:val="00B73449"/>
    <w:rsid w:val="00BB1676"/>
    <w:rsid w:val="00BB1F12"/>
    <w:rsid w:val="00BD238A"/>
    <w:rsid w:val="00BE07BA"/>
    <w:rsid w:val="00C134F5"/>
    <w:rsid w:val="00C30043"/>
    <w:rsid w:val="00C661C9"/>
    <w:rsid w:val="00C8196E"/>
    <w:rsid w:val="00C84CD7"/>
    <w:rsid w:val="00CB0862"/>
    <w:rsid w:val="00CD61D8"/>
    <w:rsid w:val="00CE60B8"/>
    <w:rsid w:val="00CF01EA"/>
    <w:rsid w:val="00CF35F1"/>
    <w:rsid w:val="00D07E24"/>
    <w:rsid w:val="00D72B75"/>
    <w:rsid w:val="00D82B15"/>
    <w:rsid w:val="00DD4403"/>
    <w:rsid w:val="00E07D63"/>
    <w:rsid w:val="00E13DD8"/>
    <w:rsid w:val="00E50858"/>
    <w:rsid w:val="00E641C3"/>
    <w:rsid w:val="00EB47C7"/>
    <w:rsid w:val="00EF4B8F"/>
    <w:rsid w:val="00F05375"/>
    <w:rsid w:val="00F23BAA"/>
    <w:rsid w:val="00F23E9D"/>
    <w:rsid w:val="00F37F57"/>
    <w:rsid w:val="00F4268B"/>
    <w:rsid w:val="00F47194"/>
    <w:rsid w:val="00F83E00"/>
    <w:rsid w:val="00FA1A62"/>
    <w:rsid w:val="00FA5A8D"/>
    <w:rsid w:val="00FA69C8"/>
    <w:rsid w:val="00FB5C21"/>
    <w:rsid w:val="00FB669B"/>
    <w:rsid w:val="00FC5FCF"/>
    <w:rsid w:val="00FC6310"/>
    <w:rsid w:val="00FC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7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45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59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659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8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279</Words>
  <Characters>1595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 HANIM</cp:lastModifiedBy>
  <cp:revision>3</cp:revision>
  <dcterms:created xsi:type="dcterms:W3CDTF">2011-09-28T16:31:00Z</dcterms:created>
  <dcterms:modified xsi:type="dcterms:W3CDTF">2011-09-30T16:50:00Z</dcterms:modified>
</cp:coreProperties>
</file>