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235"/>
        <w:gridCol w:w="5811"/>
        <w:gridCol w:w="2560"/>
      </w:tblGrid>
      <w:tr w:rsidR="00341340" w:rsidRPr="00A66604" w:rsidTr="00A66604">
        <w:trPr>
          <w:trHeight w:val="557"/>
        </w:trPr>
        <w:tc>
          <w:tcPr>
            <w:tcW w:w="2235" w:type="dxa"/>
          </w:tcPr>
          <w:p w:rsidR="00341340" w:rsidRPr="00A66604" w:rsidRDefault="00341340" w:rsidP="00A6660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A66604"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5811" w:type="dxa"/>
          </w:tcPr>
          <w:p w:rsidR="00341340" w:rsidRPr="00A66604" w:rsidRDefault="00341340" w:rsidP="00A66604">
            <w:pPr>
              <w:spacing w:after="0" w:line="240" w:lineRule="auto"/>
            </w:pPr>
          </w:p>
        </w:tc>
        <w:tc>
          <w:tcPr>
            <w:tcW w:w="2560" w:type="dxa"/>
          </w:tcPr>
          <w:p w:rsidR="00341340" w:rsidRPr="00A66604" w:rsidRDefault="00341340" w:rsidP="00A66604">
            <w:pPr>
              <w:spacing w:after="0" w:line="240" w:lineRule="auto"/>
            </w:pPr>
          </w:p>
        </w:tc>
      </w:tr>
      <w:tr w:rsidR="00341340" w:rsidRPr="00A66604" w:rsidTr="00A66604">
        <w:trPr>
          <w:trHeight w:val="559"/>
        </w:trPr>
        <w:tc>
          <w:tcPr>
            <w:tcW w:w="2235" w:type="dxa"/>
          </w:tcPr>
          <w:p w:rsidR="00341340" w:rsidRPr="00A66604" w:rsidRDefault="00341340" w:rsidP="00A6660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A66604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5811" w:type="dxa"/>
          </w:tcPr>
          <w:p w:rsidR="00341340" w:rsidRPr="00A66604" w:rsidRDefault="00341340" w:rsidP="00A66604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66604">
              <w:rPr>
                <w:rFonts w:ascii="Comic Sans MS" w:hAnsi="Comic Sans MS"/>
                <w:sz w:val="20"/>
                <w:szCs w:val="20"/>
              </w:rPr>
              <w:t xml:space="preserve">  İletişim Kuruyorum, Arkadaşlarım özeldir, Farklılıklarımız</w:t>
            </w:r>
          </w:p>
        </w:tc>
        <w:tc>
          <w:tcPr>
            <w:tcW w:w="2560" w:type="dxa"/>
          </w:tcPr>
          <w:p w:rsidR="00341340" w:rsidRPr="00A66604" w:rsidRDefault="00341340" w:rsidP="00A6660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A66604">
              <w:rPr>
                <w:rFonts w:ascii="Comic Sans MS" w:hAnsi="Comic Sans MS"/>
                <w:sz w:val="28"/>
                <w:szCs w:val="28"/>
              </w:rPr>
              <w:t>HAYAT BİLGİSİ</w:t>
            </w:r>
          </w:p>
        </w:tc>
      </w:tr>
    </w:tbl>
    <w:p w:rsidR="00341340" w:rsidRDefault="00341340" w:rsidP="00C07A98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15.75pt;margin-top:2.7pt;width:45pt;height:19.5pt;z-index:251590656;visibility:visible;mso-position-horizontal-relative:text;mso-position-vertical-relative:text" wrapcoords="-360 0 -360 20769 21600 20769 21600 0 -360 0">
            <v:imagedata r:id="rId4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Aşağıdaki kutucuklardan uygun olan kutucuğu işaretleyiniz.       Evet     Hayır</w:t>
      </w:r>
    </w:p>
    <w:p w:rsidR="00341340" w:rsidRDefault="00341340" w:rsidP="00C07A98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27" style="position:absolute;margin-left:470.25pt;margin-top:.35pt;width:17.25pt;height:16.15pt;z-index:251608064" strokeweight="2.5pt">
            <v:shadow color="#868686"/>
          </v:rect>
        </w:pict>
      </w:r>
      <w:r>
        <w:rPr>
          <w:noProof/>
          <w:lang w:eastAsia="tr-TR"/>
        </w:rPr>
        <w:pict>
          <v:rect id="_x0000_s1028" style="position:absolute;margin-left:422.25pt;margin-top:.35pt;width:17.25pt;height:16.15pt;z-index:251598848" strokeweight="2.5pt">
            <v:shadow color="#868686"/>
          </v:rect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-3.75pt;margin-top:.35pt;width:17.25pt;height:15pt;z-index:251591680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İnsanlar arasında fiziksel farklılık yoktur.</w:t>
      </w:r>
    </w:p>
    <w:p w:rsidR="00341340" w:rsidRDefault="00341340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0" style="position:absolute;margin-left:470.25pt;margin-top:4.55pt;width:17.25pt;height:16.15pt;z-index:251600896" strokeweight="2.5pt">
            <v:shadow color="#868686"/>
          </v:rect>
        </w:pict>
      </w:r>
      <w:r>
        <w:rPr>
          <w:noProof/>
          <w:lang w:eastAsia="tr-TR"/>
        </w:rPr>
        <w:pict>
          <v:rect id="_x0000_s1031" style="position:absolute;margin-left:422.25pt;margin-top:4.55pt;width:17.25pt;height:16.15pt;z-index:251599872" strokeweight="2.5pt">
            <v:shadow color="#868686"/>
          </v:rect>
        </w:pict>
      </w:r>
      <w:r>
        <w:rPr>
          <w:noProof/>
          <w:lang w:eastAsia="tr-TR"/>
        </w:rPr>
        <w:pict>
          <v:shape id="_x0000_s1032" type="#_x0000_t13" style="position:absolute;margin-left:-3.75pt;margin-top:.2pt;width:17.25pt;height:15pt;z-index:251592704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Her insanın farklı rengi sevmesi duygusal farklılıktır.</w:t>
      </w:r>
    </w:p>
    <w:p w:rsidR="00341340" w:rsidRDefault="00341340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3" style="position:absolute;margin-left:470.25pt;margin-top:1.7pt;width:17.25pt;height:16.15pt;z-index:251602944" strokeweight="2.5pt">
            <v:shadow color="#868686"/>
          </v:rect>
        </w:pict>
      </w:r>
      <w:r>
        <w:rPr>
          <w:noProof/>
          <w:lang w:eastAsia="tr-TR"/>
        </w:rPr>
        <w:pict>
          <v:rect id="_x0000_s1034" style="position:absolute;margin-left:422.25pt;margin-top:1.7pt;width:17.25pt;height:16.15pt;z-index:251601920" strokeweight="2.5pt">
            <v:shadow color="#868686"/>
          </v:rect>
        </w:pict>
      </w:r>
      <w:r>
        <w:rPr>
          <w:noProof/>
          <w:lang w:eastAsia="tr-TR"/>
        </w:rPr>
        <w:pict>
          <v:shape id="_x0000_s1035" type="#_x0000_t13" style="position:absolute;margin-left:-3.75pt;margin-top:2.85pt;width:17.25pt;height:15pt;z-index:251593728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Fiziksel özellikleri farklı kişiler birbirleriyle çok iyi anlaşırlar.</w:t>
      </w:r>
    </w:p>
    <w:p w:rsidR="00341340" w:rsidRDefault="00341340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6" style="position:absolute;margin-left:470.25pt;margin-top:26.5pt;width:17.25pt;height:16.15pt;z-index:251607040" strokeweight="2.5pt">
            <v:shadow color="#868686"/>
          </v:rect>
        </w:pict>
      </w:r>
      <w:r>
        <w:rPr>
          <w:noProof/>
          <w:lang w:eastAsia="tr-TR"/>
        </w:rPr>
        <w:pict>
          <v:rect id="_x0000_s1037" style="position:absolute;margin-left:422.25pt;margin-top:26.5pt;width:17.25pt;height:16.15pt;z-index:251606016" strokeweight="2.5pt">
            <v:shadow color="#868686"/>
          </v:rect>
        </w:pict>
      </w:r>
      <w:r>
        <w:rPr>
          <w:noProof/>
          <w:lang w:eastAsia="tr-TR"/>
        </w:rPr>
        <w:pict>
          <v:rect id="_x0000_s1038" style="position:absolute;margin-left:470.25pt;margin-top:1.5pt;width:17.25pt;height:16.15pt;z-index:251604992" strokeweight="2.5pt">
            <v:shadow color="#868686"/>
          </v:rect>
        </w:pict>
      </w:r>
      <w:r>
        <w:rPr>
          <w:noProof/>
          <w:lang w:eastAsia="tr-TR"/>
        </w:rPr>
        <w:pict>
          <v:rect id="_x0000_s1039" style="position:absolute;margin-left:422.25pt;margin-top:1.5pt;width:17.25pt;height:16.15pt;z-index:251603968" strokeweight="2.5pt">
            <v:shadow color="#868686"/>
          </v:rect>
        </w:pict>
      </w:r>
      <w:r>
        <w:rPr>
          <w:noProof/>
          <w:lang w:eastAsia="tr-TR"/>
        </w:rPr>
        <w:pict>
          <v:shape id="_x0000_s1040" type="#_x0000_t13" style="position:absolute;margin-left:-3.75pt;margin-top:2.65pt;width:17.25pt;height:15pt;z-index:251594752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Konuşanın sözünü kesmeliyiz.</w:t>
      </w:r>
    </w:p>
    <w:p w:rsidR="00341340" w:rsidRDefault="00341340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41" type="#_x0000_t13" style="position:absolute;margin-left:-3.75pt;margin-top:.5pt;width:17.25pt;height:15pt;z-index:251595776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Konuşan kişiye bakmam.</w:t>
      </w:r>
    </w:p>
    <w:p w:rsidR="00341340" w:rsidRDefault="00341340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42" style="position:absolute;margin-left:470.25pt;margin-top:24.3pt;width:17.25pt;height:16.15pt;z-index:251612160" strokeweight="2.5pt">
            <v:shadow color="#868686"/>
          </v:rect>
        </w:pict>
      </w:r>
      <w:r>
        <w:rPr>
          <w:noProof/>
          <w:lang w:eastAsia="tr-TR"/>
        </w:rPr>
        <w:pict>
          <v:rect id="_x0000_s1043" style="position:absolute;margin-left:470.25pt;margin-top:-.35pt;width:17.25pt;height:16.15pt;z-index:251610112" strokeweight="2.5pt">
            <v:shadow color="#868686"/>
          </v:rect>
        </w:pict>
      </w:r>
      <w:r>
        <w:rPr>
          <w:noProof/>
          <w:lang w:eastAsia="tr-TR"/>
        </w:rPr>
        <w:pict>
          <v:rect id="_x0000_s1044" style="position:absolute;margin-left:422.25pt;margin-top:24.3pt;width:17.25pt;height:16.15pt;z-index:251611136" strokeweight="2.5pt">
            <v:shadow color="#868686"/>
          </v:rect>
        </w:pict>
      </w:r>
      <w:r>
        <w:rPr>
          <w:noProof/>
          <w:lang w:eastAsia="tr-TR"/>
        </w:rPr>
        <w:pict>
          <v:rect id="_x0000_s1045" style="position:absolute;margin-left:422.25pt;margin-top:-.35pt;width:17.25pt;height:16.15pt;z-index:251609088" strokeweight="2.5pt">
            <v:shadow color="#868686"/>
          </v:rect>
        </w:pict>
      </w:r>
      <w:r>
        <w:rPr>
          <w:noProof/>
          <w:lang w:eastAsia="tr-TR"/>
        </w:rPr>
        <w:pict>
          <v:shape id="_x0000_s1046" type="#_x0000_t13" style="position:absolute;margin-left:-3.75pt;margin-top:.8pt;width:17.25pt;height:15pt;z-index:251596800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Yüksek ses tonuyla konuşmalıyız.</w:t>
      </w:r>
    </w:p>
    <w:p w:rsidR="00341340" w:rsidRDefault="00341340" w:rsidP="003467E1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7" type="#_x0000_t63" style="position:absolute;margin-left:111.75pt;margin-top:13.25pt;width:22.5pt;height:25.05pt;z-index:251686912" adj="6144,18798" strokeweight="2.5pt">
            <v:shadow color="#868686"/>
            <v:textbox>
              <w:txbxContent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3" style="position:absolute;margin-left:-3.75pt;margin-top:2.15pt;width:17.25pt;height:15pt;z-index:251597824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İyi bir iletişim için nezaket ifadelerini kullanmalıyız.</w:t>
      </w:r>
    </w:p>
    <w:p w:rsidR="00341340" w:rsidRPr="003467E1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9" type="#_x0000_t63" style="position:absolute;margin-left:219pt;margin-top:13pt;width:22.5pt;height:25.05pt;z-index:251687936" adj="6144,18798" strokeweight="2.5pt">
            <v:shadow color="#868686"/>
            <v:textbox style="mso-next-textbox:#_x0000_s1049">
              <w:txbxContent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</w:p>
    <w:p w:rsidR="00341340" w:rsidRPr="003467E1" w:rsidRDefault="00341340" w:rsidP="003467E1">
      <w:pPr>
        <w:tabs>
          <w:tab w:val="left" w:pos="5895"/>
        </w:tabs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rect id="_x0000_s1050" style="position:absolute;margin-left:117pt;margin-top:6.55pt;width:17.25pt;height:16.15pt;z-index:251638784" strokeweight="2.5pt">
            <v:shadow color="#868686"/>
          </v:rect>
        </w:pict>
      </w:r>
      <w:r w:rsidRPr="003467E1">
        <w:rPr>
          <w:rFonts w:ascii="Comic Sans MS" w:hAnsi="Comic Sans MS"/>
        </w:rPr>
        <w:t xml:space="preserve">                                                                        </w:t>
      </w:r>
      <w:r>
        <w:rPr>
          <w:rFonts w:ascii="Comic Sans MS" w:hAnsi="Comic Sans MS"/>
        </w:rPr>
        <w:t xml:space="preserve">             </w:t>
      </w:r>
      <w:r w:rsidRPr="00C56F23">
        <w:rPr>
          <w:rFonts w:ascii="Comic Sans MS" w:hAnsi="Comic Sans MS"/>
          <w:b/>
        </w:rPr>
        <w:t>1</w:t>
      </w:r>
      <w:r w:rsidRPr="003467E1">
        <w:rPr>
          <w:rFonts w:ascii="Comic Sans MS" w:hAnsi="Comic Sans MS"/>
        </w:rPr>
        <w:t>-Evimize bir arkadaşımız gelince ona söyleriz.</w:t>
      </w:r>
    </w:p>
    <w:p w:rsidR="00341340" w:rsidRPr="003467E1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1" type="#_x0000_t63" style="position:absolute;margin-left:180.75pt;margin-top:46.95pt;width:22.5pt;height:25.05pt;z-index:251689984" adj="6144,18798" strokeweight="2.5pt">
            <v:shadow color="#868686"/>
            <v:textbox>
              <w:txbxContent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63" style="position:absolute;margin-left:60pt;margin-top:83.65pt;width:22.5pt;height:25.05pt;z-index:251688960" adj="6144,18798" strokeweight="2.5pt">
            <v:shadow color="#868686"/>
            <v:textbox>
              <w:txbxContent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63" style="position:absolute;margin-left:25.5pt;margin-top:19.05pt;width:22.5pt;height:25.05pt;z-index:251685888" adj="6144,18798" strokeweight="2.5pt">
            <v:shadow color="#868686"/>
            <v:textbox>
              <w:txbxContent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63" style="position:absolute;margin-left:13.5pt;margin-top:51.7pt;width:17.25pt;height:25.05pt;z-index:251684864" adj="9892,22678" strokeweight="2.5pt">
            <v:shadow color="#868686"/>
            <v:textbox>
              <w:txbxContent>
                <w:p w:rsidR="00341340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63" style="position:absolute;margin-left:-31.5pt;margin-top:131.9pt;width:22.5pt;height:25.05pt;z-index:251683840" adj="12624,7545" strokeweight="2.5pt">
            <v:shadow color="#868686"/>
            <v:textbox>
              <w:txbxContent>
                <w:p w:rsidR="00341340" w:rsidRPr="00C1566E" w:rsidRDefault="00341340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63" style="position:absolute;margin-left:-9pt;margin-top:14.65pt;width:22.5pt;height:25.05pt;z-index:251682816" adj="6144,18798" strokeweight="2.5pt">
            <v:shadow color="#868686"/>
            <v:textbox>
              <w:txbxContent>
                <w:p w:rsidR="00341340" w:rsidRPr="00C1566E" w:rsidRDefault="0034134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156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7" style="position:absolute;margin-left:220.5pt;margin-top:152.75pt;width:17.25pt;height:16.15pt;z-index:251681792" strokeweight="2.5pt">
            <v:shadow color="#868686"/>
          </v:rect>
        </w:pict>
      </w:r>
      <w:r>
        <w:rPr>
          <w:noProof/>
          <w:lang w:eastAsia="tr-TR"/>
        </w:rPr>
        <w:pict>
          <v:rect id="_x0000_s1058" style="position:absolute;margin-left:220.5pt;margin-top:136.6pt;width:17.25pt;height:16.15pt;z-index:251680768" strokeweight="2.5pt">
            <v:shadow color="#868686"/>
          </v:rect>
        </w:pict>
      </w:r>
      <w:r>
        <w:rPr>
          <w:noProof/>
          <w:lang w:eastAsia="tr-TR"/>
        </w:rPr>
        <w:pict>
          <v:rect id="_x0000_s1059" style="position:absolute;margin-left:220.5pt;margin-top:120.45pt;width:17.25pt;height:16.15pt;z-index:251679744" strokeweight="2.5pt">
            <v:shadow color="#868686"/>
          </v:rect>
        </w:pict>
      </w:r>
      <w:r>
        <w:rPr>
          <w:noProof/>
          <w:lang w:eastAsia="tr-TR"/>
        </w:rPr>
        <w:pict>
          <v:rect id="_x0000_s1060" style="position:absolute;margin-left:220.5pt;margin-top:103.85pt;width:17.25pt;height:16.15pt;z-index:251678720" strokeweight="2.5pt">
            <v:shadow color="#868686"/>
          </v:rect>
        </w:pict>
      </w:r>
      <w:r>
        <w:rPr>
          <w:noProof/>
          <w:lang w:eastAsia="tr-TR"/>
        </w:rPr>
        <w:pict>
          <v:rect id="_x0000_s1061" style="position:absolute;margin-left:220.5pt;margin-top:7.4pt;width:17.25pt;height:16.15pt;z-index:251677696" strokeweight="2.5pt">
            <v:shadow color="#868686"/>
          </v:rect>
        </w:pict>
      </w:r>
      <w:r>
        <w:rPr>
          <w:noProof/>
          <w:lang w:eastAsia="tr-TR"/>
        </w:rPr>
        <w:pict>
          <v:rect id="_x0000_s1062" style="position:absolute;margin-left:220.5pt;margin-top:23.55pt;width:17.25pt;height:16.15pt;z-index:251675648" strokeweight="2.5pt">
            <v:shadow color="#868686"/>
          </v:rect>
        </w:pict>
      </w:r>
      <w:r>
        <w:rPr>
          <w:noProof/>
          <w:lang w:eastAsia="tr-TR"/>
        </w:rPr>
        <w:pict>
          <v:rect id="_x0000_s1063" style="position:absolute;margin-left:220.5pt;margin-top:39.7pt;width:17.25pt;height:16.15pt;z-index:251673600" strokeweight="2.5pt">
            <v:shadow color="#868686"/>
          </v:rect>
        </w:pict>
      </w:r>
      <w:r>
        <w:rPr>
          <w:noProof/>
          <w:lang w:eastAsia="tr-TR"/>
        </w:rPr>
        <w:pict>
          <v:rect id="_x0000_s1064" style="position:absolute;margin-left:220.5pt;margin-top:55.4pt;width:17.25pt;height:16.15pt;z-index:251674624" strokeweight="2.5pt">
            <v:shadow color="#868686"/>
          </v:rect>
        </w:pict>
      </w:r>
      <w:r>
        <w:rPr>
          <w:noProof/>
          <w:lang w:eastAsia="tr-TR"/>
        </w:rPr>
        <w:pict>
          <v:rect id="_x0000_s1065" style="position:absolute;margin-left:220.5pt;margin-top:1in;width:17.25pt;height:16.15pt;z-index:251676672" strokeweight="2.5pt">
            <v:shadow color="#868686"/>
          </v:rect>
        </w:pict>
      </w:r>
      <w:r>
        <w:rPr>
          <w:noProof/>
          <w:lang w:eastAsia="tr-TR"/>
        </w:rPr>
        <w:pict>
          <v:rect id="_x0000_s1066" style="position:absolute;margin-left:185.25pt;margin-top:168.9pt;width:17.25pt;height:16.15pt;z-index:251669504" strokeweight="2.5pt">
            <v:shadow color="#868686"/>
          </v:rect>
        </w:pict>
      </w:r>
      <w:r>
        <w:rPr>
          <w:noProof/>
          <w:lang w:eastAsia="tr-TR"/>
        </w:rPr>
        <w:pict>
          <v:rect id="_x0000_s1067" style="position:absolute;margin-left:185.25pt;margin-top:152.75pt;width:17.25pt;height:16.15pt;z-index:251670528" strokeweight="2.5pt">
            <v:shadow color="#868686"/>
          </v:rect>
        </w:pict>
      </w:r>
      <w:r>
        <w:rPr>
          <w:noProof/>
          <w:lang w:eastAsia="tr-TR"/>
        </w:rPr>
        <w:pict>
          <v:rect id="_x0000_s1068" style="position:absolute;margin-left:185.25pt;margin-top:136.6pt;width:17.25pt;height:16.15pt;z-index:251671552" strokeweight="2.5pt">
            <v:shadow color="#868686"/>
          </v:rect>
        </w:pict>
      </w:r>
      <w:r>
        <w:rPr>
          <w:noProof/>
          <w:lang w:eastAsia="tr-TR"/>
        </w:rPr>
        <w:pict>
          <v:rect id="_x0000_s1069" style="position:absolute;margin-left:185.25pt;margin-top:120pt;width:17.25pt;height:16.15pt;z-index:251672576" strokeweight="2.5pt">
            <v:shadow color="#868686"/>
          </v:rect>
        </w:pict>
      </w:r>
      <w:r>
        <w:rPr>
          <w:noProof/>
          <w:lang w:eastAsia="tr-TR"/>
        </w:rPr>
        <w:pict>
          <v:rect id="_x0000_s1070" style="position:absolute;margin-left:185.25pt;margin-top:103.85pt;width:17.25pt;height:16.15pt;z-index:251668480" strokeweight="2.5pt">
            <v:shadow color="#868686"/>
          </v:rect>
        </w:pict>
      </w:r>
      <w:r>
        <w:rPr>
          <w:noProof/>
          <w:lang w:eastAsia="tr-TR"/>
        </w:rPr>
        <w:pict>
          <v:rect id="_x0000_s1071" style="position:absolute;margin-left:185.25pt;margin-top:71.55pt;width:17.25pt;height:16.15pt;z-index:251667456" strokeweight="2.5pt">
            <v:shadow color="#868686"/>
          </v:rect>
        </w:pict>
      </w:r>
      <w:r>
        <w:rPr>
          <w:noProof/>
          <w:lang w:eastAsia="tr-TR"/>
        </w:rPr>
        <w:pict>
          <v:rect id="_x0000_s1072" style="position:absolute;margin-left:255pt;margin-top:87.7pt;width:17.25pt;height:16.15pt;z-index:251666432" strokeweight="2.5pt">
            <v:shadow color="#868686"/>
          </v:rect>
        </w:pict>
      </w:r>
      <w:r>
        <w:rPr>
          <w:noProof/>
          <w:lang w:eastAsia="tr-TR"/>
        </w:rPr>
        <w:pict>
          <v:rect id="_x0000_s1073" style="position:absolute;margin-left:237.75pt;margin-top:87.7pt;width:17.25pt;height:16.15pt;z-index:251665408" strokeweight="2.5pt">
            <v:shadow color="#868686"/>
          </v:rect>
        </w:pict>
      </w:r>
      <w:r>
        <w:rPr>
          <w:noProof/>
          <w:lang w:eastAsia="tr-TR"/>
        </w:rPr>
        <w:pict>
          <v:rect id="_x0000_s1074" style="position:absolute;margin-left:220.5pt;margin-top:88.15pt;width:17.25pt;height:16.15pt;z-index:251664384" strokeweight="2.5pt">
            <v:shadow color="#868686"/>
          </v:rect>
        </w:pict>
      </w:r>
      <w:r>
        <w:rPr>
          <w:noProof/>
          <w:lang w:eastAsia="tr-TR"/>
        </w:rPr>
        <w:pict>
          <v:rect id="_x0000_s1075" style="position:absolute;margin-left:203.25pt;margin-top:88.15pt;width:17.25pt;height:16.15pt;z-index:251663360" strokeweight="2.5pt">
            <v:shadow color="#868686"/>
          </v:rect>
        </w:pict>
      </w:r>
      <w:r>
        <w:rPr>
          <w:noProof/>
          <w:lang w:eastAsia="tr-TR"/>
        </w:rPr>
        <w:pict>
          <v:rect id="_x0000_s1076" style="position:absolute;margin-left:186pt;margin-top:87.7pt;width:17.25pt;height:16.15pt;z-index:251662336" strokeweight="2.5pt">
            <v:shadow color="#868686"/>
          </v:rect>
        </w:pict>
      </w:r>
      <w:r>
        <w:rPr>
          <w:noProof/>
          <w:lang w:eastAsia="tr-TR"/>
        </w:rPr>
        <w:pict>
          <v:rect id="_x0000_s1077" style="position:absolute;margin-left:168pt;margin-top:88.15pt;width:17.25pt;height:16.15pt;z-index:251661312" strokeweight="2.5pt">
            <v:shadow color="#868686"/>
          </v:rect>
        </w:pict>
      </w:r>
      <w:r>
        <w:rPr>
          <w:noProof/>
          <w:lang w:eastAsia="tr-TR"/>
        </w:rPr>
        <w:pict>
          <v:rect id="_x0000_s1078" style="position:absolute;margin-left:151.5pt;margin-top:88.15pt;width:17.25pt;height:16.15pt;z-index:251660288" strokeweight="2.5pt">
            <v:shadow color="#868686"/>
          </v:rect>
        </w:pict>
      </w:r>
      <w:r>
        <w:rPr>
          <w:noProof/>
          <w:lang w:eastAsia="tr-TR"/>
        </w:rPr>
        <w:pict>
          <v:rect id="_x0000_s1079" style="position:absolute;margin-left:134.25pt;margin-top:87.7pt;width:17.25pt;height:16.15pt;z-index:251659264" strokeweight="2.5pt">
            <v:shadow color="#868686"/>
          </v:rect>
        </w:pict>
      </w:r>
      <w:r>
        <w:rPr>
          <w:noProof/>
          <w:lang w:eastAsia="tr-TR"/>
        </w:rPr>
        <w:pict>
          <v:rect id="_x0000_s1080" style="position:absolute;margin-left:82.5pt;margin-top:87.7pt;width:17.25pt;height:16.15pt;z-index:251658240" strokeweight="2.5pt">
            <v:shadow color="#868686"/>
          </v:rect>
        </w:pict>
      </w:r>
      <w:r>
        <w:rPr>
          <w:noProof/>
          <w:lang w:eastAsia="tr-TR"/>
        </w:rPr>
        <w:pict>
          <v:rect id="_x0000_s1081" style="position:absolute;margin-left:99.75pt;margin-top:88.15pt;width:17.25pt;height:16.15pt;z-index:251657216" strokeweight="2.5pt">
            <v:shadow color="#868686"/>
          </v:rect>
        </w:pict>
      </w:r>
      <w:r>
        <w:rPr>
          <w:noProof/>
          <w:lang w:eastAsia="tr-TR"/>
        </w:rPr>
        <w:pict>
          <v:rect id="_x0000_s1082" style="position:absolute;margin-left:30.75pt;margin-top:55.85pt;width:17.25pt;height:16.15pt;z-index:251652096" strokeweight="2.5pt">
            <v:shadow color="#868686"/>
          </v:rect>
        </w:pict>
      </w:r>
      <w:r>
        <w:rPr>
          <w:noProof/>
          <w:lang w:eastAsia="tr-TR"/>
        </w:rPr>
        <w:pict>
          <v:rect id="_x0000_s1083" style="position:absolute;margin-left:48pt;margin-top:55.85pt;width:17.25pt;height:16.15pt;z-index:251651072" strokeweight="2.5pt">
            <v:shadow color="#868686"/>
          </v:rect>
        </w:pict>
      </w:r>
      <w:r>
        <w:rPr>
          <w:noProof/>
          <w:lang w:eastAsia="tr-TR"/>
        </w:rPr>
        <w:pict>
          <v:rect id="_x0000_s1084" style="position:absolute;margin-left:65.25pt;margin-top:55.85pt;width:17.25pt;height:16.15pt;z-index:251650048" strokeweight="2.5pt">
            <v:shadow color="#868686"/>
          </v:rect>
        </w:pict>
      </w:r>
      <w:r>
        <w:rPr>
          <w:noProof/>
          <w:lang w:eastAsia="tr-TR"/>
        </w:rPr>
        <w:pict>
          <v:rect id="_x0000_s1085" style="position:absolute;margin-left:82.5pt;margin-top:55.85pt;width:17.25pt;height:16.15pt;z-index:251648000" strokeweight="2.5pt">
            <v:shadow color="#868686"/>
          </v:rect>
        </w:pict>
      </w:r>
      <w:r>
        <w:rPr>
          <w:noProof/>
          <w:lang w:eastAsia="tr-TR"/>
        </w:rPr>
        <w:pict>
          <v:rect id="_x0000_s1086" style="position:absolute;margin-left:99.75pt;margin-top:55.85pt;width:17.25pt;height:16.15pt;z-index:251646976" strokeweight="2.5pt">
            <v:shadow color="#868686"/>
          </v:rect>
        </w:pict>
      </w:r>
      <w:r>
        <w:rPr>
          <w:noProof/>
          <w:lang w:eastAsia="tr-TR"/>
        </w:rPr>
        <w:pict>
          <v:rect id="_x0000_s1087" style="position:absolute;margin-left:150.75pt;margin-top:55.85pt;width:17.25pt;height:16.15pt;z-index:251649024" strokeweight="2.5pt">
            <v:shadow color="#868686"/>
          </v:rect>
        </w:pict>
      </w:r>
      <w:r>
        <w:rPr>
          <w:noProof/>
          <w:lang w:eastAsia="tr-TR"/>
        </w:rPr>
        <w:pict>
          <v:rect id="_x0000_s1088" style="position:absolute;margin-left:134.25pt;margin-top:55.85pt;width:17.25pt;height:16.15pt;z-index:251645952" strokeweight="2.5pt">
            <v:shadow color="#868686"/>
          </v:rect>
        </w:pict>
      </w:r>
      <w:r>
        <w:rPr>
          <w:noProof/>
          <w:lang w:eastAsia="tr-TR"/>
        </w:rPr>
        <w:pict>
          <v:rect id="_x0000_s1089" style="position:absolute;margin-left:48pt;margin-top:23.55pt;width:17.25pt;height:16.15pt;z-index:251653120" strokeweight="2.5pt">
            <v:shadow color="#868686"/>
          </v:rect>
        </w:pict>
      </w:r>
      <w:r>
        <w:rPr>
          <w:noProof/>
          <w:lang w:eastAsia="tr-TR"/>
        </w:rPr>
        <w:pict>
          <v:rect id="_x0000_s1090" style="position:absolute;margin-left:65.25pt;margin-top:23.55pt;width:17.25pt;height:16.15pt;z-index:251654144" strokeweight="2.5pt">
            <v:shadow color="#868686"/>
          </v:rect>
        </w:pict>
      </w:r>
      <w:r>
        <w:rPr>
          <w:noProof/>
          <w:lang w:eastAsia="tr-TR"/>
        </w:rPr>
        <w:pict>
          <v:rect id="_x0000_s1091" style="position:absolute;margin-left:82.5pt;margin-top:23.55pt;width:17.25pt;height:16.15pt;z-index:251655168" strokeweight="2.5pt">
            <v:shadow color="#868686"/>
          </v:rect>
        </w:pict>
      </w:r>
      <w:r>
        <w:rPr>
          <w:noProof/>
          <w:lang w:eastAsia="tr-TR"/>
        </w:rPr>
        <w:pict>
          <v:rect id="_x0000_s1092" style="position:absolute;margin-left:99.75pt;margin-top:23.55pt;width:17.25pt;height:16.15pt;z-index:251656192" strokeweight="2.5pt">
            <v:shadow color="#868686"/>
          </v:rect>
        </w:pict>
      </w:r>
      <w:r>
        <w:rPr>
          <w:noProof/>
          <w:lang w:eastAsia="tr-TR"/>
        </w:rPr>
        <w:pict>
          <v:rect id="_x0000_s1093" style="position:absolute;margin-left:185.25pt;margin-top:23.55pt;width:17.25pt;height:16.15pt;z-index:251641856" strokeweight="2.5pt">
            <v:shadow color="#868686"/>
          </v:rect>
        </w:pict>
      </w:r>
      <w:r>
        <w:rPr>
          <w:noProof/>
          <w:lang w:eastAsia="tr-TR"/>
        </w:rPr>
        <w:pict>
          <v:rect id="_x0000_s1094" style="position:absolute;margin-left:168.75pt;margin-top:23.55pt;width:17.25pt;height:16.15pt;z-index:251642880" strokeweight="2.5pt">
            <v:shadow color="#868686"/>
          </v:rect>
        </w:pict>
      </w:r>
      <w:r>
        <w:rPr>
          <w:noProof/>
          <w:lang w:eastAsia="tr-TR"/>
        </w:rPr>
        <w:pict>
          <v:rect id="_x0000_s1095" style="position:absolute;margin-left:151.5pt;margin-top:23.55pt;width:17.25pt;height:16.15pt;z-index:251643904" strokeweight="2.5pt">
            <v:shadow color="#868686"/>
          </v:rect>
        </w:pict>
      </w:r>
      <w:r>
        <w:rPr>
          <w:noProof/>
          <w:lang w:eastAsia="tr-TR"/>
        </w:rPr>
        <w:pict>
          <v:rect id="_x0000_s1096" style="position:absolute;margin-left:134.25pt;margin-top:23.55pt;width:17.25pt;height:16.15pt;z-index:251644928" strokeweight="2.5pt">
            <v:shadow color="#868686"/>
          </v:rect>
        </w:pict>
      </w:r>
      <w:r>
        <w:rPr>
          <w:noProof/>
          <w:lang w:eastAsia="tr-TR"/>
        </w:rPr>
        <w:pict>
          <v:rect id="_x0000_s1097" style="position:absolute;margin-left:117pt;margin-top:7.4pt;width:17.25pt;height:16.15pt;z-index:251639808" strokeweight="2.5pt">
            <v:shadow color="#868686"/>
          </v:rect>
        </w:pict>
      </w:r>
      <w:r>
        <w:rPr>
          <w:noProof/>
          <w:lang w:eastAsia="tr-TR"/>
        </w:rPr>
        <w:pict>
          <v:rect id="_x0000_s1098" style="position:absolute;margin-left:117pt;margin-top:23.55pt;width:17.25pt;height:16.15pt;z-index:251640832" strokeweight="2.5pt">
            <v:shadow color="#868686"/>
          </v:rect>
        </w:pict>
      </w:r>
      <w:r>
        <w:rPr>
          <w:noProof/>
          <w:lang w:eastAsia="tr-TR"/>
        </w:rPr>
        <w:pict>
          <v:rect id="_x0000_s1099" style="position:absolute;margin-left:117pt;margin-top:39.7pt;width:17.25pt;height:16.15pt;z-index:251631616" strokeweight="2.5pt">
            <v:shadow color="#868686"/>
          </v:rect>
        </w:pict>
      </w:r>
      <w:r>
        <w:rPr>
          <w:noProof/>
          <w:lang w:eastAsia="tr-TR"/>
        </w:rPr>
        <w:pict>
          <v:rect id="_x0000_s1100" style="position:absolute;margin-left:117pt;margin-top:55.85pt;width:17.25pt;height:16.15pt;z-index:251632640" strokeweight="2.5pt">
            <v:shadow color="#868686"/>
          </v:rect>
        </w:pict>
      </w:r>
      <w:r>
        <w:rPr>
          <w:noProof/>
          <w:lang w:eastAsia="tr-TR"/>
        </w:rPr>
        <w:pict>
          <v:rect id="_x0000_s1101" style="position:absolute;margin-left:117pt;margin-top:1in;width:17.25pt;height:16.15pt;z-index:251633664" strokeweight="2.5pt">
            <v:shadow color="#868686"/>
          </v:rect>
        </w:pict>
      </w:r>
      <w:r>
        <w:rPr>
          <w:noProof/>
          <w:lang w:eastAsia="tr-TR"/>
        </w:rPr>
        <w:pict>
          <v:rect id="_x0000_s1102" style="position:absolute;margin-left:117pt;margin-top:88.15pt;width:17.25pt;height:16.15pt;z-index:251634688" strokeweight="2.5pt">
            <v:shadow color="#868686"/>
          </v:rect>
        </w:pict>
      </w:r>
      <w:r>
        <w:rPr>
          <w:noProof/>
          <w:lang w:eastAsia="tr-TR"/>
        </w:rPr>
        <w:pict>
          <v:rect id="_x0000_s1103" style="position:absolute;margin-left:117pt;margin-top:104.3pt;width:17.25pt;height:16.15pt;z-index:251635712" strokeweight="2.5pt">
            <v:shadow color="#868686"/>
          </v:rect>
        </w:pict>
      </w:r>
      <w:r>
        <w:rPr>
          <w:noProof/>
          <w:lang w:eastAsia="tr-TR"/>
        </w:rPr>
        <w:pict>
          <v:rect id="_x0000_s1104" style="position:absolute;margin-left:117pt;margin-top:120.45pt;width:17.25pt;height:16.15pt;z-index:251636736" strokeweight="2.5pt">
            <v:shadow color="#868686"/>
          </v:rect>
        </w:pict>
      </w:r>
      <w:r>
        <w:rPr>
          <w:noProof/>
          <w:lang w:eastAsia="tr-TR"/>
        </w:rPr>
        <w:pict>
          <v:rect id="_x0000_s1105" style="position:absolute;margin-left:117pt;margin-top:152.75pt;width:17.25pt;height:16.15pt;z-index:251637760" strokeweight="2.5pt">
            <v:shadow color="#868686"/>
          </v:rect>
        </w:pict>
      </w:r>
      <w:r>
        <w:rPr>
          <w:noProof/>
          <w:lang w:eastAsia="tr-TR"/>
        </w:rPr>
        <w:pict>
          <v:rect id="_x0000_s1106" style="position:absolute;margin-left:151.5pt;margin-top:136.6pt;width:17.25pt;height:16.15pt;z-index:251630592" strokeweight="2.5pt">
            <v:shadow color="#868686"/>
          </v:rect>
        </w:pict>
      </w:r>
      <w:r>
        <w:rPr>
          <w:noProof/>
          <w:lang w:eastAsia="tr-TR"/>
        </w:rPr>
        <w:pict>
          <v:rect id="_x0000_s1107" style="position:absolute;margin-left:134.25pt;margin-top:136.6pt;width:17.25pt;height:16.15pt;z-index:251629568" strokeweight="2.5pt">
            <v:shadow color="#868686"/>
          </v:rect>
        </w:pict>
      </w:r>
      <w:r>
        <w:rPr>
          <w:noProof/>
          <w:lang w:eastAsia="tr-TR"/>
        </w:rPr>
        <w:pict>
          <v:rect id="_x0000_s1108" style="position:absolute;margin-left:117pt;margin-top:136.6pt;width:17.25pt;height:16.15pt;z-index:251628544" strokeweight="2.5pt">
            <v:shadow color="#868686"/>
          </v:rect>
        </w:pict>
      </w:r>
      <w:r>
        <w:rPr>
          <w:noProof/>
          <w:lang w:eastAsia="tr-TR"/>
        </w:rPr>
        <w:pict>
          <v:rect id="_x0000_s1109" style="position:absolute;margin-left:99.75pt;margin-top:136.6pt;width:17.25pt;height:16.15pt;z-index:251627520" strokeweight="2.5pt">
            <v:shadow color="#868686"/>
          </v:rect>
        </w:pict>
      </w:r>
      <w:r>
        <w:rPr>
          <w:noProof/>
          <w:lang w:eastAsia="tr-TR"/>
        </w:rPr>
        <w:pict>
          <v:rect id="_x0000_s1110" style="position:absolute;margin-left:82.5pt;margin-top:136.6pt;width:17.25pt;height:16.15pt;z-index:251626496" strokeweight="2.5pt">
            <v:shadow color="#868686"/>
          </v:rect>
        </w:pict>
      </w:r>
      <w:r>
        <w:rPr>
          <w:noProof/>
          <w:lang w:eastAsia="tr-TR"/>
        </w:rPr>
        <w:pict>
          <v:rect id="_x0000_s1111" style="position:absolute;margin-left:48pt;margin-top:136.6pt;width:17.25pt;height:16.15pt;z-index:251624448" strokeweight="2.5pt">
            <v:shadow color="#868686"/>
          </v:rect>
        </w:pict>
      </w:r>
      <w:r>
        <w:rPr>
          <w:noProof/>
          <w:lang w:eastAsia="tr-TR"/>
        </w:rPr>
        <w:pict>
          <v:rect id="_x0000_s1112" style="position:absolute;margin-left:65.25pt;margin-top:136.6pt;width:17.25pt;height:16.15pt;z-index:251625472" strokeweight="2.5pt">
            <v:shadow color="#868686"/>
          </v:rect>
        </w:pict>
      </w:r>
      <w:r>
        <w:rPr>
          <w:noProof/>
          <w:lang w:eastAsia="tr-TR"/>
        </w:rPr>
        <w:pict>
          <v:rect id="_x0000_s1113" style="position:absolute;margin-left:13.5pt;margin-top:136.6pt;width:17.25pt;height:16.15pt;z-index:251622400" strokeweight="2.5pt">
            <v:shadow color="#868686"/>
          </v:rect>
        </w:pict>
      </w:r>
      <w:r>
        <w:rPr>
          <w:noProof/>
          <w:lang w:eastAsia="tr-TR"/>
        </w:rPr>
        <w:pict>
          <v:rect id="_x0000_s1114" style="position:absolute;margin-left:30.75pt;margin-top:136.6pt;width:17.25pt;height:16.15pt;z-index:251623424" strokeweight="2.5pt">
            <v:shadow color="#868686"/>
          </v:rect>
        </w:pict>
      </w:r>
      <w:r>
        <w:rPr>
          <w:noProof/>
          <w:lang w:eastAsia="tr-TR"/>
        </w:rPr>
        <w:pict>
          <v:rect id="_x0000_s1115" style="position:absolute;margin-left:-3.75pt;margin-top:168.9pt;width:17.25pt;height:16.15pt;z-index:251621376" strokeweight="2.5pt">
            <v:shadow color="#868686"/>
          </v:rect>
        </w:pict>
      </w:r>
      <w:r>
        <w:rPr>
          <w:noProof/>
          <w:lang w:eastAsia="tr-TR"/>
        </w:rPr>
        <w:pict>
          <v:rect id="_x0000_s1116" style="position:absolute;margin-left:-3.75pt;margin-top:152.75pt;width:17.25pt;height:16.15pt;z-index:251620352" strokeweight="2.5pt">
            <v:shadow color="#868686"/>
          </v:rect>
        </w:pict>
      </w:r>
      <w:r>
        <w:rPr>
          <w:noProof/>
          <w:lang w:eastAsia="tr-TR"/>
        </w:rPr>
        <w:pict>
          <v:rect id="_x0000_s1117" style="position:absolute;margin-left:-3.75pt;margin-top:136.6pt;width:17.25pt;height:16.15pt;z-index:251619328" strokeweight="2.5pt">
            <v:shadow color="#868686"/>
          </v:rect>
        </w:pict>
      </w:r>
      <w:r>
        <w:rPr>
          <w:noProof/>
          <w:lang w:eastAsia="tr-TR"/>
        </w:rPr>
        <w:pict>
          <v:rect id="_x0000_s1118" style="position:absolute;margin-left:-3.75pt;margin-top:120.45pt;width:17.25pt;height:16.15pt;z-index:251618304" strokeweight="2.5pt">
            <v:shadow color="#868686"/>
          </v:rect>
        </w:pict>
      </w:r>
      <w:r>
        <w:rPr>
          <w:noProof/>
          <w:lang w:eastAsia="tr-TR"/>
        </w:rPr>
        <w:pict>
          <v:rect id="_x0000_s1119" style="position:absolute;margin-left:-3.75pt;margin-top:104.3pt;width:17.25pt;height:16.15pt;z-index:251617280" strokeweight="2.5pt">
            <v:shadow color="#868686"/>
          </v:rect>
        </w:pict>
      </w:r>
      <w:r>
        <w:rPr>
          <w:noProof/>
          <w:lang w:eastAsia="tr-TR"/>
        </w:rPr>
        <w:pict>
          <v:rect id="_x0000_s1120" style="position:absolute;margin-left:-3.75pt;margin-top:88.15pt;width:17.25pt;height:16.15pt;z-index:251616256" strokeweight="2.5pt">
            <v:shadow color="#868686"/>
          </v:rect>
        </w:pict>
      </w:r>
      <w:r>
        <w:rPr>
          <w:noProof/>
          <w:lang w:eastAsia="tr-TR"/>
        </w:rPr>
        <w:pict>
          <v:rect id="_x0000_s1121" style="position:absolute;margin-left:-3.75pt;margin-top:1in;width:17.25pt;height:16.15pt;z-index:251615232" strokeweight="2.5pt">
            <v:shadow color="#868686"/>
          </v:rect>
        </w:pict>
      </w:r>
      <w:r>
        <w:rPr>
          <w:noProof/>
          <w:lang w:eastAsia="tr-TR"/>
        </w:rPr>
        <w:pict>
          <v:rect id="_x0000_s1122" style="position:absolute;margin-left:-3.75pt;margin-top:55.85pt;width:17.25pt;height:16.15pt;z-index:251614208" strokeweight="2.5pt">
            <v:shadow color="#868686"/>
          </v:rect>
        </w:pict>
      </w:r>
      <w:r>
        <w:rPr>
          <w:noProof/>
          <w:lang w:eastAsia="tr-TR"/>
        </w:rPr>
        <w:pict>
          <v:rect id="_x0000_s1123" style="position:absolute;margin-left:-3.75pt;margin-top:39.7pt;width:17.25pt;height:16.15pt;z-index:251613184" strokeweight="2.5pt">
            <v:shadow color="#868686"/>
          </v:rect>
        </w:pict>
      </w:r>
      <w:r w:rsidRPr="003467E1">
        <w:rPr>
          <w:rFonts w:ascii="Comic Sans MS" w:hAnsi="Comic Sans MS"/>
        </w:rPr>
        <w:t xml:space="preserve">                                                                        </w:t>
      </w:r>
      <w:r>
        <w:rPr>
          <w:rFonts w:ascii="Comic Sans MS" w:hAnsi="Comic Sans MS"/>
        </w:rPr>
        <w:t xml:space="preserve">             </w:t>
      </w:r>
      <w:r w:rsidRPr="00C56F23">
        <w:rPr>
          <w:rFonts w:ascii="Comic Sans MS" w:hAnsi="Comic Sans MS"/>
          <w:b/>
        </w:rPr>
        <w:t>2</w:t>
      </w:r>
      <w:r w:rsidRPr="003467E1">
        <w:rPr>
          <w:rFonts w:ascii="Comic Sans MS" w:hAnsi="Comic Sans MS"/>
        </w:rPr>
        <w:t>-Birine karşı hata işlediğimizde söyleriz.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 w:rsidRPr="003467E1">
        <w:rPr>
          <w:rFonts w:ascii="Comic Sans MS" w:hAnsi="Comic Sans MS"/>
        </w:rPr>
        <w:t xml:space="preserve">                                                                                  </w:t>
      </w:r>
      <w:r>
        <w:rPr>
          <w:rFonts w:ascii="Comic Sans MS" w:hAnsi="Comic Sans MS"/>
        </w:rPr>
        <w:t xml:space="preserve">  </w:t>
      </w:r>
      <w:r w:rsidRPr="003467E1">
        <w:rPr>
          <w:rFonts w:ascii="Comic Sans MS" w:hAnsi="Comic Sans MS"/>
        </w:rPr>
        <w:t xml:space="preserve"> </w:t>
      </w:r>
      <w:r w:rsidRPr="00C56F23">
        <w:rPr>
          <w:rFonts w:ascii="Comic Sans MS" w:hAnsi="Comic Sans MS"/>
          <w:b/>
        </w:rPr>
        <w:t>3</w:t>
      </w:r>
      <w:r w:rsidRPr="003467E1">
        <w:rPr>
          <w:rFonts w:ascii="Comic Sans MS" w:hAnsi="Comic Sans MS"/>
        </w:rPr>
        <w:t xml:space="preserve">-Dersler bitip eve giderken öğretmenimize 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söyleriz.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Pr="00C56F23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>-Sabahları karşılaştığımız kişilere söyleriz.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Pr="00C56F23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 Çalışan birine söylenir.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Pr="00C56F23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 xml:space="preserve">-Birine dikkat etmesini hatırlatmak için 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söyleriz.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Pr="00C56F23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>- Bir selamlaşma sözü.</w:t>
      </w:r>
    </w:p>
    <w:p w:rsidR="00341340" w:rsidRDefault="00341340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Pr="00C56F23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 Birinin halini, hatırını sormak  için söyleriz.</w:t>
      </w:r>
    </w:p>
    <w:p w:rsidR="00341340" w:rsidRPr="003467E1" w:rsidRDefault="00341340" w:rsidP="003467E1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24" type="#_x0000_t61" style="position:absolute;margin-left:495.75pt;margin-top:10.4pt;width:60.75pt;height:24.75pt;z-index:251695104" adj="12089,16233" strokeweight="2.5pt">
            <v:shadow color="#868686"/>
            <v:textbox style="mso-next-textbox:#_x0000_s1124">
              <w:txbxContent>
                <w:p w:rsidR="00341340" w:rsidRPr="00E53E49" w:rsidRDefault="00341340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merhaba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61" style="position:absolute;margin-left:416.25pt;margin-top:10.4pt;width:71.25pt;height:24.75pt;z-index:251693056" adj="6215,16233" strokeweight="2.5pt">
            <v:shadow color="#868686"/>
            <v:textbox>
              <w:txbxContent>
                <w:p w:rsidR="00341340" w:rsidRPr="00E53E49" w:rsidRDefault="00341340" w:rsidP="003467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Hoş geldin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61" style="position:absolute;margin-left:332.25pt;margin-top:10.4pt;width:74.25pt;height:24.75pt;z-index:251692032" adj="5964,16233" strokeweight="2.5pt">
            <v:shadow color="#868686"/>
            <v:textbox>
              <w:txbxContent>
                <w:p w:rsidR="00341340" w:rsidRPr="00E53E49" w:rsidRDefault="00341340" w:rsidP="003467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Kolay gelsin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61" style="position:absolute;margin-left:251.25pt;margin-top:10.4pt;width:70.5pt;height:24.75pt;z-index:251691008" adj="6281,16233" strokeweight="2.5pt">
            <v:shadow color="#868686"/>
            <v:textbox>
              <w:txbxContent>
                <w:p w:rsidR="00341340" w:rsidRPr="00E53E49" w:rsidRDefault="0034134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Dikkatli ol</w:t>
                  </w:r>
                </w:p>
              </w:txbxContent>
            </v:textbox>
          </v:shape>
        </w:pict>
      </w:r>
    </w:p>
    <w:p w:rsidR="00341340" w:rsidRDefault="00341340" w:rsidP="003467E1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28" type="#_x0000_t63" style="position:absolute;margin-left:41.25pt;margin-top:19.45pt;width:196.5pt;height:56.35pt;z-index:251700224" strokeweight="2.5pt">
            <v:shadow color="#868686"/>
            <v:textbox>
              <w:txbxContent>
                <w:p w:rsidR="00341340" w:rsidRPr="00E53E49" w:rsidRDefault="00341340">
                  <w:pPr>
                    <w:rPr>
                      <w:rFonts w:ascii="Comic Sans MS" w:hAnsi="Comic Sans MS"/>
                      <w:b/>
                    </w:rPr>
                  </w:pPr>
                  <w:r w:rsidRPr="00E53E49">
                    <w:rPr>
                      <w:rFonts w:ascii="Comic Sans MS" w:hAnsi="Comic Sans MS"/>
                      <w:b/>
                    </w:rPr>
                    <w:t>Harikasın, senin hızına kimse yetişemez</w:t>
                  </w:r>
                  <w:r w:rsidRPr="00E53E49">
                    <w:rPr>
                      <w:rFonts w:ascii="Comic Sans MS" w:hAnsi="Comic Sans MS"/>
                      <w:b/>
                    </w:rPr>
                    <w:sym w:font="Wingdings" w:char="F04A"/>
                  </w:r>
                  <w:r w:rsidRPr="00E53E49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61" style="position:absolute;margin-left:476.25pt;margin-top:13.55pt;width:68.25pt;height:24.75pt;z-index:251698176" adj="10760,16233" strokeweight="2.5pt">
            <v:shadow color="#868686"/>
            <v:textbox style="mso-next-textbox:#_x0000_s1129">
              <w:txbxContent>
                <w:p w:rsidR="00341340" w:rsidRPr="00E53E49" w:rsidRDefault="00341340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günaydın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0" type="#_x0000_t61" style="position:absolute;margin-left:398.25pt;margin-top:13.55pt;width:1in;height:24.75pt;z-index:251697152" adj="6600,5760" strokeweight="2.5pt">
            <v:shadow color="#868686"/>
            <v:textbox style="mso-next-textbox:#_x0000_s1130">
              <w:txbxContent>
                <w:p w:rsidR="00341340" w:rsidRPr="00E53E49" w:rsidRDefault="00341340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İyi günler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1" type="#_x0000_t61" style="position:absolute;margin-left:326.25pt;margin-top:13.55pt;width:63.75pt;height:24.75pt;z-index:251696128" adj="11520,16233" strokeweight="2.5pt">
            <v:shadow color="#868686"/>
            <v:textbox style="mso-next-textbox:#_x0000_s1131">
              <w:txbxContent>
                <w:p w:rsidR="00341340" w:rsidRPr="00E53E49" w:rsidRDefault="00341340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nasılsınız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61" style="position:absolute;margin-left:241.5pt;margin-top:13.55pt;width:80.25pt;height:24.75pt;z-index:251694080" adj="9151,16233" strokeweight="2.5pt">
            <v:shadow color="#868686"/>
            <v:textbox style="mso-next-textbox:#_x0000_s1132">
              <w:txbxContent>
                <w:p w:rsidR="00341340" w:rsidRPr="00E53E49" w:rsidRDefault="00341340" w:rsidP="003467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Özür dilerim</w:t>
                  </w:r>
                </w:p>
              </w:txbxContent>
            </v:textbox>
          </v:shape>
        </w:pict>
      </w:r>
    </w:p>
    <w:p w:rsidR="00341340" w:rsidRDefault="00341340" w:rsidP="003467E1">
      <w:pPr>
        <w:tabs>
          <w:tab w:val="left" w:pos="6600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il_fi" o:spid="_x0000_s1133" type="#_x0000_t75" alt="http://t3.gstatic.com/images?q=tbn:ANd9GcTljtFVRuC55jFD6mirMPjsaKr-UrKpm_r0N8sKr6xOhbKNS9afJw&amp;t=1" style="position:absolute;margin-left:-15.75pt;margin-top:5.4pt;width:56.25pt;height:57.75pt;z-index:-251617280;visibility:visible">
            <v:imagedata r:id="rId5" o:title="" grayscale="t"/>
          </v:shape>
        </w:pict>
      </w:r>
      <w:r>
        <w:rPr>
          <w:rFonts w:ascii="Comic Sans MS" w:hAnsi="Comic Sans MS"/>
        </w:rPr>
        <w:tab/>
      </w:r>
    </w:p>
    <w:p w:rsidR="00341340" w:rsidRDefault="00341340" w:rsidP="00E53E49">
      <w:pPr>
        <w:rPr>
          <w:rFonts w:ascii="Comic Sans MS" w:hAnsi="Comic Sans MS"/>
        </w:rPr>
      </w:pPr>
    </w:p>
    <w:p w:rsidR="00341340" w:rsidRDefault="00341340" w:rsidP="00E53E49">
      <w:pPr>
        <w:spacing w:after="0"/>
        <w:rPr>
          <w:rFonts w:ascii="Comic Sans MS" w:hAnsi="Comic Sans MS"/>
        </w:rPr>
      </w:pPr>
      <w:hyperlink r:id="rId6" w:history="1">
        <w:r>
          <w:rPr>
            <w:rStyle w:val="Hyperlink"/>
          </w:rPr>
          <w:t>www.sorubak.com</w:t>
        </w:r>
      </w:hyperlink>
    </w:p>
    <w:p w:rsidR="00341340" w:rsidRDefault="00341340" w:rsidP="00E53E49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Resim 7" o:spid="_x0000_s1134" type="#_x0000_t75" alt="karikatür çocuk resim" style="position:absolute;margin-left:-4.5pt;margin-top:75.8pt;width:55.5pt;height:31.5pt;z-index:-251611136;visibility:visible">
            <v:imagedata r:id="rId7" o:title="" grayscale="t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5" type="#_x0000_t62" style="position:absolute;margin-left:422.25pt;margin-top:21.8pt;width:122.25pt;height:43.5pt;z-index:251704320" adj="3216" strokeweight="2.5pt">
            <v:shadow color="#868686"/>
            <v:textbox>
              <w:txbxContent>
                <w:p w:rsidR="00341340" w:rsidRPr="00C56F23" w:rsidRDefault="00341340" w:rsidP="00E53E49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sabırlıyım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62" style="position:absolute;margin-left:287.25pt;margin-top:21.8pt;width:123.75pt;height:43.5pt;z-index:251703296" adj="1213" strokeweight="2.5pt">
            <v:shadow color="#868686"/>
            <v:textbox>
              <w:txbxContent>
                <w:p w:rsidR="00341340" w:rsidRPr="00C56F23" w:rsidRDefault="00341340" w:rsidP="00E53E49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sinirliyim.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7" type="#_x0000_t62" style="position:absolute;margin-left:140.25pt;margin-top:21.8pt;width:121.5pt;height:43.5pt;z-index:251702272" adj="3102" strokeweight="2.5pt">
            <v:shadow color="#868686"/>
            <v:textbox>
              <w:txbxContent>
                <w:p w:rsidR="00341340" w:rsidRPr="00C56F23" w:rsidRDefault="00341340" w:rsidP="00E53E49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şakacıyım.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62" style="position:absolute;margin-left:-9pt;margin-top:21.8pt;width:126pt;height:43.5pt;z-index:251701248" adj="3763" strokeweight="2.5pt">
            <v:shadow color="#868686"/>
            <v:textbox>
              <w:txbxContent>
                <w:p w:rsidR="00341340" w:rsidRPr="00C56F23" w:rsidRDefault="00341340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düzenliyim.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Siz hangi özelliklere sahip kişilerle arkadaş olmak istersiniz? İşaretleriniz</w:t>
      </w:r>
    </w:p>
    <w:p w:rsidR="00341340" w:rsidRPr="00E53E49" w:rsidRDefault="00341340" w:rsidP="00E53E49">
      <w:pPr>
        <w:rPr>
          <w:rFonts w:ascii="Comic Sans MS" w:hAnsi="Comic Sans MS"/>
        </w:rPr>
      </w:pPr>
    </w:p>
    <w:p w:rsidR="00341340" w:rsidRPr="00E53E49" w:rsidRDefault="00341340" w:rsidP="00E53E4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39" type="#_x0000_t63" style="position:absolute;margin-left:502.5pt;margin-top:19pt;width:22.5pt;height:25.05pt;z-index:251720704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0" type="#_x0000_t63" style="position:absolute;margin-left:5in;margin-top:20.05pt;width:22.5pt;height:25.05pt;z-index:251719680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1" type="#_x0000_t63" style="position:absolute;margin-left:215.25pt;margin-top:19pt;width:22.5pt;height:25.05pt;z-index:251718656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2" type="#_x0000_t63" style="position:absolute;margin-left:60pt;margin-top:20.05pt;width:22.5pt;height:25.05pt;z-index:251717632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89" o:spid="_x0000_s1143" type="#_x0000_t75" style="position:absolute;margin-left:424.5pt;margin-top:26.05pt;width:76.2pt;height:42.75pt;z-index:-251608064;visibility:visible">
            <v:imagedata r:id="rId8" o:title="" grayscale="t"/>
          </v:shape>
        </w:pict>
      </w:r>
      <w:r>
        <w:rPr>
          <w:noProof/>
          <w:lang w:eastAsia="tr-TR"/>
        </w:rPr>
        <w:pict>
          <v:shape id="Resim 86" o:spid="_x0000_s1144" type="#_x0000_t75" style="position:absolute;margin-left:292.5pt;margin-top:26.05pt;width:66pt;height:43.5pt;z-index:-251609088;visibility:visible">
            <v:imagedata r:id="rId9" o:title="" grayscale="t"/>
          </v:shape>
        </w:pict>
      </w:r>
    </w:p>
    <w:p w:rsidR="00341340" w:rsidRPr="00E53E49" w:rsidRDefault="00341340" w:rsidP="00E53E4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1" o:spid="_x0000_s1145" type="#_x0000_t75" style="position:absolute;margin-left:140.25pt;margin-top:2.9pt;width:57.95pt;height:31.5pt;z-index:-251610112;visibility:visible">
            <v:imagedata r:id="rId10" o:title="" grayscale="t"/>
          </v:shape>
        </w:pict>
      </w:r>
    </w:p>
    <w:p w:rsidR="00341340" w:rsidRPr="00E53E49" w:rsidRDefault="00341340" w:rsidP="00E53E49">
      <w:pPr>
        <w:tabs>
          <w:tab w:val="left" w:pos="2625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146" type="#_x0000_t63" style="position:absolute;margin-left:487.5pt;margin-top:57.75pt;width:22.5pt;height:25.05pt;z-index:251723776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63" style="position:absolute;margin-left:351.75pt;margin-top:57.75pt;width:22.5pt;height:25.05pt;z-index:251724800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8" type="#_x0000_t63" style="position:absolute;margin-left:220.5pt;margin-top:54pt;width:22.5pt;height:25.05pt;z-index:251722752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63" style="position:absolute;margin-left:65.25pt;margin-top:54pt;width:22.5pt;height:25.05pt;z-index:251721728" adj="12624,7545" strokeweight="2.5pt">
            <v:shadow color="#868686"/>
            <v:textbox>
              <w:txbxContent>
                <w:p w:rsidR="00341340" w:rsidRPr="00C1566E" w:rsidRDefault="00341340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8" o:spid="_x0000_s1150" type="#_x0000_t75" style="position:absolute;margin-left:424.5pt;margin-top:67.5pt;width:51pt;height:66.75pt;z-index:-251599872;visibility:visible">
            <v:imagedata r:id="rId11" o:title="" grayscale="t"/>
          </v:shape>
        </w:pict>
      </w:r>
      <w:r>
        <w:rPr>
          <w:noProof/>
          <w:lang w:eastAsia="tr-TR"/>
        </w:rPr>
        <w:pict>
          <v:shape id="Resim 88" o:spid="_x0000_s1151" type="#_x0000_t75" style="position:absolute;margin-left:282.75pt;margin-top:75pt;width:42.75pt;height:55.5pt;z-index:-251600896;visibility:visible">
            <v:imagedata r:id="rId12" o:title="" grayscale="t"/>
          </v:shape>
        </w:pict>
      </w:r>
      <w:r>
        <w:rPr>
          <w:noProof/>
          <w:lang w:eastAsia="tr-TR"/>
        </w:rPr>
        <w:pict>
          <v:shape id="Resim 94" o:spid="_x0000_s1152" type="#_x0000_t75" alt="babytunes007" style="position:absolute;margin-left:149.45pt;margin-top:65.25pt;width:48.75pt;height:69pt;z-index:-251601920;visibility:visible">
            <v:imagedata r:id="rId13" o:title="" grayscale="t"/>
          </v:shape>
        </w:pict>
      </w:r>
      <w:r>
        <w:rPr>
          <w:noProof/>
          <w:lang w:eastAsia="tr-TR"/>
        </w:rPr>
        <w:pict>
          <v:shape id="Resim 92" o:spid="_x0000_s1153" type="#_x0000_t75" alt="asteriks ve oburiks 2" style="position:absolute;margin-left:-15.75pt;margin-top:65.25pt;width:69.75pt;height:45.75pt;z-index:-251602944;visibility:visible">
            <v:imagedata r:id="rId14" o:title="" grayscale="t"/>
          </v:shape>
        </w:pict>
      </w:r>
      <w:r>
        <w:rPr>
          <w:noProof/>
          <w:lang w:eastAsia="tr-TR"/>
        </w:rPr>
        <w:pict>
          <v:shape id="_x0000_s1154" type="#_x0000_t62" style="position:absolute;margin-left:422.25pt;margin-top:14.25pt;width:126pt;height:43.5pt;z-index:251712512" adj="3763" strokeweight="2.5pt">
            <v:shadow color="#868686"/>
            <v:textbox style="mso-next-textbox:#_x0000_s1154">
              <w:txbxContent>
                <w:p w:rsidR="00341340" w:rsidRPr="00C56F23" w:rsidRDefault="00341340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alay etmeyi severim.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5" type="#_x0000_t62" style="position:absolute;margin-left:280.5pt;margin-top:14.25pt;width:126pt;height:43.5pt;z-index:251711488" adj="3763" strokeweight="2.5pt">
            <v:shadow color="#868686"/>
            <v:textbox style="mso-next-textbox:#_x0000_s1155">
              <w:txbxContent>
                <w:p w:rsidR="00341340" w:rsidRPr="00C56F23" w:rsidRDefault="00341340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sır tutarım.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62" style="position:absolute;margin-left:135.75pt;margin-top:10.5pt;width:126pt;height:43.5pt;z-index:251710464" adj="3763" strokeweight="2.5pt">
            <v:shadow color="#868686"/>
            <v:textbox style="mso-next-textbox:#_x0000_s1156">
              <w:txbxContent>
                <w:p w:rsidR="00341340" w:rsidRPr="00C56F23" w:rsidRDefault="00341340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dürüstüm.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62" style="position:absolute;margin-left:-14.25pt;margin-top:10.5pt;width:126pt;height:43.5pt;z-index:251709440" adj="3763" strokeweight="2.5pt">
            <v:shadow color="#868686"/>
            <v:textbox style="mso-next-textbox:#_x0000_s1157">
              <w:txbxContent>
                <w:p w:rsidR="00341340" w:rsidRPr="00C56F23" w:rsidRDefault="00341340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sıkça yalan söylerim.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ab/>
      </w:r>
    </w:p>
    <w:sectPr w:rsidR="00341340" w:rsidRPr="00E53E49" w:rsidSect="00927B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BBC"/>
    <w:rsid w:val="001649FF"/>
    <w:rsid w:val="002C43D6"/>
    <w:rsid w:val="003035B8"/>
    <w:rsid w:val="00341340"/>
    <w:rsid w:val="003467E1"/>
    <w:rsid w:val="004E4064"/>
    <w:rsid w:val="005873F5"/>
    <w:rsid w:val="00927BBC"/>
    <w:rsid w:val="009F158C"/>
    <w:rsid w:val="00A66604"/>
    <w:rsid w:val="00C07A98"/>
    <w:rsid w:val="00C1566E"/>
    <w:rsid w:val="00C56F23"/>
    <w:rsid w:val="00E400FB"/>
    <w:rsid w:val="00E53E49"/>
    <w:rsid w:val="00EB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7B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5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E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35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300</Words>
  <Characters>1712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EDANUR HANIM</cp:lastModifiedBy>
  <cp:revision>3</cp:revision>
  <dcterms:created xsi:type="dcterms:W3CDTF">2011-09-25T21:36:00Z</dcterms:created>
  <dcterms:modified xsi:type="dcterms:W3CDTF">2011-09-26T20:50:00Z</dcterms:modified>
</cp:coreProperties>
</file>