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36" w:rsidRPr="008514D2" w:rsidRDefault="00EB01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Adı Soyadı: …………………………………………………</w:t>
      </w:r>
    </w:p>
    <w:tbl>
      <w:tblPr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0"/>
        <w:gridCol w:w="6996"/>
        <w:gridCol w:w="1702"/>
      </w:tblGrid>
      <w:tr w:rsidR="00EB0136" w:rsidRPr="00562596" w:rsidTr="00562596">
        <w:trPr>
          <w:trHeight w:val="1170"/>
        </w:trPr>
        <w:tc>
          <w:tcPr>
            <w:tcW w:w="1340" w:type="dxa"/>
            <w:shd w:val="pct12" w:color="4F81BD" w:fill="auto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TÜRKÇE</w:t>
            </w: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6" w:type="dxa"/>
            <w:shd w:val="pct12" w:color="4F81BD" w:fill="auto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6" type="#_x0000_t183" style="position:absolute;margin-left:.2pt;margin-top:.65pt;width:51.9pt;height:60.2pt;z-index:2516577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27" type="#_x0000_t183" style="position:absolute;margin-left:288.65pt;margin-top:.65pt;width:51.9pt;height:60.2pt;z-index:251656704;mso-position-horizontal-relative:text;mso-position-vertical-relative:text"/>
              </w:pict>
            </w:r>
            <w:r w:rsidRPr="00562596">
              <w:rPr>
                <w:rFonts w:ascii="Times New Roman" w:hAnsi="Times New Roman"/>
                <w:sz w:val="36"/>
                <w:szCs w:val="36"/>
              </w:rPr>
              <w:t xml:space="preserve">           SES-HECE-KELİME BİLGİSİ</w:t>
            </w:r>
          </w:p>
          <w:p w:rsidR="00EB0136" w:rsidRPr="00562596" w:rsidRDefault="00EB0136" w:rsidP="00562596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562596">
              <w:rPr>
                <w:rFonts w:ascii="Times New Roman" w:hAnsi="Times New Roman"/>
                <w:sz w:val="36"/>
                <w:szCs w:val="36"/>
              </w:rPr>
              <w:t>-2-</w:t>
            </w:r>
          </w:p>
          <w:p w:rsidR="00EB0136" w:rsidRPr="00562596" w:rsidRDefault="00EB0136" w:rsidP="00562596">
            <w:pPr>
              <w:tabs>
                <w:tab w:val="left" w:pos="14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ab/>
              <w:t xml:space="preserve">           (Ünlü ve Ünsüz Harfler)</w:t>
            </w:r>
          </w:p>
        </w:tc>
        <w:tc>
          <w:tcPr>
            <w:tcW w:w="1702" w:type="dxa"/>
            <w:shd w:val="pct12" w:color="4F81BD" w:fill="auto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3. SINIF</w:t>
            </w: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0136" w:rsidRDefault="00EB0136" w:rsidP="005D07EE">
      <w:pPr>
        <w:rPr>
          <w:rFonts w:ascii="Times New Roman" w:hAnsi="Times New Roman"/>
          <w:sz w:val="24"/>
          <w:szCs w:val="24"/>
        </w:rPr>
      </w:pPr>
    </w:p>
    <w:p w:rsidR="00EB0136" w:rsidRDefault="00EB0136" w:rsidP="005D07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Alfabemizde …………………..sessiz ve …………………..sesli harf vardır.</w:t>
      </w:r>
    </w:p>
    <w:p w:rsidR="00EB0136" w:rsidRDefault="00EB0136" w:rsidP="005D07E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-14.1pt;margin-top:1.4pt;width:8.3pt;height:11.75pt;z-index:251658752"/>
        </w:pict>
      </w:r>
      <w:r>
        <w:rPr>
          <w:rFonts w:ascii="Times New Roman" w:hAnsi="Times New Roman"/>
          <w:sz w:val="24"/>
          <w:szCs w:val="24"/>
        </w:rPr>
        <w:t>Ünlü (sesli) harfler kendi aralarında ikiye ayrılırlar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0"/>
        <w:gridCol w:w="2510"/>
      </w:tblGrid>
      <w:tr w:rsidR="00EB0136" w:rsidRPr="00562596" w:rsidTr="00562596">
        <w:trPr>
          <w:trHeight w:val="353"/>
        </w:trPr>
        <w:tc>
          <w:tcPr>
            <w:tcW w:w="2069" w:type="dxa"/>
          </w:tcPr>
          <w:p w:rsidR="00EB0136" w:rsidRPr="00562596" w:rsidRDefault="00EB0136" w:rsidP="00562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KALIN ÜNLÜLER(SESLİLER)</w:t>
            </w:r>
          </w:p>
        </w:tc>
        <w:tc>
          <w:tcPr>
            <w:tcW w:w="2005" w:type="dxa"/>
          </w:tcPr>
          <w:p w:rsidR="00EB0136" w:rsidRPr="00562596" w:rsidRDefault="00EB0136" w:rsidP="00562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İNCE ÜNLÜLER(SESLİLER</w:t>
            </w:r>
          </w:p>
        </w:tc>
      </w:tr>
      <w:tr w:rsidR="00EB0136" w:rsidRPr="00562596" w:rsidTr="00562596">
        <w:trPr>
          <w:trHeight w:val="476"/>
        </w:trPr>
        <w:tc>
          <w:tcPr>
            <w:tcW w:w="2069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a-ı-o-u</w:t>
            </w:r>
          </w:p>
        </w:tc>
        <w:tc>
          <w:tcPr>
            <w:tcW w:w="2005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e-i-ö-ü</w:t>
            </w:r>
          </w:p>
        </w:tc>
      </w:tr>
    </w:tbl>
    <w:p w:rsidR="00EB0136" w:rsidRPr="00BF34BD" w:rsidRDefault="00EB0136" w:rsidP="00BF34BD">
      <w:pPr>
        <w:ind w:left="-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kelimelerin içinde kalın ünlü olanların karşısına (</w:t>
      </w:r>
      <w:r>
        <w:rPr>
          <w:rFonts w:ascii="Hand writing Mutlu" w:hAnsi="Hand writing Mutlu"/>
          <w:sz w:val="24"/>
          <w:szCs w:val="24"/>
        </w:rPr>
        <w:t>K),</w:t>
      </w:r>
      <w:r>
        <w:rPr>
          <w:rFonts w:ascii="Times New Roman" w:hAnsi="Times New Roman"/>
          <w:sz w:val="24"/>
          <w:szCs w:val="24"/>
        </w:rPr>
        <w:t>ince olanların karşısına (</w:t>
      </w:r>
      <w:r>
        <w:rPr>
          <w:rFonts w:ascii="Hand writing Mutlu" w:hAnsi="Hand writing Mutlu"/>
          <w:sz w:val="24"/>
          <w:szCs w:val="24"/>
        </w:rPr>
        <w:t xml:space="preserve">İ) </w:t>
      </w:r>
      <w:r>
        <w:rPr>
          <w:rFonts w:ascii="Times New Roman" w:hAnsi="Times New Roman"/>
          <w:sz w:val="24"/>
          <w:szCs w:val="24"/>
        </w:rPr>
        <w:t>harfi koyunuz.</w:t>
      </w:r>
      <w:r>
        <w:rPr>
          <w:rFonts w:ascii="Hand writing Mutlu" w:hAnsi="Hand writing Mutlu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1"/>
        <w:gridCol w:w="441"/>
        <w:gridCol w:w="2077"/>
        <w:gridCol w:w="441"/>
        <w:gridCol w:w="2022"/>
        <w:gridCol w:w="494"/>
        <w:gridCol w:w="2091"/>
        <w:gridCol w:w="441"/>
      </w:tblGrid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OKUL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YEMEK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KEDİ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SINIF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YARDIM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PAPATYA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>K</w:t>
            </w: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İNCE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KALIN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DÜŞÜNMEK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ZENGİN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SATRANÇ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TAVLA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UZAK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PEÇETE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ISPANAK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MERDİVEN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OTLAK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MARTI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BARINAK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DAYANIŞMA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ÖZGÜRLÜK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TARAFSIZ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YANLI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SIRA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MASA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YANLIZLIK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OYUNCAK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ORMAN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GÜNEŞ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IRMAK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İLGİSİZ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İLGİLENMEK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ÇALIŞKAN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OKUMAK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SINIFIMIZ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BİLGİLENMEK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BİLGİSİZLİK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DÜZENLEMEK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DERSLERİMİZ</w:t>
            </w: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YUMURTA</w:t>
            </w: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10098" w:type="dxa"/>
            <w:gridSpan w:val="8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62596">
              <w:rPr>
                <w:rFonts w:ascii="Hand writing Mutlu" w:hAnsi="Hand writing Mutlu"/>
                <w:sz w:val="24"/>
                <w:szCs w:val="24"/>
              </w:rPr>
              <w:t xml:space="preserve">          Aşağıdaki boş bırakılan yerlere sen yeni kelimler bul ve inçinde geçen ünlülerin(seslilerin) kalın olanların karşısına (K), ince olanların karşısına (İ) yaz.</w:t>
            </w: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EB0136" w:rsidRPr="00562596" w:rsidTr="00562596"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77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22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9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B0136" w:rsidRDefault="00EB01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tabloya sesli ve sessiz harfleri yaz.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0"/>
        <w:gridCol w:w="8876"/>
      </w:tblGrid>
      <w:tr w:rsidR="00EB0136" w:rsidRPr="00562596" w:rsidTr="006D78D9">
        <w:tc>
          <w:tcPr>
            <w:tcW w:w="1870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SESLİ(ÜNLÜ) HARFLER</w:t>
            </w:r>
          </w:p>
        </w:tc>
        <w:tc>
          <w:tcPr>
            <w:tcW w:w="8876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136" w:rsidRPr="00562596" w:rsidTr="006D78D9">
        <w:tc>
          <w:tcPr>
            <w:tcW w:w="1870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596">
              <w:rPr>
                <w:rFonts w:ascii="Times New Roman" w:hAnsi="Times New Roman"/>
                <w:sz w:val="24"/>
                <w:szCs w:val="24"/>
              </w:rPr>
              <w:t>SESSİZ(ÜNSÜZ HARFLER</w:t>
            </w:r>
          </w:p>
        </w:tc>
        <w:tc>
          <w:tcPr>
            <w:tcW w:w="8876" w:type="dxa"/>
          </w:tcPr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0136" w:rsidRPr="00562596" w:rsidRDefault="00EB0136" w:rsidP="005625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0136" w:rsidRDefault="00EB0136">
      <w:pPr>
        <w:rPr>
          <w:rFonts w:ascii="Times New Roman" w:hAnsi="Times New Roman"/>
          <w:sz w:val="24"/>
          <w:szCs w:val="24"/>
        </w:rPr>
      </w:pPr>
      <w:hyperlink r:id="rId6" w:history="1">
        <w:r>
          <w:rPr>
            <w:rStyle w:val="Hyperlink"/>
            <w:rFonts w:ascii="Tahoma" w:hAnsi="Tahoma" w:cs="Tahoma"/>
            <w:sz w:val="20"/>
            <w:szCs w:val="20"/>
          </w:rPr>
          <w:t>http://www.sorubak.com</w:t>
        </w:r>
      </w:hyperlink>
    </w:p>
    <w:p w:rsidR="00EB0136" w:rsidRDefault="00EB0136" w:rsidP="00DD40AC">
      <w:pPr>
        <w:tabs>
          <w:tab w:val="left" w:pos="798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VELİ</w:t>
      </w:r>
      <w:r>
        <w:rPr>
          <w:rFonts w:ascii="Times New Roman" w:hAnsi="Times New Roman"/>
          <w:sz w:val="24"/>
          <w:szCs w:val="24"/>
        </w:rPr>
        <w:tab/>
        <w:t>SINIF ÖĞRETMENİ</w:t>
      </w:r>
    </w:p>
    <w:sectPr w:rsidR="00EB0136" w:rsidSect="00DD40AC">
      <w:footerReference w:type="default" r:id="rId7"/>
      <w:pgSz w:w="11906" w:h="16838"/>
      <w:pgMar w:top="540" w:right="566" w:bottom="360" w:left="810" w:header="708" w:footer="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136" w:rsidRDefault="00EB0136" w:rsidP="004C1FED">
      <w:pPr>
        <w:spacing w:after="0" w:line="240" w:lineRule="auto"/>
      </w:pPr>
      <w:r>
        <w:separator/>
      </w:r>
    </w:p>
  </w:endnote>
  <w:endnote w:type="continuationSeparator" w:id="0">
    <w:p w:rsidR="00EB0136" w:rsidRDefault="00EB0136" w:rsidP="004C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136" w:rsidRDefault="00EB0136" w:rsidP="007F431E">
    <w:pPr>
      <w:pStyle w:val="Footer"/>
      <w:jc w:val="center"/>
    </w:pPr>
    <w:r>
      <w:t>Ekim2008</w:t>
    </w:r>
  </w:p>
  <w:p w:rsidR="00EB0136" w:rsidRDefault="00EB0136" w:rsidP="004C1FED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136" w:rsidRDefault="00EB0136" w:rsidP="004C1FED">
      <w:pPr>
        <w:spacing w:after="0" w:line="240" w:lineRule="auto"/>
      </w:pPr>
      <w:r>
        <w:separator/>
      </w:r>
    </w:p>
  </w:footnote>
  <w:footnote w:type="continuationSeparator" w:id="0">
    <w:p w:rsidR="00EB0136" w:rsidRDefault="00EB0136" w:rsidP="004C1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4D2"/>
    <w:rsid w:val="000B3AE7"/>
    <w:rsid w:val="00155E36"/>
    <w:rsid w:val="00263323"/>
    <w:rsid w:val="002A1ADF"/>
    <w:rsid w:val="00323A5E"/>
    <w:rsid w:val="00381B50"/>
    <w:rsid w:val="00461BA4"/>
    <w:rsid w:val="004A6483"/>
    <w:rsid w:val="004C1FED"/>
    <w:rsid w:val="00562596"/>
    <w:rsid w:val="005A5913"/>
    <w:rsid w:val="005D07EE"/>
    <w:rsid w:val="00656571"/>
    <w:rsid w:val="00673FE6"/>
    <w:rsid w:val="006D78D9"/>
    <w:rsid w:val="00715B19"/>
    <w:rsid w:val="007677BC"/>
    <w:rsid w:val="00782779"/>
    <w:rsid w:val="007D37FC"/>
    <w:rsid w:val="007D6A39"/>
    <w:rsid w:val="007F431E"/>
    <w:rsid w:val="008514D2"/>
    <w:rsid w:val="00895A02"/>
    <w:rsid w:val="0090779B"/>
    <w:rsid w:val="00A70614"/>
    <w:rsid w:val="00AE1435"/>
    <w:rsid w:val="00BB76BA"/>
    <w:rsid w:val="00BC5A91"/>
    <w:rsid w:val="00BF34BD"/>
    <w:rsid w:val="00CB17C5"/>
    <w:rsid w:val="00CE0156"/>
    <w:rsid w:val="00D0019C"/>
    <w:rsid w:val="00D06248"/>
    <w:rsid w:val="00D43F49"/>
    <w:rsid w:val="00DD40AC"/>
    <w:rsid w:val="00DE77A9"/>
    <w:rsid w:val="00E04A54"/>
    <w:rsid w:val="00E14EBD"/>
    <w:rsid w:val="00E37E01"/>
    <w:rsid w:val="00E90977"/>
    <w:rsid w:val="00EB0136"/>
    <w:rsid w:val="00F26F8E"/>
    <w:rsid w:val="00F8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6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514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C1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1FE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C1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1FE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C1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F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D78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1</Pages>
  <Words>175</Words>
  <Characters>1004</Characters>
  <Application>Microsoft Office Outlook</Application>
  <DocSecurity>0</DocSecurity>
  <Lines>0</Lines>
  <Paragraphs>0</Paragraphs>
  <ScaleCrop>false</ScaleCrop>
  <Company>WinHacK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ekim2008</dc:creator>
  <cp:keywords/>
  <dc:description/>
  <cp:lastModifiedBy>EDANUR HANIM</cp:lastModifiedBy>
  <cp:revision>22</cp:revision>
  <cp:lastPrinted>2011-10-06T08:14:00Z</cp:lastPrinted>
  <dcterms:created xsi:type="dcterms:W3CDTF">2011-10-04T11:47:00Z</dcterms:created>
  <dcterms:modified xsi:type="dcterms:W3CDTF">2011-10-22T20:11:00Z</dcterms:modified>
</cp:coreProperties>
</file>