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1-“Tatlı” sözcüğü aşağıdaki cümlelerin hangisinde gerçek anlamıyla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A-Annem çok tatlı dilli bir kadındı.                    B-Babam bu akşam eve tatlı bir sürprizle geldi.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C-Sen ne tatlı bir bebeksin!                                  D-Bu çay çok tatlı olmuş, içemem.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2-“Dil” sözcüğü aşağıdaki seçeneklerin hangi-sinde mecaz anlamıyla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A-İki dil bilen kişi daha kolay iş buluyor.                            B-Dilimin üstünde yaralar çıktı.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C-Bebeklerin dili daha pembedir.                                         D-Tatlı dil yılanı deliğinden çıkarırmış.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3-“Annem gerçeği öğrenirse yanarız.” cümlesin-deki “yanarız” sözcüğünün eş anlamlısı aşağıdakilerden hangisidir?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rPr>
          <w:rStyle w:val="SubtleEmphasis"/>
        </w:rPr>
      </w:pPr>
      <w:r w:rsidRPr="005C1A87">
        <w:rPr>
          <w:rStyle w:val="SubtleEmphasis"/>
        </w:rPr>
        <w:t>A-Zor durumda kalmak                    B-Tutuşmak                C-Hata yapmak                  D- Şaşırmak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4-“Kendi ayaklarının üstünde durmak” deyiminin karşıt anlamlısı aşağıdakilerin hangisidir?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A-Başkasının sırtından geçinmek                                             B-Yalan söylemek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C-Başkasına boyun eğmek                                                        C- Namerde muhtaç olmamak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5-Aşağıdaki cümlelerde altı çizili sözcüklerden hangisinin sesteşi vardır?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A-Bugün kar değil, dolu yağacakmış.                                         B- Bacadan is yükseliyordu.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C-El, dokunma duyusunun en önemli organıdır.                      D-Erikler, ağaçtan sarkıyordu.</w:t>
      </w:r>
    </w:p>
    <w:p w:rsidR="008F243D" w:rsidRPr="005C1A87" w:rsidRDefault="008F243D" w:rsidP="005C1A87">
      <w:pPr>
        <w:ind w:firstLine="168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6-“Başkalarına zarar vermek için sinsice plan yapmak” anlamına gelen deyim aşağıdakilerden hangisidir?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A-Dil uzatmak          B-Pabucunu ters giydirmek          C-Kuyusunu kazmak           D-Önünü kesmek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 xml:space="preserve">7-“Hiçbir zaman yalancılığı onaylamadım.” </w:t>
      </w: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ind w:left="567"/>
        <w:jc w:val="both"/>
        <w:rPr>
          <w:rStyle w:val="SubtleEmphasis"/>
        </w:rPr>
      </w:pPr>
      <w:r w:rsidRPr="005C1A87">
        <w:rPr>
          <w:rStyle w:val="SubtleEmphasis"/>
        </w:rPr>
        <w:t>Cümlesindeki altı çizili sözünün cümleye kattığı anlam, aşağıdakilerin hangisinde vardır?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spacing w:line="120" w:lineRule="auto"/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A-Buralarda daha fazla kalamam.                               B-Sen bu projeyi asla tamamlayamayacaksın.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C-Bazı zamanlar kendimi yalnız hissederim.               D-Kimsenin başarısız olmasını istemem.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8-“Katılmak” sözü aşağıdakilerden hangisinde “eklemek” anlamında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A-Oylamaya ben de katıldım.                                             B-Bu süte biraz su katmışlar.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C-Buna gülmekten katıldı herkes.                                     D-Bu topluluğa katılmayı düşünür müsün?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9-“Çiçek” sözcüğü aşağıdakilerin hangisinde mecaz anlamıyla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A-Annesine, dağ çiçeği demeti getirmişti.                          B-Çiçekler baharın gelişini müjdeliyordu.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C-Çiçeksiz ve çocuksuz bir dünya düşünemem.                D-Seni görünce çiçekler açtı gönlümde.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 xml:space="preserve">10“Soruların düzeyinin yüksek olduğunu düşünmüyorum.” 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spacing w:line="120" w:lineRule="auto"/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ind w:left="567"/>
        <w:jc w:val="both"/>
        <w:rPr>
          <w:rStyle w:val="SubtleEmphasis"/>
        </w:rPr>
      </w:pPr>
      <w:r w:rsidRPr="005C1A87">
        <w:rPr>
          <w:rStyle w:val="SubtleEmphasis"/>
        </w:rPr>
        <w:t>Aşağıdakilerden hangisinde “yüksek” sözcüğü yukarıdaki anlamıyla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spacing w:line="120" w:lineRule="auto"/>
        <w:jc w:val="both"/>
        <w:rPr>
          <w:rStyle w:val="SubtleEmphasis"/>
        </w:rPr>
      </w:pPr>
      <w:r w:rsidRPr="005C1A87">
        <w:rPr>
          <w:rStyle w:val="SubtleEmphasis"/>
        </w:rPr>
        <w:t xml:space="preserve">   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A-Dağların en yüksek noktasına doruk denir.                    B-Ağacın yüksek dallarında meyveler vardı.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C-Yüksek kayalıklara tırmandılar.                     D- Bu okulun eğitim seviyesi diğerlerinden daha yüksek.</w:t>
      </w:r>
    </w:p>
    <w:p w:rsidR="008F243D" w:rsidRPr="005C1A87" w:rsidRDefault="008F243D" w:rsidP="005C1A87">
      <w:pPr>
        <w:rPr>
          <w:rStyle w:val="SubtleEmphasis"/>
        </w:rPr>
      </w:pPr>
    </w:p>
    <w:p w:rsidR="008F243D" w:rsidRPr="005C1A87" w:rsidRDefault="008F243D" w:rsidP="005C1A87">
      <w:pPr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11-“Üstüme hafif bir şeyler alıp sokağa çıktım.” cümlesindeki “hafif” sözcüğünün eş anlamlısı aşağıdakilerden hangidir?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spacing w:line="120" w:lineRule="auto"/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 İnce                           B- Esnek                  C- Az                      D-Kısa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12-Aşağıdaki deyimlerden hangisi “telaşlanmak” anlamına gelir?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ind w:left="567" w:hanging="567"/>
        <w:jc w:val="both"/>
        <w:rPr>
          <w:rStyle w:val="SubtleEmphasis"/>
        </w:rPr>
      </w:pPr>
      <w:r w:rsidRPr="005C1A87">
        <w:rPr>
          <w:rStyle w:val="SubtleEmphasis"/>
        </w:rPr>
        <w:t>A-Karnı zil çalmak            C- Paçaları tutuşmak      C-Gözünü dört açmak              D-Kulak kabartmak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13“Hayatın zorluklarını göğüslemek gerektiğine inanıyordu.” cümlesinde aşağıdaki sözcüklerden hangisi mecaz anlamda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rPr>
          <w:rStyle w:val="SubtleEmphasis"/>
        </w:rPr>
      </w:pPr>
      <w:r w:rsidRPr="005C1A87">
        <w:rPr>
          <w:rStyle w:val="SubtleEmphasis"/>
        </w:rPr>
        <w:t>A-Göğüslemek                     B-Hayatın                        C-Gerektiğine                        D-İnanıyordu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14-“Ayrılmak” sözcüğü aşağıdaki cümlelerin hangisinde “bir bütünün bölünmesi” anlamında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A-Bu işten de ayrıldım.                                               B-İnsanın doğduğu yerden ayrılması çok zor geliyor.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C-Kalem, elimden düşünce ortadan ayrılıverdi.      D-Bu yemekleri senin için ayırdım.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15-“Kaçmak” sözcüğü aşağıdakilerin hangisinde “çekinmek, uzak durmak” anlamında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A-Gözüme küçük bir toz kaçtı.                                      B-Polis “Dur, kaçma!” diye bağırdı.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C-Yüzüğüm lavabonun deliğine kaçtı.                          D- Benim senin kısmetin, dur kaçma sevdiğim.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16-Aşağıdaki cümlelerin hangisinde birbiriyle zıt (karşıt) anlamlı sözcükler yoktur?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A-Çok çalıştı ve gece de az uyudu.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B-Kaybettiğini düşündüğü kitabını çantasında buldu.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C-Önce ödevlerini yapıp sonra oyun oynarsan rahat olursun.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D-Bütün dünyanın barış içinde yaşaması dileğimizdir.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 xml:space="preserve">17-“Gıdaların sağlıklı olup olmadığını denetlemek için marketlere gidildi.” </w:t>
      </w: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ind w:left="567"/>
        <w:jc w:val="both"/>
        <w:rPr>
          <w:rStyle w:val="SubtleEmphasis"/>
        </w:rPr>
      </w:pPr>
      <w:r w:rsidRPr="005C1A87">
        <w:rPr>
          <w:rStyle w:val="SubtleEmphasis"/>
        </w:rPr>
        <w:t>Yukarıdaki altı çizili sözcüğünün eş anlamlısı aşağıdakilerden hangisidir?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rPr>
          <w:rStyle w:val="SubtleEmphasis"/>
        </w:rPr>
      </w:pPr>
      <w:r w:rsidRPr="005C1A87">
        <w:rPr>
          <w:rStyle w:val="SubtleEmphasis"/>
        </w:rPr>
        <w:t>A-Değerlendirmek                   B-Cezalandırmak               C-Kontrol etmek                D-Kanıtlamak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18-Aşağıdaki cümlelerde altı çizili sözcüklerden hangisinin sesteşi yoktur?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A-Bulduğu her şeyi masaya yığdı.                                       B-Sana al renkli bir kazak aldım.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C-Ben de bir bardak çay içebilir miyim?                           D-Bu kır gezintisi bana çok iyi geldi.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19-Aşağıdaki cümlelerin hangisinde ikileme kullanılmıştır?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A-Buralarda gezinmek çok hoş bir duygu.                               B- Dün, aşağı yukarı iki saat uyudum.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C-Babamdan bize iki ev bir de dükkan kaldı.                          D- Ben okumayı çok seviyorum.</w:t>
      </w:r>
    </w:p>
    <w:p w:rsidR="008F243D" w:rsidRPr="005C1A87" w:rsidRDefault="008F243D" w:rsidP="005C1A87">
      <w:pPr>
        <w:rPr>
          <w:rStyle w:val="SubtleEmphasis"/>
        </w:rPr>
      </w:pPr>
    </w:p>
    <w:p w:rsidR="008F243D" w:rsidRPr="005C1A87" w:rsidRDefault="008F243D" w:rsidP="005C1A87">
      <w:pPr>
        <w:tabs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20-“Biriyle görüşmeye giden kimsenin bu gidişten yararlanarak başka bir iş de yapması” durumunda hangi deyim kullanılır?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A-Hem ziyaret, hem ticaret                                           B- Hem suçlu, hem güçlü</w:t>
      </w:r>
    </w:p>
    <w:p w:rsidR="008F243D" w:rsidRPr="005C1A87" w:rsidRDefault="008F243D" w:rsidP="005C1A87">
      <w:pPr>
        <w:tabs>
          <w:tab w:val="left" w:pos="567"/>
          <w:tab w:val="left" w:pos="1469"/>
          <w:tab w:val="left" w:pos="2449"/>
          <w:tab w:val="left" w:pos="3629"/>
        </w:tabs>
        <w:jc w:val="both"/>
        <w:rPr>
          <w:rStyle w:val="SubtleEmphasis"/>
        </w:rPr>
      </w:pPr>
      <w:r w:rsidRPr="005C1A87">
        <w:rPr>
          <w:rStyle w:val="SubtleEmphasis"/>
        </w:rPr>
        <w:t>C-Havadan sudan konuşmak                                        D-Her tarakta bezi olmak</w:t>
      </w:r>
    </w:p>
    <w:p w:rsidR="008F243D" w:rsidRPr="005C1A87" w:rsidRDefault="008F243D" w:rsidP="005C1A87">
      <w:pPr>
        <w:rPr>
          <w:rStyle w:val="SubtleEmphasis"/>
        </w:rPr>
      </w:pPr>
    </w:p>
    <w:p w:rsidR="008F243D" w:rsidRPr="005C1A87" w:rsidRDefault="008F243D">
      <w:pPr>
        <w:rPr>
          <w:rStyle w:val="SubtleEmphasis"/>
        </w:rPr>
      </w:pPr>
      <w:hyperlink r:id="rId6" w:history="1">
        <w:r w:rsidRPr="00452094">
          <w:rPr>
            <w:rStyle w:val="Hyperlink"/>
          </w:rPr>
          <w:t>www.sorubak.com</w:t>
        </w:r>
      </w:hyperlink>
      <w:r>
        <w:rPr>
          <w:rStyle w:val="SubtleEmphasis"/>
        </w:rPr>
        <w:t xml:space="preserve"> </w:t>
      </w:r>
    </w:p>
    <w:sectPr w:rsidR="008F243D" w:rsidRPr="005C1A87" w:rsidSect="00CB7E2A">
      <w:pgSz w:w="12240" w:h="15840"/>
      <w:pgMar w:top="720" w:right="720" w:bottom="720" w:left="900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43D" w:rsidRDefault="008F243D" w:rsidP="005C1A87">
      <w:r>
        <w:separator/>
      </w:r>
    </w:p>
  </w:endnote>
  <w:endnote w:type="continuationSeparator" w:id="0">
    <w:p w:rsidR="008F243D" w:rsidRDefault="008F243D" w:rsidP="005C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43D" w:rsidRDefault="008F243D" w:rsidP="005C1A87">
      <w:r>
        <w:separator/>
      </w:r>
    </w:p>
  </w:footnote>
  <w:footnote w:type="continuationSeparator" w:id="0">
    <w:p w:rsidR="008F243D" w:rsidRDefault="008F243D" w:rsidP="005C1A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A87"/>
    <w:rsid w:val="0000091A"/>
    <w:rsid w:val="0000755B"/>
    <w:rsid w:val="00013746"/>
    <w:rsid w:val="000141DD"/>
    <w:rsid w:val="000209A6"/>
    <w:rsid w:val="00021F16"/>
    <w:rsid w:val="00032775"/>
    <w:rsid w:val="00035B56"/>
    <w:rsid w:val="00037AC8"/>
    <w:rsid w:val="0004037E"/>
    <w:rsid w:val="00044194"/>
    <w:rsid w:val="000452E5"/>
    <w:rsid w:val="00053BFE"/>
    <w:rsid w:val="00054B00"/>
    <w:rsid w:val="00055BDB"/>
    <w:rsid w:val="0006271D"/>
    <w:rsid w:val="00066EE4"/>
    <w:rsid w:val="000735C1"/>
    <w:rsid w:val="00075339"/>
    <w:rsid w:val="000758F2"/>
    <w:rsid w:val="00083C8B"/>
    <w:rsid w:val="00083CE2"/>
    <w:rsid w:val="000842B7"/>
    <w:rsid w:val="0008561D"/>
    <w:rsid w:val="00087029"/>
    <w:rsid w:val="00087586"/>
    <w:rsid w:val="00090093"/>
    <w:rsid w:val="000921CD"/>
    <w:rsid w:val="0009437C"/>
    <w:rsid w:val="000968E9"/>
    <w:rsid w:val="00096E22"/>
    <w:rsid w:val="000A2E46"/>
    <w:rsid w:val="000B3E5F"/>
    <w:rsid w:val="000B485C"/>
    <w:rsid w:val="000B4C12"/>
    <w:rsid w:val="000B4CCD"/>
    <w:rsid w:val="000B6049"/>
    <w:rsid w:val="000B7F54"/>
    <w:rsid w:val="000C06F9"/>
    <w:rsid w:val="000C5D3D"/>
    <w:rsid w:val="000C675A"/>
    <w:rsid w:val="000C76D6"/>
    <w:rsid w:val="000D0437"/>
    <w:rsid w:val="000D0888"/>
    <w:rsid w:val="000E135A"/>
    <w:rsid w:val="000F41AB"/>
    <w:rsid w:val="000F448C"/>
    <w:rsid w:val="0010361C"/>
    <w:rsid w:val="00107405"/>
    <w:rsid w:val="00112B4C"/>
    <w:rsid w:val="001145C2"/>
    <w:rsid w:val="00127570"/>
    <w:rsid w:val="00131DD7"/>
    <w:rsid w:val="001422FF"/>
    <w:rsid w:val="00143FFC"/>
    <w:rsid w:val="00145CA7"/>
    <w:rsid w:val="00146F70"/>
    <w:rsid w:val="0015163A"/>
    <w:rsid w:val="00155CC3"/>
    <w:rsid w:val="00157BDC"/>
    <w:rsid w:val="00160B09"/>
    <w:rsid w:val="00162544"/>
    <w:rsid w:val="00182097"/>
    <w:rsid w:val="00182ED9"/>
    <w:rsid w:val="00185161"/>
    <w:rsid w:val="0019066F"/>
    <w:rsid w:val="00190D06"/>
    <w:rsid w:val="00192D10"/>
    <w:rsid w:val="00192FB5"/>
    <w:rsid w:val="00193C39"/>
    <w:rsid w:val="00194A12"/>
    <w:rsid w:val="0019591B"/>
    <w:rsid w:val="001A01BC"/>
    <w:rsid w:val="001A4FE6"/>
    <w:rsid w:val="001A58EB"/>
    <w:rsid w:val="001A7DF0"/>
    <w:rsid w:val="001C09D7"/>
    <w:rsid w:val="001C445F"/>
    <w:rsid w:val="001C62B2"/>
    <w:rsid w:val="001C71E4"/>
    <w:rsid w:val="001C7AA6"/>
    <w:rsid w:val="001D0DE2"/>
    <w:rsid w:val="001D3937"/>
    <w:rsid w:val="001D7F71"/>
    <w:rsid w:val="001F4B57"/>
    <w:rsid w:val="001F542E"/>
    <w:rsid w:val="001F7038"/>
    <w:rsid w:val="0020671A"/>
    <w:rsid w:val="0020698B"/>
    <w:rsid w:val="00216C81"/>
    <w:rsid w:val="00220DC0"/>
    <w:rsid w:val="00222E8F"/>
    <w:rsid w:val="00223E08"/>
    <w:rsid w:val="002339C4"/>
    <w:rsid w:val="002343A0"/>
    <w:rsid w:val="00234E6D"/>
    <w:rsid w:val="00245100"/>
    <w:rsid w:val="002464E4"/>
    <w:rsid w:val="0025059A"/>
    <w:rsid w:val="00250F8B"/>
    <w:rsid w:val="00254602"/>
    <w:rsid w:val="00257C4B"/>
    <w:rsid w:val="00260619"/>
    <w:rsid w:val="00265309"/>
    <w:rsid w:val="00265FF4"/>
    <w:rsid w:val="00266922"/>
    <w:rsid w:val="00271DA4"/>
    <w:rsid w:val="002758D9"/>
    <w:rsid w:val="00276929"/>
    <w:rsid w:val="00283114"/>
    <w:rsid w:val="00285983"/>
    <w:rsid w:val="002908F8"/>
    <w:rsid w:val="00290920"/>
    <w:rsid w:val="002936DD"/>
    <w:rsid w:val="00296532"/>
    <w:rsid w:val="002977C3"/>
    <w:rsid w:val="002A078E"/>
    <w:rsid w:val="002A1505"/>
    <w:rsid w:val="002A2219"/>
    <w:rsid w:val="002A3AF8"/>
    <w:rsid w:val="002A3E23"/>
    <w:rsid w:val="002A6307"/>
    <w:rsid w:val="002A6ED0"/>
    <w:rsid w:val="002C0AFA"/>
    <w:rsid w:val="002D220E"/>
    <w:rsid w:val="002D3389"/>
    <w:rsid w:val="002D3B33"/>
    <w:rsid w:val="002D4E71"/>
    <w:rsid w:val="002D58A8"/>
    <w:rsid w:val="002D6ECF"/>
    <w:rsid w:val="002E02EA"/>
    <w:rsid w:val="002E60DB"/>
    <w:rsid w:val="002F1D57"/>
    <w:rsid w:val="002F248C"/>
    <w:rsid w:val="002F3038"/>
    <w:rsid w:val="003021A6"/>
    <w:rsid w:val="0030415C"/>
    <w:rsid w:val="0030794B"/>
    <w:rsid w:val="003115E3"/>
    <w:rsid w:val="00312AA5"/>
    <w:rsid w:val="00321C1D"/>
    <w:rsid w:val="00324FDB"/>
    <w:rsid w:val="00325BDF"/>
    <w:rsid w:val="003304BA"/>
    <w:rsid w:val="00334248"/>
    <w:rsid w:val="00342CCA"/>
    <w:rsid w:val="00350352"/>
    <w:rsid w:val="0035339C"/>
    <w:rsid w:val="00361F48"/>
    <w:rsid w:val="0036285B"/>
    <w:rsid w:val="003657FB"/>
    <w:rsid w:val="00367691"/>
    <w:rsid w:val="00370D4E"/>
    <w:rsid w:val="00373682"/>
    <w:rsid w:val="00373A4C"/>
    <w:rsid w:val="00375226"/>
    <w:rsid w:val="00381774"/>
    <w:rsid w:val="003826B1"/>
    <w:rsid w:val="00386951"/>
    <w:rsid w:val="003869B2"/>
    <w:rsid w:val="0038794E"/>
    <w:rsid w:val="00392637"/>
    <w:rsid w:val="0039366A"/>
    <w:rsid w:val="003936BB"/>
    <w:rsid w:val="00396EAE"/>
    <w:rsid w:val="0039774C"/>
    <w:rsid w:val="003A10F0"/>
    <w:rsid w:val="003A6E6F"/>
    <w:rsid w:val="003B1DC3"/>
    <w:rsid w:val="003B46F4"/>
    <w:rsid w:val="003C05AC"/>
    <w:rsid w:val="003C1E64"/>
    <w:rsid w:val="003C3A35"/>
    <w:rsid w:val="003C3F80"/>
    <w:rsid w:val="003C5C4C"/>
    <w:rsid w:val="003C73A6"/>
    <w:rsid w:val="003D13E6"/>
    <w:rsid w:val="003D3ECF"/>
    <w:rsid w:val="003D7AB9"/>
    <w:rsid w:val="003E0527"/>
    <w:rsid w:val="003E342A"/>
    <w:rsid w:val="003E4CCE"/>
    <w:rsid w:val="003E5681"/>
    <w:rsid w:val="003E5FC6"/>
    <w:rsid w:val="003E681D"/>
    <w:rsid w:val="003E6AA7"/>
    <w:rsid w:val="003F5DB6"/>
    <w:rsid w:val="003F67C1"/>
    <w:rsid w:val="003F73EB"/>
    <w:rsid w:val="004033A4"/>
    <w:rsid w:val="004041EE"/>
    <w:rsid w:val="00406905"/>
    <w:rsid w:val="00406A86"/>
    <w:rsid w:val="0041055E"/>
    <w:rsid w:val="00411E36"/>
    <w:rsid w:val="00415DBD"/>
    <w:rsid w:val="00416E41"/>
    <w:rsid w:val="00416E78"/>
    <w:rsid w:val="00417B90"/>
    <w:rsid w:val="00424493"/>
    <w:rsid w:val="0042569D"/>
    <w:rsid w:val="00427E5E"/>
    <w:rsid w:val="004350D9"/>
    <w:rsid w:val="00436148"/>
    <w:rsid w:val="00436399"/>
    <w:rsid w:val="00452094"/>
    <w:rsid w:val="00463A42"/>
    <w:rsid w:val="00465686"/>
    <w:rsid w:val="004676D3"/>
    <w:rsid w:val="00467878"/>
    <w:rsid w:val="004743D1"/>
    <w:rsid w:val="004748B9"/>
    <w:rsid w:val="00475014"/>
    <w:rsid w:val="00476862"/>
    <w:rsid w:val="004777FF"/>
    <w:rsid w:val="00480147"/>
    <w:rsid w:val="004A13C4"/>
    <w:rsid w:val="004A32DC"/>
    <w:rsid w:val="004B396D"/>
    <w:rsid w:val="004B4B19"/>
    <w:rsid w:val="004B5F0F"/>
    <w:rsid w:val="004B7994"/>
    <w:rsid w:val="004C0613"/>
    <w:rsid w:val="004C06A5"/>
    <w:rsid w:val="004C590C"/>
    <w:rsid w:val="004D0318"/>
    <w:rsid w:val="004D12EF"/>
    <w:rsid w:val="004D4BA1"/>
    <w:rsid w:val="004D7DA4"/>
    <w:rsid w:val="004E152A"/>
    <w:rsid w:val="004E5769"/>
    <w:rsid w:val="004F0F7B"/>
    <w:rsid w:val="004F1889"/>
    <w:rsid w:val="004F3BFA"/>
    <w:rsid w:val="0051401B"/>
    <w:rsid w:val="0052292F"/>
    <w:rsid w:val="00525D58"/>
    <w:rsid w:val="005323E2"/>
    <w:rsid w:val="0053578B"/>
    <w:rsid w:val="0053638D"/>
    <w:rsid w:val="005373D4"/>
    <w:rsid w:val="00537EFC"/>
    <w:rsid w:val="00540795"/>
    <w:rsid w:val="00544843"/>
    <w:rsid w:val="00544A24"/>
    <w:rsid w:val="00567ECC"/>
    <w:rsid w:val="00570EEF"/>
    <w:rsid w:val="00576360"/>
    <w:rsid w:val="00577C32"/>
    <w:rsid w:val="00582B31"/>
    <w:rsid w:val="00582C33"/>
    <w:rsid w:val="00583A0C"/>
    <w:rsid w:val="00594131"/>
    <w:rsid w:val="005A2C36"/>
    <w:rsid w:val="005A3676"/>
    <w:rsid w:val="005A53E9"/>
    <w:rsid w:val="005B1F18"/>
    <w:rsid w:val="005C1A87"/>
    <w:rsid w:val="005C4273"/>
    <w:rsid w:val="005C5583"/>
    <w:rsid w:val="005D545A"/>
    <w:rsid w:val="005D5919"/>
    <w:rsid w:val="005E4563"/>
    <w:rsid w:val="005E5613"/>
    <w:rsid w:val="005F1D8F"/>
    <w:rsid w:val="005F3DC5"/>
    <w:rsid w:val="00600C91"/>
    <w:rsid w:val="0060585B"/>
    <w:rsid w:val="00610FD3"/>
    <w:rsid w:val="006123EF"/>
    <w:rsid w:val="006137A0"/>
    <w:rsid w:val="0061501C"/>
    <w:rsid w:val="0062215E"/>
    <w:rsid w:val="00626ABF"/>
    <w:rsid w:val="006349D2"/>
    <w:rsid w:val="0063624B"/>
    <w:rsid w:val="006374C2"/>
    <w:rsid w:val="00652F9A"/>
    <w:rsid w:val="00655E25"/>
    <w:rsid w:val="00671147"/>
    <w:rsid w:val="00674F64"/>
    <w:rsid w:val="006964F6"/>
    <w:rsid w:val="00696CB4"/>
    <w:rsid w:val="00697817"/>
    <w:rsid w:val="00697BB5"/>
    <w:rsid w:val="006A287C"/>
    <w:rsid w:val="006A3EC7"/>
    <w:rsid w:val="006A4FEB"/>
    <w:rsid w:val="006A6228"/>
    <w:rsid w:val="006A781E"/>
    <w:rsid w:val="006B0F2A"/>
    <w:rsid w:val="006B365A"/>
    <w:rsid w:val="006B767F"/>
    <w:rsid w:val="006C005D"/>
    <w:rsid w:val="006C0F66"/>
    <w:rsid w:val="006C3257"/>
    <w:rsid w:val="006C4F40"/>
    <w:rsid w:val="006D1224"/>
    <w:rsid w:val="006D1E64"/>
    <w:rsid w:val="006D77FE"/>
    <w:rsid w:val="006E47DA"/>
    <w:rsid w:val="006E554E"/>
    <w:rsid w:val="006F21CD"/>
    <w:rsid w:val="006F410D"/>
    <w:rsid w:val="006F77BD"/>
    <w:rsid w:val="00711428"/>
    <w:rsid w:val="007152F2"/>
    <w:rsid w:val="00715F84"/>
    <w:rsid w:val="007161CA"/>
    <w:rsid w:val="0072589E"/>
    <w:rsid w:val="007260E6"/>
    <w:rsid w:val="007306AB"/>
    <w:rsid w:val="007345F8"/>
    <w:rsid w:val="00737222"/>
    <w:rsid w:val="00741105"/>
    <w:rsid w:val="00741514"/>
    <w:rsid w:val="0074298B"/>
    <w:rsid w:val="00743425"/>
    <w:rsid w:val="007436D2"/>
    <w:rsid w:val="007445F0"/>
    <w:rsid w:val="0074583B"/>
    <w:rsid w:val="00746C3A"/>
    <w:rsid w:val="007506B9"/>
    <w:rsid w:val="00750C54"/>
    <w:rsid w:val="007531F4"/>
    <w:rsid w:val="00754030"/>
    <w:rsid w:val="007610FA"/>
    <w:rsid w:val="00761862"/>
    <w:rsid w:val="0076647E"/>
    <w:rsid w:val="00767A1A"/>
    <w:rsid w:val="00770BC1"/>
    <w:rsid w:val="00771BC0"/>
    <w:rsid w:val="007723EC"/>
    <w:rsid w:val="007738AF"/>
    <w:rsid w:val="00774A51"/>
    <w:rsid w:val="00776147"/>
    <w:rsid w:val="00776F8F"/>
    <w:rsid w:val="0077737B"/>
    <w:rsid w:val="00780213"/>
    <w:rsid w:val="0078332E"/>
    <w:rsid w:val="007856F3"/>
    <w:rsid w:val="00787F10"/>
    <w:rsid w:val="007A1D6E"/>
    <w:rsid w:val="007A3894"/>
    <w:rsid w:val="007A5FA9"/>
    <w:rsid w:val="007B2C64"/>
    <w:rsid w:val="007D071F"/>
    <w:rsid w:val="007D2F36"/>
    <w:rsid w:val="007D5889"/>
    <w:rsid w:val="007D7808"/>
    <w:rsid w:val="007E05FF"/>
    <w:rsid w:val="007E1250"/>
    <w:rsid w:val="007E4C9B"/>
    <w:rsid w:val="007E5734"/>
    <w:rsid w:val="007F1F19"/>
    <w:rsid w:val="007F2E7D"/>
    <w:rsid w:val="007F2FEC"/>
    <w:rsid w:val="008036F8"/>
    <w:rsid w:val="00810F85"/>
    <w:rsid w:val="00811325"/>
    <w:rsid w:val="0081450B"/>
    <w:rsid w:val="00817673"/>
    <w:rsid w:val="00817D3A"/>
    <w:rsid w:val="008204AC"/>
    <w:rsid w:val="00821A8C"/>
    <w:rsid w:val="00825817"/>
    <w:rsid w:val="00837997"/>
    <w:rsid w:val="008404F3"/>
    <w:rsid w:val="0084213F"/>
    <w:rsid w:val="00850C9F"/>
    <w:rsid w:val="00861581"/>
    <w:rsid w:val="00865D2A"/>
    <w:rsid w:val="00866A2A"/>
    <w:rsid w:val="00867A61"/>
    <w:rsid w:val="00891013"/>
    <w:rsid w:val="008928DA"/>
    <w:rsid w:val="00892F75"/>
    <w:rsid w:val="0089689E"/>
    <w:rsid w:val="00896930"/>
    <w:rsid w:val="008A089D"/>
    <w:rsid w:val="008A4A8D"/>
    <w:rsid w:val="008A6B1A"/>
    <w:rsid w:val="008A7FA5"/>
    <w:rsid w:val="008B5921"/>
    <w:rsid w:val="008B6824"/>
    <w:rsid w:val="008C01F9"/>
    <w:rsid w:val="008C02C6"/>
    <w:rsid w:val="008C05B0"/>
    <w:rsid w:val="008C2D64"/>
    <w:rsid w:val="008C4A6E"/>
    <w:rsid w:val="008C7328"/>
    <w:rsid w:val="008D04F6"/>
    <w:rsid w:val="008D273E"/>
    <w:rsid w:val="008D3751"/>
    <w:rsid w:val="008D7A9D"/>
    <w:rsid w:val="008E6BDC"/>
    <w:rsid w:val="008E7D5F"/>
    <w:rsid w:val="008E7FD7"/>
    <w:rsid w:val="008F243D"/>
    <w:rsid w:val="008F629E"/>
    <w:rsid w:val="008F7926"/>
    <w:rsid w:val="00901489"/>
    <w:rsid w:val="0090655E"/>
    <w:rsid w:val="00910F3E"/>
    <w:rsid w:val="00927636"/>
    <w:rsid w:val="009276FA"/>
    <w:rsid w:val="00930B65"/>
    <w:rsid w:val="009318D1"/>
    <w:rsid w:val="009342DB"/>
    <w:rsid w:val="0093443B"/>
    <w:rsid w:val="00935AB3"/>
    <w:rsid w:val="009540F7"/>
    <w:rsid w:val="0095680E"/>
    <w:rsid w:val="00957F47"/>
    <w:rsid w:val="00972755"/>
    <w:rsid w:val="0097319A"/>
    <w:rsid w:val="00982011"/>
    <w:rsid w:val="00987445"/>
    <w:rsid w:val="009921D2"/>
    <w:rsid w:val="00993CEB"/>
    <w:rsid w:val="009A0E35"/>
    <w:rsid w:val="009A7F3F"/>
    <w:rsid w:val="009C14F8"/>
    <w:rsid w:val="009C4973"/>
    <w:rsid w:val="009C5034"/>
    <w:rsid w:val="009D4DDB"/>
    <w:rsid w:val="009D5DB1"/>
    <w:rsid w:val="009E003F"/>
    <w:rsid w:val="009E2EC8"/>
    <w:rsid w:val="009F612E"/>
    <w:rsid w:val="00A1156C"/>
    <w:rsid w:val="00A12232"/>
    <w:rsid w:val="00A13529"/>
    <w:rsid w:val="00A15FB8"/>
    <w:rsid w:val="00A23D85"/>
    <w:rsid w:val="00A31B52"/>
    <w:rsid w:val="00A3230C"/>
    <w:rsid w:val="00A354B6"/>
    <w:rsid w:val="00A42ADC"/>
    <w:rsid w:val="00A43A0C"/>
    <w:rsid w:val="00A456D2"/>
    <w:rsid w:val="00A50C09"/>
    <w:rsid w:val="00A5209B"/>
    <w:rsid w:val="00A53D6C"/>
    <w:rsid w:val="00A56931"/>
    <w:rsid w:val="00A6723D"/>
    <w:rsid w:val="00A706C6"/>
    <w:rsid w:val="00A71039"/>
    <w:rsid w:val="00A804B3"/>
    <w:rsid w:val="00A83828"/>
    <w:rsid w:val="00A8413D"/>
    <w:rsid w:val="00A8568E"/>
    <w:rsid w:val="00A86D9C"/>
    <w:rsid w:val="00A915B5"/>
    <w:rsid w:val="00A94358"/>
    <w:rsid w:val="00A96BE9"/>
    <w:rsid w:val="00A96E5D"/>
    <w:rsid w:val="00A9789E"/>
    <w:rsid w:val="00AB6E0A"/>
    <w:rsid w:val="00AC614A"/>
    <w:rsid w:val="00AC685F"/>
    <w:rsid w:val="00AD04F9"/>
    <w:rsid w:val="00AD2C79"/>
    <w:rsid w:val="00AD3B0A"/>
    <w:rsid w:val="00AD56D5"/>
    <w:rsid w:val="00AD7A53"/>
    <w:rsid w:val="00AE39AD"/>
    <w:rsid w:val="00AE3D1A"/>
    <w:rsid w:val="00AE3F6E"/>
    <w:rsid w:val="00AE41E1"/>
    <w:rsid w:val="00AE599F"/>
    <w:rsid w:val="00AF0057"/>
    <w:rsid w:val="00AF3AD7"/>
    <w:rsid w:val="00B01639"/>
    <w:rsid w:val="00B12097"/>
    <w:rsid w:val="00B12177"/>
    <w:rsid w:val="00B229A1"/>
    <w:rsid w:val="00B23420"/>
    <w:rsid w:val="00B27CB7"/>
    <w:rsid w:val="00B36212"/>
    <w:rsid w:val="00B37E62"/>
    <w:rsid w:val="00B40027"/>
    <w:rsid w:val="00B477F9"/>
    <w:rsid w:val="00B47F42"/>
    <w:rsid w:val="00B51D21"/>
    <w:rsid w:val="00B53589"/>
    <w:rsid w:val="00B57431"/>
    <w:rsid w:val="00B64E42"/>
    <w:rsid w:val="00B66EE0"/>
    <w:rsid w:val="00B71180"/>
    <w:rsid w:val="00B72AEF"/>
    <w:rsid w:val="00B75F65"/>
    <w:rsid w:val="00B76095"/>
    <w:rsid w:val="00B876F0"/>
    <w:rsid w:val="00B91001"/>
    <w:rsid w:val="00B92CA6"/>
    <w:rsid w:val="00B94B0E"/>
    <w:rsid w:val="00B956BB"/>
    <w:rsid w:val="00BA4D81"/>
    <w:rsid w:val="00BA75B8"/>
    <w:rsid w:val="00BB118E"/>
    <w:rsid w:val="00BC1D17"/>
    <w:rsid w:val="00BD19D7"/>
    <w:rsid w:val="00BD41E6"/>
    <w:rsid w:val="00BD452C"/>
    <w:rsid w:val="00BD47B8"/>
    <w:rsid w:val="00BD4B8C"/>
    <w:rsid w:val="00BD69BD"/>
    <w:rsid w:val="00BD7115"/>
    <w:rsid w:val="00BE2B1E"/>
    <w:rsid w:val="00BE371A"/>
    <w:rsid w:val="00BE69D0"/>
    <w:rsid w:val="00BE6F1B"/>
    <w:rsid w:val="00BF615E"/>
    <w:rsid w:val="00BF77C7"/>
    <w:rsid w:val="00C010E0"/>
    <w:rsid w:val="00C13343"/>
    <w:rsid w:val="00C14F36"/>
    <w:rsid w:val="00C15EF3"/>
    <w:rsid w:val="00C24204"/>
    <w:rsid w:val="00C260C5"/>
    <w:rsid w:val="00C3266E"/>
    <w:rsid w:val="00C362CB"/>
    <w:rsid w:val="00C36AF1"/>
    <w:rsid w:val="00C42B33"/>
    <w:rsid w:val="00C44371"/>
    <w:rsid w:val="00C509A2"/>
    <w:rsid w:val="00C53970"/>
    <w:rsid w:val="00C633E9"/>
    <w:rsid w:val="00C664E2"/>
    <w:rsid w:val="00C729C1"/>
    <w:rsid w:val="00C759E8"/>
    <w:rsid w:val="00C830D3"/>
    <w:rsid w:val="00C85DCB"/>
    <w:rsid w:val="00C85E09"/>
    <w:rsid w:val="00C92AA2"/>
    <w:rsid w:val="00C92C0F"/>
    <w:rsid w:val="00C959ED"/>
    <w:rsid w:val="00C96AE8"/>
    <w:rsid w:val="00CB213D"/>
    <w:rsid w:val="00CB7E2A"/>
    <w:rsid w:val="00CC0063"/>
    <w:rsid w:val="00CC225E"/>
    <w:rsid w:val="00CC7D6F"/>
    <w:rsid w:val="00CC7E45"/>
    <w:rsid w:val="00CD021B"/>
    <w:rsid w:val="00CD49C4"/>
    <w:rsid w:val="00CD6657"/>
    <w:rsid w:val="00CD7ACD"/>
    <w:rsid w:val="00CE1086"/>
    <w:rsid w:val="00CF040D"/>
    <w:rsid w:val="00CF294B"/>
    <w:rsid w:val="00CF6088"/>
    <w:rsid w:val="00D10E48"/>
    <w:rsid w:val="00D12074"/>
    <w:rsid w:val="00D12CFE"/>
    <w:rsid w:val="00D13702"/>
    <w:rsid w:val="00D15009"/>
    <w:rsid w:val="00D163DC"/>
    <w:rsid w:val="00D17C01"/>
    <w:rsid w:val="00D2159A"/>
    <w:rsid w:val="00D303C4"/>
    <w:rsid w:val="00D30B84"/>
    <w:rsid w:val="00D51F57"/>
    <w:rsid w:val="00D66630"/>
    <w:rsid w:val="00D738D5"/>
    <w:rsid w:val="00D73B29"/>
    <w:rsid w:val="00D74901"/>
    <w:rsid w:val="00D77CE7"/>
    <w:rsid w:val="00D80EF3"/>
    <w:rsid w:val="00D86E89"/>
    <w:rsid w:val="00D87359"/>
    <w:rsid w:val="00D910E4"/>
    <w:rsid w:val="00D91DCA"/>
    <w:rsid w:val="00D93AC4"/>
    <w:rsid w:val="00DA2111"/>
    <w:rsid w:val="00DA5ED1"/>
    <w:rsid w:val="00DB06C4"/>
    <w:rsid w:val="00DB2CC5"/>
    <w:rsid w:val="00DB2E94"/>
    <w:rsid w:val="00DB6F08"/>
    <w:rsid w:val="00DC4180"/>
    <w:rsid w:val="00DC5E78"/>
    <w:rsid w:val="00DD0D0B"/>
    <w:rsid w:val="00DD24C4"/>
    <w:rsid w:val="00DD46CD"/>
    <w:rsid w:val="00DE128B"/>
    <w:rsid w:val="00DE3F73"/>
    <w:rsid w:val="00DE57AA"/>
    <w:rsid w:val="00DE61CF"/>
    <w:rsid w:val="00DE61EB"/>
    <w:rsid w:val="00DF33A6"/>
    <w:rsid w:val="00DF5F99"/>
    <w:rsid w:val="00DF6195"/>
    <w:rsid w:val="00DF7573"/>
    <w:rsid w:val="00DF7AED"/>
    <w:rsid w:val="00E04316"/>
    <w:rsid w:val="00E0698B"/>
    <w:rsid w:val="00E15BA3"/>
    <w:rsid w:val="00E15E5E"/>
    <w:rsid w:val="00E20C7D"/>
    <w:rsid w:val="00E21AAB"/>
    <w:rsid w:val="00E26498"/>
    <w:rsid w:val="00E27112"/>
    <w:rsid w:val="00E345BE"/>
    <w:rsid w:val="00E42B40"/>
    <w:rsid w:val="00E42EF5"/>
    <w:rsid w:val="00E44322"/>
    <w:rsid w:val="00E45EA0"/>
    <w:rsid w:val="00E4668A"/>
    <w:rsid w:val="00E546FB"/>
    <w:rsid w:val="00E56E19"/>
    <w:rsid w:val="00E60E63"/>
    <w:rsid w:val="00E63385"/>
    <w:rsid w:val="00E63CBA"/>
    <w:rsid w:val="00E66823"/>
    <w:rsid w:val="00E70071"/>
    <w:rsid w:val="00E714DC"/>
    <w:rsid w:val="00E715C8"/>
    <w:rsid w:val="00E750E1"/>
    <w:rsid w:val="00E7595A"/>
    <w:rsid w:val="00E77812"/>
    <w:rsid w:val="00E8192C"/>
    <w:rsid w:val="00E8612B"/>
    <w:rsid w:val="00E90A17"/>
    <w:rsid w:val="00E95D89"/>
    <w:rsid w:val="00EA237C"/>
    <w:rsid w:val="00EA4909"/>
    <w:rsid w:val="00EB0E35"/>
    <w:rsid w:val="00EB22AE"/>
    <w:rsid w:val="00EB3934"/>
    <w:rsid w:val="00ED3C82"/>
    <w:rsid w:val="00EF0B12"/>
    <w:rsid w:val="00EF1DD6"/>
    <w:rsid w:val="00F000D5"/>
    <w:rsid w:val="00F02284"/>
    <w:rsid w:val="00F0613B"/>
    <w:rsid w:val="00F13440"/>
    <w:rsid w:val="00F14AE6"/>
    <w:rsid w:val="00F14CED"/>
    <w:rsid w:val="00F156EC"/>
    <w:rsid w:val="00F27166"/>
    <w:rsid w:val="00F3428F"/>
    <w:rsid w:val="00F368AD"/>
    <w:rsid w:val="00F3750B"/>
    <w:rsid w:val="00F44E49"/>
    <w:rsid w:val="00F46514"/>
    <w:rsid w:val="00F528EC"/>
    <w:rsid w:val="00F56640"/>
    <w:rsid w:val="00F57898"/>
    <w:rsid w:val="00F578CF"/>
    <w:rsid w:val="00F57A3B"/>
    <w:rsid w:val="00F6490E"/>
    <w:rsid w:val="00F658BF"/>
    <w:rsid w:val="00F658E2"/>
    <w:rsid w:val="00F659E9"/>
    <w:rsid w:val="00F763C3"/>
    <w:rsid w:val="00F769F6"/>
    <w:rsid w:val="00F839BD"/>
    <w:rsid w:val="00F92159"/>
    <w:rsid w:val="00F92B64"/>
    <w:rsid w:val="00FA02F5"/>
    <w:rsid w:val="00FA3845"/>
    <w:rsid w:val="00FA5C05"/>
    <w:rsid w:val="00FB355F"/>
    <w:rsid w:val="00FC3473"/>
    <w:rsid w:val="00FD0732"/>
    <w:rsid w:val="00FD0B60"/>
    <w:rsid w:val="00FD207D"/>
    <w:rsid w:val="00FD27F7"/>
    <w:rsid w:val="00FD408B"/>
    <w:rsid w:val="00FD5CDB"/>
    <w:rsid w:val="00FE0E0E"/>
    <w:rsid w:val="00FE23F1"/>
    <w:rsid w:val="00FF2CEE"/>
    <w:rsid w:val="00FF3332"/>
    <w:rsid w:val="00FF476D"/>
    <w:rsid w:val="00FF6A69"/>
    <w:rsid w:val="00FF761C"/>
    <w:rsid w:val="00F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8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5C1A87"/>
    <w:rPr>
      <w:rFonts w:cs="Times New Roman"/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5C1A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1A8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5C1A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1A8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150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831</Words>
  <Characters>4740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</dc:creator>
  <cp:keywords/>
  <dc:description/>
  <cp:lastModifiedBy>EDANUR HANIM</cp:lastModifiedBy>
  <cp:revision>2</cp:revision>
  <cp:lastPrinted>2009-04-29T06:31:00Z</cp:lastPrinted>
  <dcterms:created xsi:type="dcterms:W3CDTF">2009-04-29T06:25:00Z</dcterms:created>
  <dcterms:modified xsi:type="dcterms:W3CDTF">2011-10-18T18:46:00Z</dcterms:modified>
</cp:coreProperties>
</file>