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B48" w:rsidRDefault="00D12B48" w:rsidP="00B866AF">
      <w:pPr>
        <w:ind w:left="-720" w:right="-1188"/>
      </w:pPr>
      <w:r>
        <w:t>Adı Soyadı :………………….                                                                                                       13/03/2009</w:t>
      </w:r>
    </w:p>
    <w:p w:rsidR="00D12B48" w:rsidRDefault="00D12B48" w:rsidP="00B866AF">
      <w:pPr>
        <w:ind w:left="-720" w:right="-1188"/>
      </w:pPr>
    </w:p>
    <w:p w:rsidR="00D12B48" w:rsidRDefault="00D12B48" w:rsidP="00B866AF">
      <w:pPr>
        <w:ind w:left="-720" w:right="-1188"/>
        <w:jc w:val="center"/>
        <w:rPr>
          <w:b/>
          <w:sz w:val="32"/>
          <w:szCs w:val="32"/>
        </w:rPr>
      </w:pPr>
    </w:p>
    <w:p w:rsidR="00D12B48" w:rsidRPr="00AC6E0D" w:rsidRDefault="00D12B48" w:rsidP="00AC6E0D">
      <w:pPr>
        <w:ind w:left="-720" w:right="-157"/>
        <w:jc w:val="center"/>
        <w:rPr>
          <w:rStyle w:val="SubtleEmphasis"/>
        </w:rPr>
      </w:pPr>
      <w:r w:rsidRPr="00AC6E0D">
        <w:rPr>
          <w:rStyle w:val="SubtleEmphasis"/>
        </w:rPr>
        <w:t>ONPINAR İLKÖĞRETİM OKULU2. SINIF HAYAT BİLGİSİ DERSİ</w:t>
      </w:r>
    </w:p>
    <w:p w:rsidR="00D12B48" w:rsidRPr="00AC6E0D" w:rsidRDefault="00D12B48" w:rsidP="00AC6E0D">
      <w:pPr>
        <w:ind w:left="-720" w:right="-1188"/>
        <w:jc w:val="center"/>
        <w:rPr>
          <w:rStyle w:val="SubtleEmphasis"/>
        </w:rPr>
      </w:pPr>
      <w:r w:rsidRPr="00AC6E0D">
        <w:rPr>
          <w:rStyle w:val="SubtleEmphasis"/>
        </w:rPr>
        <w:t>2.DÖNEM 1.GENEL DEĞERLENDİRME SORULARI</w:t>
      </w:r>
    </w:p>
    <w:p w:rsidR="00D12B48" w:rsidRDefault="00D12B48" w:rsidP="00AC6E0D">
      <w:pPr>
        <w:ind w:left="-900" w:right="-1188"/>
        <w:jc w:val="center"/>
      </w:pPr>
    </w:p>
    <w:p w:rsidR="00D12B48" w:rsidRPr="00AC6E0D" w:rsidRDefault="00D12B48" w:rsidP="00B866AF">
      <w:pPr>
        <w:numPr>
          <w:ilvl w:val="0"/>
          <w:numId w:val="1"/>
        </w:numPr>
        <w:ind w:right="-1188"/>
        <w:rPr>
          <w:rStyle w:val="SubtleEmphasis"/>
          <w:i w:val="0"/>
        </w:rPr>
      </w:pPr>
      <w:r w:rsidRPr="00AC6E0D">
        <w:rPr>
          <w:rStyle w:val="SubtleEmphasis"/>
          <w:i w:val="0"/>
        </w:rPr>
        <w:t>Aşağıdaki ulaşım araçlarını kullanıldıkları yerlere göre gruplandırın.( 10 puan )</w:t>
      </w:r>
    </w:p>
    <w:p w:rsidR="00D12B48" w:rsidRPr="00AC6E0D" w:rsidRDefault="00D12B48" w:rsidP="00B866AF">
      <w:pPr>
        <w:ind w:left="-900" w:right="-1188"/>
        <w:rPr>
          <w:rStyle w:val="SubtleEmphasis"/>
          <w:i w:val="0"/>
        </w:rPr>
      </w:pPr>
    </w:p>
    <w:p w:rsidR="00D12B48" w:rsidRPr="00AC6E0D" w:rsidRDefault="00D12B48" w:rsidP="00B866AF">
      <w:pPr>
        <w:ind w:left="-900" w:right="-1188"/>
        <w:rPr>
          <w:rStyle w:val="SubtleEmphasis"/>
          <w:i w:val="0"/>
        </w:rPr>
      </w:pPr>
      <w:r w:rsidRPr="00AC6E0D">
        <w:rPr>
          <w:rStyle w:val="SubtleEmphasis"/>
          <w:i w:val="0"/>
        </w:rPr>
        <w:t>araba – gemi – helikopter – kamyon – uçak – denizaltı – otobüs – uzay gemisi – tren – kayık</w:t>
      </w:r>
    </w:p>
    <w:p w:rsidR="00D12B48" w:rsidRPr="00AC6E0D" w:rsidRDefault="00D12B48" w:rsidP="00B866AF">
      <w:pPr>
        <w:ind w:left="-900" w:right="-1188"/>
        <w:rPr>
          <w:rStyle w:val="SubtleEmphasis"/>
          <w:i w:val="0"/>
        </w:rPr>
      </w:pPr>
    </w:p>
    <w:p w:rsidR="00D12B48" w:rsidRPr="00AC6E0D" w:rsidRDefault="00D12B48" w:rsidP="00B866AF">
      <w:pPr>
        <w:ind w:left="-900" w:right="-1188"/>
        <w:rPr>
          <w:rStyle w:val="SubtleEmphasis"/>
          <w:i w:val="0"/>
        </w:rPr>
      </w:pPr>
      <w:r>
        <w:rPr>
          <w:noProof/>
        </w:rPr>
        <w:pict>
          <v:rect id="_x0000_s1026" style="position:absolute;left:0;text-align:left;margin-left:162pt;margin-top:19.6pt;width:135pt;height:45pt;z-index:251654144"/>
        </w:pict>
      </w:r>
      <w:r>
        <w:rPr>
          <w:noProof/>
        </w:rPr>
        <w:pict>
          <v:rect id="_x0000_s1027" style="position:absolute;left:0;text-align:left;margin-left:333pt;margin-top:19.6pt;width:135pt;height:45pt;z-index:251655168"/>
        </w:pict>
      </w:r>
      <w:r>
        <w:rPr>
          <w:noProof/>
        </w:rPr>
        <w:pict>
          <v:rect id="_x0000_s1028" style="position:absolute;left:0;text-align:left;margin-left:-27pt;margin-top:19.6pt;width:135pt;height:45pt;z-index:251653120"/>
        </w:pict>
      </w:r>
      <w:r w:rsidRPr="00AC6E0D">
        <w:rPr>
          <w:rStyle w:val="SubtleEmphasis"/>
          <w:i w:val="0"/>
        </w:rPr>
        <w:t xml:space="preserve">             Hava ulaşım araçları                            Deniz ulaşım araçları                          Kara ulaşım araçları</w:t>
      </w:r>
    </w:p>
    <w:p w:rsidR="00D12B48" w:rsidRPr="002463E5" w:rsidRDefault="00D12B48" w:rsidP="00B866AF"/>
    <w:p w:rsidR="00D12B48" w:rsidRPr="002463E5" w:rsidRDefault="00D12B48" w:rsidP="00B866AF"/>
    <w:p w:rsidR="00D12B48" w:rsidRPr="002463E5" w:rsidRDefault="00D12B48" w:rsidP="00B866AF"/>
    <w:p w:rsidR="00D12B48" w:rsidRPr="002463E5" w:rsidRDefault="00D12B48" w:rsidP="00B866AF"/>
    <w:p w:rsidR="00D12B48" w:rsidRPr="00AC6E0D" w:rsidRDefault="00D12B48" w:rsidP="00B866AF">
      <w:pPr>
        <w:rPr>
          <w:rStyle w:val="SubtleEmphasis"/>
          <w:i w:val="0"/>
        </w:rPr>
      </w:pPr>
    </w:p>
    <w:p w:rsidR="00D12B48" w:rsidRPr="00AC6E0D" w:rsidRDefault="00D12B48" w:rsidP="00B866AF">
      <w:pPr>
        <w:numPr>
          <w:ilvl w:val="0"/>
          <w:numId w:val="1"/>
        </w:numPr>
        <w:rPr>
          <w:rStyle w:val="SubtleEmphasis"/>
          <w:i w:val="0"/>
        </w:rPr>
      </w:pPr>
      <w:r w:rsidRPr="00AC6E0D">
        <w:rPr>
          <w:rStyle w:val="SubtleEmphasis"/>
          <w:i w:val="0"/>
        </w:rPr>
        <w:t>Aşağıdaki boşluklara doğru ise (D) , yanlış ise (Y) harflerinden uygun olanı yazınız. ( 10 puan )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(    )  Milli bayramlar, Türk milleti için unutulmayacak özel günlerdendir.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(    )  Grup çalışmalarında grupta olan arkadaşlar arasında görev dağılımı yapılmalıdır.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(    )  Kaybolduğumuzu anladığımızda hemen ağlamalıyız , bize acıyıp yardım edenler olabilir.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(    )  Doğal afetlere ne yaparsak yapalım herhangi bir önlem alamayız.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(    )  Organlarımızın iyi çalışabilmesi için sağlığımıza dikkat etmeliyiz.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numPr>
          <w:ilvl w:val="0"/>
          <w:numId w:val="1"/>
        </w:numPr>
        <w:rPr>
          <w:rStyle w:val="SubtleEmphasis"/>
          <w:i w:val="0"/>
        </w:rPr>
      </w:pPr>
      <w:r w:rsidRPr="00AC6E0D">
        <w:rPr>
          <w:rStyle w:val="SubtleEmphasis"/>
          <w:i w:val="0"/>
        </w:rPr>
        <w:t>Aşağıdaki canlı-yuva eşleştirmelerinden hangisi  yanlıştır? ( 5 puan )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           A-) arı – kovan                              B-) tavuk – ahır                               C-) ayı – mağara 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numPr>
          <w:ilvl w:val="0"/>
          <w:numId w:val="1"/>
        </w:numPr>
        <w:rPr>
          <w:rStyle w:val="SubtleEmphasis"/>
          <w:i w:val="0"/>
        </w:rPr>
      </w:pPr>
      <w:r w:rsidRPr="00AC6E0D">
        <w:rPr>
          <w:rStyle w:val="SubtleEmphasis"/>
          <w:i w:val="0"/>
        </w:rPr>
        <w:t>Aşağıdakilerden hangisi yemek yerken uyulması gereken görgü kurallarından değildir ? ( 5 puan )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A-)  Yemekten kalkınca annemize “ Eline Sağlık “  demeliyiz.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B-)   Doymadığımızda annemizin ve ya babamızın tabağından biraz yemek yiyebiliriz.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C-)  Yemekte mutlaka peçete kullanmalıyız.</w:t>
      </w:r>
    </w:p>
    <w:p w:rsidR="00D12B48" w:rsidRDefault="00D12B48" w:rsidP="00AC6E0D">
      <w:pPr>
        <w:tabs>
          <w:tab w:val="left" w:pos="6795"/>
        </w:tabs>
        <w:ind w:left="-900"/>
      </w:pPr>
      <w:r>
        <w:tab/>
      </w:r>
    </w:p>
    <w:p w:rsidR="00D12B48" w:rsidRPr="00AC6E0D" w:rsidRDefault="00D12B48" w:rsidP="00B866AF">
      <w:pPr>
        <w:numPr>
          <w:ilvl w:val="0"/>
          <w:numId w:val="1"/>
        </w:numPr>
        <w:rPr>
          <w:rStyle w:val="SubtleEmphasis"/>
          <w:i w:val="0"/>
        </w:rPr>
      </w:pPr>
      <w:r w:rsidRPr="00AC6E0D">
        <w:rPr>
          <w:rStyle w:val="SubtleEmphasis"/>
          <w:i w:val="0"/>
        </w:rPr>
        <w:t>Aşağıdakilerden hangisi Atatürk’ün öğrenim gördüğü okullardan değildir? ( 5 puan )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A-) Şemsi Efendi İlkokulu                  B-)İstanbul İlköğretim Okulu                C-) Selanik Askeri Orta Okulu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numPr>
          <w:ilvl w:val="0"/>
          <w:numId w:val="1"/>
        </w:numPr>
        <w:rPr>
          <w:rStyle w:val="SubtleEmphasis"/>
          <w:i w:val="0"/>
        </w:rPr>
      </w:pPr>
      <w:r w:rsidRPr="00AC6E0D">
        <w:rPr>
          <w:rStyle w:val="SubtleEmphasis"/>
          <w:i w:val="0"/>
        </w:rPr>
        <w:t>29 Ekim’de hangi  bayramı coşkuyla kutluyoruz? ( 5 puan )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A-)  Cumhuriyet Bayramı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B-)   Zafer Bayramı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C-)  Ulusal Egemenlik ve Çocuk Bayramı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</w:p>
    <w:p w:rsidR="00D12B48" w:rsidRPr="00AC6E0D" w:rsidRDefault="00D12B48" w:rsidP="00B866AF">
      <w:pPr>
        <w:numPr>
          <w:ilvl w:val="0"/>
          <w:numId w:val="1"/>
        </w:numPr>
        <w:rPr>
          <w:rStyle w:val="SubtleEmphasis"/>
          <w:i w:val="0"/>
        </w:rPr>
      </w:pPr>
      <w:r w:rsidRPr="00AC6E0D">
        <w:rPr>
          <w:rStyle w:val="SubtleEmphasis"/>
          <w:i w:val="0"/>
        </w:rPr>
        <w:t>Hangisi kişisel bakım eşyasıdır ? ( 5 puan )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              A-) Ayakkabı                      B-) Deterjan                        C-) Sabun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>8-  Düzenli beslenebilmek için aşağıdakilerden hangisini yapmalıyız? ( 5 puan )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A-) Günde üç öğün yemek yemeliyiz.</w:t>
      </w:r>
    </w:p>
    <w:p w:rsidR="00D12B48" w:rsidRPr="00AC6E0D" w:rsidRDefault="00D12B48" w:rsidP="00B866AF">
      <w:pPr>
        <w:tabs>
          <w:tab w:val="left" w:pos="7110"/>
        </w:tabs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B-) Yatarken yemek yemeliyiz.</w:t>
      </w:r>
      <w:r w:rsidRPr="00AC6E0D">
        <w:rPr>
          <w:rStyle w:val="SubtleEmphasis"/>
          <w:i w:val="0"/>
        </w:rPr>
        <w:tab/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C-) Günde bir öğün yemek yemeliyiz.</w:t>
      </w:r>
    </w:p>
    <w:p w:rsidR="00D12B48" w:rsidRDefault="00D12B48" w:rsidP="00B866AF">
      <w:pPr>
        <w:ind w:left="-540"/>
      </w:pPr>
    </w:p>
    <w:p w:rsidR="00D12B48" w:rsidRDefault="00D12B48" w:rsidP="00B866AF">
      <w:pPr>
        <w:ind w:left="-540"/>
      </w:pPr>
    </w:p>
    <w:p w:rsidR="00D12B48" w:rsidRDefault="00D12B48" w:rsidP="00B866AF">
      <w:pPr>
        <w:ind w:left="-540"/>
      </w:pPr>
    </w:p>
    <w:p w:rsidR="00D12B48" w:rsidRDefault="00D12B48" w:rsidP="00B866AF">
      <w:pPr>
        <w:ind w:left="-540"/>
      </w:pPr>
    </w:p>
    <w:p w:rsidR="00D12B48" w:rsidRDefault="00D12B48" w:rsidP="00B866AF">
      <w:pPr>
        <w:ind w:left="-540"/>
      </w:pPr>
    </w:p>
    <w:p w:rsidR="00D12B48" w:rsidRDefault="00D12B48" w:rsidP="00B866AF">
      <w:pPr>
        <w:ind w:left="-900"/>
      </w:pPr>
    </w:p>
    <w:p w:rsidR="00D12B48" w:rsidRPr="00AC6E0D" w:rsidRDefault="00D12B48" w:rsidP="00B866AF">
      <w:pPr>
        <w:numPr>
          <w:ilvl w:val="0"/>
          <w:numId w:val="1"/>
        </w:numPr>
        <w:rPr>
          <w:rStyle w:val="SubtleEmphasis"/>
          <w:i w:val="0"/>
        </w:rPr>
      </w:pPr>
      <w:r w:rsidRPr="00AC6E0D">
        <w:rPr>
          <w:rStyle w:val="SubtleEmphasis"/>
          <w:i w:val="0"/>
        </w:rPr>
        <w:t>Aşağıdakilerden hangisi okula ait eşyalardan birisi değildir? ( 5 puan )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                A-) sıra                           B-) yazı tahtası                                  C-) çanta</w:t>
      </w:r>
    </w:p>
    <w:p w:rsidR="00D12B48" w:rsidRDefault="00D12B48" w:rsidP="00B866AF">
      <w:pPr>
        <w:ind w:left="-900"/>
      </w:pPr>
    </w:p>
    <w:p w:rsidR="00D12B48" w:rsidRPr="00AC6E0D" w:rsidRDefault="00D12B48" w:rsidP="00B866AF">
      <w:pPr>
        <w:numPr>
          <w:ilvl w:val="0"/>
          <w:numId w:val="1"/>
        </w:numPr>
        <w:rPr>
          <w:rStyle w:val="SubtleEmphasis"/>
          <w:i w:val="0"/>
        </w:rPr>
      </w:pPr>
      <w:r w:rsidRPr="00AC6E0D">
        <w:rPr>
          <w:rStyle w:val="SubtleEmphasis"/>
          <w:i w:val="0"/>
        </w:rPr>
        <w:t>Teneffüste merdivenlerden inerken Aylin arkadaşına çarptı, arkadaşı yere düştü.Bu durumda Aylin’in yapması gereken aşağıdakilerden hangisidir? ( 5 puan )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A-) Koşarak oradan uzaklaşmak.</w:t>
      </w:r>
    </w:p>
    <w:p w:rsidR="00D12B48" w:rsidRPr="00AC6E0D" w:rsidRDefault="00D12B48" w:rsidP="00B866AF">
      <w:pPr>
        <w:tabs>
          <w:tab w:val="left" w:pos="6600"/>
        </w:tabs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B-) Arkadaşına yardımcı olmak, ondan özür dilemek.</w:t>
      </w:r>
      <w:r w:rsidRPr="00AC6E0D">
        <w:rPr>
          <w:rStyle w:val="SubtleEmphasis"/>
          <w:i w:val="0"/>
        </w:rPr>
        <w:tab/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C-) Arkadaşı düştüğü için gülmek.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>10 -  Nasıl insanlara güvenmemeliyiz ? ( 5 puan )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A-) Doğru ve dürüst olanlara.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B-) Sözünü tutan,bizlere zarar vermeyenlere.</w:t>
      </w:r>
    </w:p>
    <w:p w:rsidR="00D12B48" w:rsidRPr="00AC6E0D" w:rsidRDefault="00D12B48" w:rsidP="00B866AF">
      <w:pPr>
        <w:ind w:left="-540"/>
        <w:rPr>
          <w:rStyle w:val="SubtleEmphasis"/>
          <w:i w:val="0"/>
        </w:rPr>
      </w:pPr>
      <w:r w:rsidRPr="00AC6E0D">
        <w:rPr>
          <w:rStyle w:val="SubtleEmphasis"/>
          <w:i w:val="0"/>
        </w:rPr>
        <w:t>C-) İlk kez karşılaştığımız insanlara.</w:t>
      </w:r>
    </w:p>
    <w:p w:rsidR="00D12B48" w:rsidRDefault="00D12B48" w:rsidP="00B866AF">
      <w:pPr>
        <w:ind w:left="-540"/>
      </w:pP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>11-  “ Sabah erkenden kalıktım.Yürüyüş yapmak için merdivenden indim.Hava çok soğuktu, üşüdüm.Tam fırının önünden geçerken mis gibi ekmek kokusuna dayanamayıp ekmek aldım.Etrafıma bakarak hızla eve döndüm.” Parçada hangi duyu organından söz edilmiyor? ( 5 puan )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ind w:left="-900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              A-) burun                                      B-) göz                                   C-) kulak</w:t>
      </w:r>
    </w:p>
    <w:p w:rsidR="00D12B48" w:rsidRPr="00AC6E0D" w:rsidRDefault="00D12B48" w:rsidP="00B866AF">
      <w:pPr>
        <w:ind w:left="-900"/>
        <w:rPr>
          <w:rStyle w:val="SubtleEmphasis"/>
          <w:i w:val="0"/>
        </w:rPr>
      </w:pPr>
    </w:p>
    <w:p w:rsidR="00D12B48" w:rsidRPr="00AC6E0D" w:rsidRDefault="00D12B48" w:rsidP="00B866AF">
      <w:pPr>
        <w:ind w:left="-900" w:right="-337"/>
        <w:rPr>
          <w:rStyle w:val="SubtleEmphasis"/>
          <w:i w:val="0"/>
        </w:rPr>
      </w:pPr>
      <w:r w:rsidRPr="00AC6E0D">
        <w:rPr>
          <w:rStyle w:val="SubtleEmphasis"/>
          <w:i w:val="0"/>
        </w:rPr>
        <w:t>12- Aşağıdaki iletişim araçlarından hangisi günümüzde diğerlerine göre daha çok kullanılmaktadır? ( 5 puan )</w:t>
      </w:r>
    </w:p>
    <w:p w:rsidR="00D12B48" w:rsidRPr="00AC6E0D" w:rsidRDefault="00D12B48" w:rsidP="00B866AF">
      <w:pPr>
        <w:ind w:left="-900" w:right="-517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               </w:t>
      </w:r>
    </w:p>
    <w:p w:rsidR="00D12B48" w:rsidRPr="00AC6E0D" w:rsidRDefault="00D12B48" w:rsidP="00B866AF">
      <w:pPr>
        <w:ind w:left="-900" w:right="-517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              A-) Duman                                    B-) Davul                               C-)Telefon </w:t>
      </w:r>
    </w:p>
    <w:p w:rsidR="00D12B48" w:rsidRDefault="00D12B48" w:rsidP="00B866AF">
      <w:pPr>
        <w:ind w:left="-900"/>
      </w:pPr>
    </w:p>
    <w:p w:rsidR="00D12B48" w:rsidRPr="00AC6E0D" w:rsidRDefault="00D12B48" w:rsidP="00B866AF">
      <w:pPr>
        <w:numPr>
          <w:ilvl w:val="0"/>
          <w:numId w:val="2"/>
        </w:numPr>
        <w:rPr>
          <w:rStyle w:val="SubtleEmphasis"/>
          <w:i w:val="0"/>
        </w:rPr>
      </w:pPr>
      <w:r w:rsidRPr="00AC6E0D">
        <w:rPr>
          <w:rStyle w:val="SubtleEmphasis"/>
          <w:i w:val="0"/>
        </w:rPr>
        <w:t>*   Ali her gün tost yer, meyve  sevmez.</w:t>
      </w:r>
    </w:p>
    <w:p w:rsidR="00D12B48" w:rsidRPr="00AC6E0D" w:rsidRDefault="00D12B48" w:rsidP="00B866AF">
      <w:pPr>
        <w:ind w:left="-390"/>
        <w:rPr>
          <w:rStyle w:val="SubtleEmphasis"/>
          <w:i w:val="0"/>
        </w:rPr>
      </w:pPr>
      <w:r w:rsidRPr="00AC6E0D">
        <w:rPr>
          <w:rStyle w:val="SubtleEmphasis"/>
          <w:i w:val="0"/>
        </w:rPr>
        <w:t>*   Burcu her gün bol bol süt içer, sebze yemeklerini yemez.</w:t>
      </w:r>
    </w:p>
    <w:p w:rsidR="00D12B48" w:rsidRPr="00AC6E0D" w:rsidRDefault="00D12B48" w:rsidP="00B866AF">
      <w:pPr>
        <w:ind w:left="-390"/>
        <w:rPr>
          <w:rStyle w:val="SubtleEmphasis"/>
          <w:i w:val="0"/>
        </w:rPr>
      </w:pPr>
      <w:r w:rsidRPr="00AC6E0D">
        <w:rPr>
          <w:rStyle w:val="SubtleEmphasis"/>
          <w:i w:val="0"/>
        </w:rPr>
        <w:t>*   Emel her yemeği yer, sebze ve meyvelerini de severek yer ve spor yapar.</w:t>
      </w:r>
    </w:p>
    <w:p w:rsidR="00D12B48" w:rsidRPr="00AC6E0D" w:rsidRDefault="00D12B48" w:rsidP="00B866AF">
      <w:pPr>
        <w:ind w:left="-720"/>
        <w:rPr>
          <w:rStyle w:val="SubtleEmphasis"/>
          <w:i w:val="0"/>
        </w:rPr>
      </w:pPr>
      <w:r w:rsidRPr="00AC6E0D">
        <w:rPr>
          <w:rStyle w:val="SubtleEmphasis"/>
          <w:i w:val="0"/>
        </w:rPr>
        <w:t>Yukarıdaki çocuklardan hangisi için sağlıklı büyür ve gelişir diyebiliriz? ( 5 puan )</w:t>
      </w:r>
    </w:p>
    <w:p w:rsidR="00D12B48" w:rsidRPr="00AC6E0D" w:rsidRDefault="00D12B48" w:rsidP="00B866AF">
      <w:pPr>
        <w:ind w:left="-720"/>
        <w:rPr>
          <w:rStyle w:val="SubtleEmphasis"/>
          <w:i w:val="0"/>
        </w:rPr>
      </w:pPr>
    </w:p>
    <w:p w:rsidR="00D12B48" w:rsidRPr="00AC6E0D" w:rsidRDefault="00D12B48" w:rsidP="00B866AF">
      <w:pPr>
        <w:ind w:left="-720"/>
        <w:rPr>
          <w:rStyle w:val="SubtleEmphasis"/>
          <w:i w:val="0"/>
        </w:rPr>
      </w:pPr>
      <w:r w:rsidRPr="00AC6E0D">
        <w:rPr>
          <w:rStyle w:val="SubtleEmphasis"/>
          <w:i w:val="0"/>
        </w:rPr>
        <w:t xml:space="preserve">               A-) Ali                                         B-) Emel                                C-) Burcu</w:t>
      </w:r>
    </w:p>
    <w:p w:rsidR="00D12B48" w:rsidRDefault="00D12B48" w:rsidP="00B866AF">
      <w:pPr>
        <w:ind w:left="-720"/>
      </w:pPr>
    </w:p>
    <w:p w:rsidR="00D12B48" w:rsidRPr="00AC6E0D" w:rsidRDefault="00D12B48" w:rsidP="00B866AF">
      <w:pPr>
        <w:numPr>
          <w:ilvl w:val="0"/>
          <w:numId w:val="2"/>
        </w:numPr>
        <w:rPr>
          <w:rStyle w:val="SubtleEmphasis"/>
          <w:i w:val="0"/>
        </w:rPr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9" type="#_x0000_t72" style="position:absolute;left:0;text-align:left;margin-left:306pt;margin-top:12.05pt;width:108pt;height:45pt;rotation:695458fd;z-index:251658240">
            <v:textbox style="mso-next-textbox:#_x0000_s1029">
              <w:txbxContent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batıdan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72" style="position:absolute;left:0;text-align:left;margin-left:-27pt;margin-top:12.05pt;width:81pt;height:45pt;z-index:251656192">
            <v:textbox style="mso-next-textbox:#_x0000_s1030">
              <w:txbxContent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Dini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72" style="position:absolute;left:0;text-align:left;margin-left:36pt;margin-top:12.05pt;width:117pt;height:45pt;z-index:251657216">
            <v:textbox style="mso-next-textbox:#_x0000_s1031">
              <w:txbxContent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doğudan</w:t>
                  </w:r>
                </w:p>
              </w:txbxContent>
            </v:textbox>
          </v:shape>
        </w:pict>
      </w:r>
      <w:r w:rsidRPr="00AC6E0D">
        <w:rPr>
          <w:rStyle w:val="SubtleEmphasis"/>
          <w:i w:val="0"/>
        </w:rPr>
        <w:t>Aşağıdaki boşluklara verilen sözcüklerden uygun  olanı yazınız. ( 10 puan )</w:t>
      </w:r>
    </w:p>
    <w:p w:rsidR="00D12B48" w:rsidRDefault="00D12B48" w:rsidP="00B866AF">
      <w:pPr>
        <w:ind w:left="-900"/>
      </w:pPr>
      <w:r>
        <w:rPr>
          <w:noProof/>
        </w:rPr>
        <w:pict>
          <v:shape id="_x0000_s1032" type="#_x0000_t72" style="position:absolute;left:0;text-align:left;margin-left:351pt;margin-top:7.25pt;width:180pt;height:45pt;rotation:-345264fd;z-index:251661312">
            <v:textbox style="mso-next-textbox:#_x0000_s1032">
              <w:txbxContent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ağaçlandırma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72" style="position:absolute;left:0;text-align:left;margin-left:1in;margin-top:7.25pt;width:207pt;height:45pt;rotation:-443147fd;z-index:251659264">
            <v:textbox style="mso-next-textbox:#_x0000_s1033">
              <w:txbxContent>
                <w:p w:rsidR="00D12B48" w:rsidRPr="00877C5E" w:rsidRDefault="00D12B48" w:rsidP="00B866AF">
                  <w:pPr>
                    <w:rPr>
                      <w:b/>
                      <w:i/>
                    </w:rPr>
                  </w:pPr>
                  <w:r w:rsidRPr="00AC6E0D">
                    <w:rPr>
                      <w:rStyle w:val="SubtleEmphasis"/>
                    </w:rPr>
                    <w:t>düşüncelerimiz</w:t>
                  </w:r>
                  <w:r>
                    <w:rPr>
                      <w:b/>
                      <w:i/>
                    </w:rPr>
                    <w:t>i</w:t>
                  </w:r>
                </w:p>
              </w:txbxContent>
            </v:textbox>
          </v:shape>
        </w:pict>
      </w:r>
    </w:p>
    <w:p w:rsidR="00D12B48" w:rsidRPr="00877C5E" w:rsidRDefault="00D12B48" w:rsidP="00B866AF">
      <w:r>
        <w:rPr>
          <w:noProof/>
        </w:rPr>
        <w:pict>
          <v:shape id="_x0000_s1034" type="#_x0000_t72" style="position:absolute;margin-left:225pt;margin-top:2.45pt;width:135pt;height:45pt;z-index:251660288">
            <v:textbox style="mso-next-textbox:#_x0000_s1034">
              <w:txbxContent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hoşgörülü</w:t>
                  </w:r>
                </w:p>
              </w:txbxContent>
            </v:textbox>
          </v:shape>
        </w:pict>
      </w:r>
    </w:p>
    <w:p w:rsidR="00D12B48" w:rsidRPr="00877C5E" w:rsidRDefault="00D12B48" w:rsidP="00B866AF"/>
    <w:p w:rsidR="00D12B48" w:rsidRPr="00877C5E" w:rsidRDefault="00D12B48" w:rsidP="00B866AF"/>
    <w:p w:rsidR="00D12B48" w:rsidRDefault="00D12B48" w:rsidP="00B866AF"/>
    <w:p w:rsidR="00D12B48" w:rsidRPr="00AC6E0D" w:rsidRDefault="00D12B48" w:rsidP="00B866AF">
      <w:pPr>
        <w:numPr>
          <w:ilvl w:val="0"/>
          <w:numId w:val="3"/>
        </w:numPr>
        <w:tabs>
          <w:tab w:val="num" w:pos="-360"/>
        </w:tabs>
        <w:ind w:left="-180" w:hanging="540"/>
        <w:rPr>
          <w:rStyle w:val="SubtleEmphasis"/>
          <w:i w:val="0"/>
        </w:rPr>
      </w:pPr>
      <w:r w:rsidRPr="00AC6E0D">
        <w:rPr>
          <w:rStyle w:val="SubtleEmphasis"/>
          <w:i w:val="0"/>
        </w:rPr>
        <w:t>İnsanlar farklı özelliklere sahiptir.Önemli olan farklılıklara karşı ………………… olmaktır.</w:t>
      </w:r>
    </w:p>
    <w:p w:rsidR="00D12B48" w:rsidRPr="00AC6E0D" w:rsidRDefault="00D12B48" w:rsidP="00B866AF">
      <w:pPr>
        <w:numPr>
          <w:ilvl w:val="0"/>
          <w:numId w:val="3"/>
        </w:numPr>
        <w:tabs>
          <w:tab w:val="num" w:pos="-360"/>
        </w:tabs>
        <w:ind w:left="-180" w:hanging="540"/>
        <w:rPr>
          <w:rStyle w:val="SubtleEmphasis"/>
          <w:i w:val="0"/>
        </w:rPr>
      </w:pPr>
      <w:r w:rsidRPr="00AC6E0D">
        <w:rPr>
          <w:rStyle w:val="SubtleEmphasis"/>
          <w:i w:val="0"/>
        </w:rPr>
        <w:t>………….. bayramlarda yardımlaşma ve dayanışmanın yanında paylaşma da çok önemlidir.</w:t>
      </w:r>
    </w:p>
    <w:p w:rsidR="00D12B48" w:rsidRPr="00AC6E0D" w:rsidRDefault="00D12B48" w:rsidP="00B866AF">
      <w:pPr>
        <w:numPr>
          <w:ilvl w:val="0"/>
          <w:numId w:val="3"/>
        </w:numPr>
        <w:tabs>
          <w:tab w:val="num" w:pos="-360"/>
        </w:tabs>
        <w:ind w:left="-180" w:hanging="540"/>
        <w:rPr>
          <w:rStyle w:val="SubtleEmphasis"/>
          <w:i w:val="0"/>
        </w:rPr>
      </w:pPr>
      <w:r w:rsidRPr="00AC6E0D">
        <w:rPr>
          <w:rStyle w:val="SubtleEmphasis"/>
          <w:i w:val="0"/>
        </w:rPr>
        <w:t>Güneş ………….. doğar, güneş ………..  batar.</w:t>
      </w:r>
    </w:p>
    <w:p w:rsidR="00D12B48" w:rsidRPr="00AC6E0D" w:rsidRDefault="00D12B48" w:rsidP="00B866AF">
      <w:pPr>
        <w:numPr>
          <w:ilvl w:val="0"/>
          <w:numId w:val="3"/>
        </w:numPr>
        <w:tabs>
          <w:tab w:val="num" w:pos="-360"/>
        </w:tabs>
        <w:ind w:left="-180" w:hanging="540"/>
        <w:rPr>
          <w:rStyle w:val="SubtleEmphasis"/>
          <w:i w:val="0"/>
        </w:rPr>
      </w:pPr>
      <w:r w:rsidRPr="00AC6E0D">
        <w:rPr>
          <w:rStyle w:val="SubtleEmphasis"/>
          <w:i w:val="0"/>
        </w:rPr>
        <w:t>Toprak kayması ve seli önlemek için ………………   yapılmalıdır.</w:t>
      </w:r>
    </w:p>
    <w:p w:rsidR="00D12B48" w:rsidRPr="00AC6E0D" w:rsidRDefault="00D12B48" w:rsidP="00B866AF">
      <w:pPr>
        <w:numPr>
          <w:ilvl w:val="0"/>
          <w:numId w:val="3"/>
        </w:numPr>
        <w:tabs>
          <w:tab w:val="num" w:pos="-360"/>
        </w:tabs>
        <w:ind w:left="-180" w:hanging="540"/>
        <w:rPr>
          <w:rStyle w:val="SubtleEmphasis"/>
          <w:i w:val="0"/>
        </w:rPr>
      </w:pPr>
      <w:r w:rsidRPr="00AC6E0D">
        <w:rPr>
          <w:rStyle w:val="SubtleEmphasis"/>
          <w:i w:val="0"/>
        </w:rPr>
        <w:t>Aile içinde kararlar alınırken ve kurallar belirlenirken biz de ……………….. söyleyebilmeliyiz.</w:t>
      </w:r>
    </w:p>
    <w:p w:rsidR="00D12B48" w:rsidRPr="00AC6E0D" w:rsidRDefault="00D12B48" w:rsidP="00B866AF">
      <w:pPr>
        <w:rPr>
          <w:rStyle w:val="SubtleEmphasis"/>
          <w:i w:val="0"/>
        </w:rPr>
      </w:pPr>
    </w:p>
    <w:p w:rsidR="00D12B48" w:rsidRPr="00AC6E0D" w:rsidRDefault="00D12B48" w:rsidP="00B866AF">
      <w:pPr>
        <w:rPr>
          <w:rStyle w:val="SubtleEmphasis"/>
          <w:i w:val="0"/>
        </w:rPr>
      </w:pPr>
    </w:p>
    <w:p w:rsidR="00D12B48" w:rsidRPr="00AC6E0D" w:rsidRDefault="00D12B48" w:rsidP="00B866AF">
      <w:pPr>
        <w:numPr>
          <w:ilvl w:val="0"/>
          <w:numId w:val="2"/>
        </w:numPr>
        <w:rPr>
          <w:rStyle w:val="SubtleEmphasis"/>
          <w:i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42pt;margin-top:8.35pt;width:1in;height:81pt;z-index:251662336" stroked="f">
            <v:textbox style="mso-next-textbox:#_x0000_s1035">
              <w:txbxContent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Astronot</w:t>
                  </w:r>
                </w:p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Mühendis</w:t>
                  </w:r>
                </w:p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Öğretmen</w:t>
                  </w:r>
                </w:p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Hakim</w:t>
                  </w:r>
                </w:p>
                <w:p w:rsidR="00D12B48" w:rsidRPr="00AC6E0D" w:rsidRDefault="00D12B48" w:rsidP="00B866AF">
                  <w:pPr>
                    <w:rPr>
                      <w:rStyle w:val="SubtleEmphasis"/>
                    </w:rPr>
                  </w:pPr>
                  <w:r w:rsidRPr="00AC6E0D">
                    <w:rPr>
                      <w:rStyle w:val="SubtleEmphasis"/>
                    </w:rPr>
                    <w:t>Doktor</w:t>
                  </w:r>
                </w:p>
              </w:txbxContent>
            </v:textbox>
          </v:shape>
        </w:pict>
      </w:r>
      <w:r w:rsidRPr="00AC6E0D">
        <w:rPr>
          <w:rStyle w:val="SubtleEmphasis"/>
          <w:i w:val="0"/>
        </w:rPr>
        <w:t>Aşağıda verilen görevler ile meslekleri eşleştiriniz. ( 10 puan )</w:t>
      </w:r>
    </w:p>
    <w:p w:rsidR="00D12B48" w:rsidRPr="00AC6E0D" w:rsidRDefault="00D12B48" w:rsidP="00B866AF">
      <w:pPr>
        <w:ind w:left="-360"/>
        <w:rPr>
          <w:rStyle w:val="SubtleEmphasis"/>
          <w:i w:val="0"/>
        </w:rPr>
      </w:pPr>
      <w:r w:rsidRPr="00AC6E0D">
        <w:rPr>
          <w:rStyle w:val="SubtleEmphasis"/>
          <w:i w:val="0"/>
        </w:rPr>
        <w:t>*  Yasaları uygular, suçlu ve suçsuzu ayırırım.</w:t>
      </w:r>
    </w:p>
    <w:p w:rsidR="00D12B48" w:rsidRPr="00AC6E0D" w:rsidRDefault="00D12B48" w:rsidP="00B866AF">
      <w:pPr>
        <w:ind w:left="-360"/>
        <w:rPr>
          <w:rStyle w:val="SubtleEmphasis"/>
        </w:rPr>
      </w:pPr>
      <w:r w:rsidRPr="00AC6E0D">
        <w:rPr>
          <w:rStyle w:val="SubtleEmphasis"/>
        </w:rPr>
        <w:t>*  Hastalandığınızda sizleri tedavi ederim.</w:t>
      </w:r>
    </w:p>
    <w:p w:rsidR="00D12B48" w:rsidRPr="00AC6E0D" w:rsidRDefault="00D12B48" w:rsidP="00B866AF">
      <w:pPr>
        <w:ind w:left="-360"/>
        <w:rPr>
          <w:rStyle w:val="SubtleEmphasis"/>
        </w:rPr>
      </w:pPr>
      <w:r w:rsidRPr="00AC6E0D">
        <w:rPr>
          <w:rStyle w:val="SubtleEmphasis"/>
        </w:rPr>
        <w:t>*  Uzay ile ilgili bilgiler verir, uzay araçlarını kullanırım.</w:t>
      </w:r>
    </w:p>
    <w:p w:rsidR="00D12B48" w:rsidRPr="00AC6E0D" w:rsidRDefault="00D12B48" w:rsidP="00B866AF">
      <w:pPr>
        <w:ind w:left="-360"/>
        <w:rPr>
          <w:rStyle w:val="SubtleEmphasis"/>
        </w:rPr>
      </w:pPr>
      <w:r w:rsidRPr="00AC6E0D">
        <w:rPr>
          <w:rStyle w:val="SubtleEmphasis"/>
        </w:rPr>
        <w:t>*  Köprüler, yollar, binalar yaparım.</w:t>
      </w:r>
    </w:p>
    <w:p w:rsidR="00D12B48" w:rsidRPr="00AC6E0D" w:rsidRDefault="00D12B48" w:rsidP="00B866AF">
      <w:pPr>
        <w:ind w:left="-360"/>
        <w:rPr>
          <w:rStyle w:val="SubtleEmphasis"/>
        </w:rPr>
      </w:pPr>
      <w:r w:rsidRPr="00AC6E0D">
        <w:rPr>
          <w:rStyle w:val="SubtleEmphasis"/>
        </w:rPr>
        <w:t>*  Bilgi doluyum,çocukları sever onları eğitirim.</w:t>
      </w:r>
    </w:p>
    <w:p w:rsidR="00D12B48" w:rsidRPr="007F2169" w:rsidRDefault="00D12B48" w:rsidP="00B866AF">
      <w:pPr>
        <w:ind w:left="-360"/>
        <w:rPr>
          <w:rStyle w:val="SubtleEmphasis"/>
          <w:color w:val="C0C0C0"/>
          <w:sz w:val="20"/>
          <w:szCs w:val="20"/>
        </w:rPr>
      </w:pPr>
      <w:hyperlink r:id="rId5" w:history="1">
        <w:r w:rsidRPr="007F2169">
          <w:rPr>
            <w:rStyle w:val="Hyperlink"/>
            <w:color w:val="C0C0C0"/>
            <w:sz w:val="20"/>
            <w:szCs w:val="20"/>
          </w:rPr>
          <w:t>www.sorubak.com</w:t>
        </w:r>
      </w:hyperlink>
      <w:r w:rsidRPr="007F2169">
        <w:rPr>
          <w:rStyle w:val="SubtleEmphasis"/>
          <w:color w:val="C0C0C0"/>
          <w:sz w:val="20"/>
          <w:szCs w:val="20"/>
        </w:rPr>
        <w:t xml:space="preserve"> </w:t>
      </w:r>
    </w:p>
    <w:p w:rsidR="00D12B48" w:rsidRPr="00877C5E" w:rsidRDefault="00D12B48" w:rsidP="00B866AF">
      <w:pPr>
        <w:ind w:left="-360"/>
      </w:pPr>
      <w:r>
        <w:t xml:space="preserve">                                                                                                                 </w:t>
      </w:r>
    </w:p>
    <w:p w:rsidR="00D12B48" w:rsidRDefault="00D12B48"/>
    <w:sectPr w:rsidR="00D12B48" w:rsidSect="00F7660A">
      <w:pgSz w:w="11906" w:h="16838"/>
      <w:pgMar w:top="180" w:right="92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95BCD"/>
    <w:multiLevelType w:val="hybridMultilevel"/>
    <w:tmpl w:val="CB0C20BA"/>
    <w:lvl w:ilvl="0" w:tplc="BF9C6B1C">
      <w:start w:val="13"/>
      <w:numFmt w:val="decimal"/>
      <w:lvlText w:val="%1-"/>
      <w:lvlJc w:val="left"/>
      <w:pPr>
        <w:tabs>
          <w:tab w:val="num" w:pos="-390"/>
        </w:tabs>
        <w:ind w:left="-390" w:hanging="51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1">
    <w:nsid w:val="595E39FF"/>
    <w:multiLevelType w:val="hybridMultilevel"/>
    <w:tmpl w:val="528EA93E"/>
    <w:lvl w:ilvl="0" w:tplc="4FF4CD8A">
      <w:start w:val="1"/>
      <w:numFmt w:val="decimal"/>
      <w:lvlText w:val="%1-"/>
      <w:lvlJc w:val="left"/>
      <w:pPr>
        <w:tabs>
          <w:tab w:val="num" w:pos="-540"/>
        </w:tabs>
        <w:ind w:left="-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2">
    <w:nsid w:val="6E3401B7"/>
    <w:multiLevelType w:val="hybridMultilevel"/>
    <w:tmpl w:val="FD0097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6AF"/>
    <w:rsid w:val="000141DD"/>
    <w:rsid w:val="00021F16"/>
    <w:rsid w:val="00032775"/>
    <w:rsid w:val="00037AC8"/>
    <w:rsid w:val="0004037E"/>
    <w:rsid w:val="00053BFE"/>
    <w:rsid w:val="00054B00"/>
    <w:rsid w:val="0008069A"/>
    <w:rsid w:val="0008561D"/>
    <w:rsid w:val="000A2E46"/>
    <w:rsid w:val="000B6049"/>
    <w:rsid w:val="000B7F54"/>
    <w:rsid w:val="000C06F9"/>
    <w:rsid w:val="000C675A"/>
    <w:rsid w:val="000D0437"/>
    <w:rsid w:val="000D0888"/>
    <w:rsid w:val="000E135A"/>
    <w:rsid w:val="000F41AB"/>
    <w:rsid w:val="001145C2"/>
    <w:rsid w:val="00127570"/>
    <w:rsid w:val="001422FF"/>
    <w:rsid w:val="00143FFC"/>
    <w:rsid w:val="00145CA7"/>
    <w:rsid w:val="00146F70"/>
    <w:rsid w:val="00160B09"/>
    <w:rsid w:val="0019066F"/>
    <w:rsid w:val="00190D06"/>
    <w:rsid w:val="00192D10"/>
    <w:rsid w:val="00193C39"/>
    <w:rsid w:val="001A58EB"/>
    <w:rsid w:val="001C09D7"/>
    <w:rsid w:val="001C445F"/>
    <w:rsid w:val="001C62B2"/>
    <w:rsid w:val="001C7AA6"/>
    <w:rsid w:val="001D0DE2"/>
    <w:rsid w:val="001D7F71"/>
    <w:rsid w:val="001F542E"/>
    <w:rsid w:val="001F7038"/>
    <w:rsid w:val="0020698B"/>
    <w:rsid w:val="00220DC0"/>
    <w:rsid w:val="00223E08"/>
    <w:rsid w:val="002343A0"/>
    <w:rsid w:val="002463E5"/>
    <w:rsid w:val="00254602"/>
    <w:rsid w:val="00260619"/>
    <w:rsid w:val="00265309"/>
    <w:rsid w:val="00265FF4"/>
    <w:rsid w:val="00271DA4"/>
    <w:rsid w:val="002758D9"/>
    <w:rsid w:val="00283114"/>
    <w:rsid w:val="00285983"/>
    <w:rsid w:val="002908F8"/>
    <w:rsid w:val="00296532"/>
    <w:rsid w:val="002977C3"/>
    <w:rsid w:val="002A078E"/>
    <w:rsid w:val="002A1505"/>
    <w:rsid w:val="002A2219"/>
    <w:rsid w:val="002A6307"/>
    <w:rsid w:val="002D3389"/>
    <w:rsid w:val="002D4E71"/>
    <w:rsid w:val="002D6ECF"/>
    <w:rsid w:val="002E02EA"/>
    <w:rsid w:val="002E60DB"/>
    <w:rsid w:val="002F248C"/>
    <w:rsid w:val="003021A6"/>
    <w:rsid w:val="0030794B"/>
    <w:rsid w:val="00312AA5"/>
    <w:rsid w:val="00321C1D"/>
    <w:rsid w:val="00324FDB"/>
    <w:rsid w:val="003304BA"/>
    <w:rsid w:val="00334248"/>
    <w:rsid w:val="00342CCA"/>
    <w:rsid w:val="00350352"/>
    <w:rsid w:val="0035339C"/>
    <w:rsid w:val="00367691"/>
    <w:rsid w:val="00370D4E"/>
    <w:rsid w:val="00375226"/>
    <w:rsid w:val="003869B2"/>
    <w:rsid w:val="0038794E"/>
    <w:rsid w:val="00396EAE"/>
    <w:rsid w:val="003B1DC3"/>
    <w:rsid w:val="003B46F4"/>
    <w:rsid w:val="003C05AC"/>
    <w:rsid w:val="003C1E64"/>
    <w:rsid w:val="003C3A35"/>
    <w:rsid w:val="003C5C4C"/>
    <w:rsid w:val="003D13E6"/>
    <w:rsid w:val="003D3ECF"/>
    <w:rsid w:val="003D7AB9"/>
    <w:rsid w:val="003E0527"/>
    <w:rsid w:val="003E342A"/>
    <w:rsid w:val="003E5681"/>
    <w:rsid w:val="003E5FC6"/>
    <w:rsid w:val="003F5DB6"/>
    <w:rsid w:val="00406A86"/>
    <w:rsid w:val="0041055E"/>
    <w:rsid w:val="00415DBD"/>
    <w:rsid w:val="00417B90"/>
    <w:rsid w:val="00436399"/>
    <w:rsid w:val="00465686"/>
    <w:rsid w:val="004676D3"/>
    <w:rsid w:val="004743D1"/>
    <w:rsid w:val="004748B9"/>
    <w:rsid w:val="00480147"/>
    <w:rsid w:val="004B5F0F"/>
    <w:rsid w:val="004B7994"/>
    <w:rsid w:val="004C590C"/>
    <w:rsid w:val="004D4BA1"/>
    <w:rsid w:val="004D7DA4"/>
    <w:rsid w:val="004E152A"/>
    <w:rsid w:val="004E5769"/>
    <w:rsid w:val="004F1889"/>
    <w:rsid w:val="004F3BFA"/>
    <w:rsid w:val="0051401B"/>
    <w:rsid w:val="00525D58"/>
    <w:rsid w:val="005323E2"/>
    <w:rsid w:val="0053638D"/>
    <w:rsid w:val="00537EFC"/>
    <w:rsid w:val="00540795"/>
    <w:rsid w:val="00544843"/>
    <w:rsid w:val="00544A24"/>
    <w:rsid w:val="00576360"/>
    <w:rsid w:val="00582B31"/>
    <w:rsid w:val="00582C33"/>
    <w:rsid w:val="005A53E9"/>
    <w:rsid w:val="005B1F18"/>
    <w:rsid w:val="005C4273"/>
    <w:rsid w:val="005C5583"/>
    <w:rsid w:val="005D545A"/>
    <w:rsid w:val="005D5919"/>
    <w:rsid w:val="005E4563"/>
    <w:rsid w:val="005E5613"/>
    <w:rsid w:val="00610FD3"/>
    <w:rsid w:val="0061148F"/>
    <w:rsid w:val="006123EF"/>
    <w:rsid w:val="006374C2"/>
    <w:rsid w:val="00652F9A"/>
    <w:rsid w:val="00674F64"/>
    <w:rsid w:val="00696CB4"/>
    <w:rsid w:val="00697817"/>
    <w:rsid w:val="00697BB5"/>
    <w:rsid w:val="006A287C"/>
    <w:rsid w:val="006A3EC7"/>
    <w:rsid w:val="006A6228"/>
    <w:rsid w:val="006A781E"/>
    <w:rsid w:val="006B767F"/>
    <w:rsid w:val="006C0F66"/>
    <w:rsid w:val="006C3257"/>
    <w:rsid w:val="006D1224"/>
    <w:rsid w:val="006D1E64"/>
    <w:rsid w:val="006E47DA"/>
    <w:rsid w:val="006F410D"/>
    <w:rsid w:val="006F77BD"/>
    <w:rsid w:val="007152F2"/>
    <w:rsid w:val="00715F84"/>
    <w:rsid w:val="007161CA"/>
    <w:rsid w:val="007260E6"/>
    <w:rsid w:val="007306AB"/>
    <w:rsid w:val="007345F8"/>
    <w:rsid w:val="00741105"/>
    <w:rsid w:val="00741514"/>
    <w:rsid w:val="007445F0"/>
    <w:rsid w:val="0074583B"/>
    <w:rsid w:val="00746C3A"/>
    <w:rsid w:val="007506B9"/>
    <w:rsid w:val="00750C54"/>
    <w:rsid w:val="007531F4"/>
    <w:rsid w:val="00754030"/>
    <w:rsid w:val="00761862"/>
    <w:rsid w:val="00770BC1"/>
    <w:rsid w:val="007738AF"/>
    <w:rsid w:val="00774A51"/>
    <w:rsid w:val="00776147"/>
    <w:rsid w:val="00776F8F"/>
    <w:rsid w:val="00780213"/>
    <w:rsid w:val="0078332E"/>
    <w:rsid w:val="00787F10"/>
    <w:rsid w:val="007A3894"/>
    <w:rsid w:val="007B2C64"/>
    <w:rsid w:val="007D2F36"/>
    <w:rsid w:val="007D5889"/>
    <w:rsid w:val="007E1250"/>
    <w:rsid w:val="007E5734"/>
    <w:rsid w:val="007F2169"/>
    <w:rsid w:val="007F2FEC"/>
    <w:rsid w:val="0081450B"/>
    <w:rsid w:val="00817673"/>
    <w:rsid w:val="00821A8C"/>
    <w:rsid w:val="008404F3"/>
    <w:rsid w:val="00867A61"/>
    <w:rsid w:val="00877C5E"/>
    <w:rsid w:val="008928DA"/>
    <w:rsid w:val="0089689E"/>
    <w:rsid w:val="00896930"/>
    <w:rsid w:val="008A089D"/>
    <w:rsid w:val="008A3B53"/>
    <w:rsid w:val="008B5921"/>
    <w:rsid w:val="008B6824"/>
    <w:rsid w:val="008C05B0"/>
    <w:rsid w:val="008C4A6E"/>
    <w:rsid w:val="008C7328"/>
    <w:rsid w:val="008D04F6"/>
    <w:rsid w:val="008D273E"/>
    <w:rsid w:val="008D3751"/>
    <w:rsid w:val="008D7A9D"/>
    <w:rsid w:val="008E6BDC"/>
    <w:rsid w:val="008E7FD7"/>
    <w:rsid w:val="008F7926"/>
    <w:rsid w:val="00900006"/>
    <w:rsid w:val="00901489"/>
    <w:rsid w:val="0090655E"/>
    <w:rsid w:val="00910F3E"/>
    <w:rsid w:val="00927636"/>
    <w:rsid w:val="0093443B"/>
    <w:rsid w:val="00935AB3"/>
    <w:rsid w:val="0095680E"/>
    <w:rsid w:val="00957F47"/>
    <w:rsid w:val="00987445"/>
    <w:rsid w:val="009921D2"/>
    <w:rsid w:val="009A0E35"/>
    <w:rsid w:val="009C4973"/>
    <w:rsid w:val="009C5034"/>
    <w:rsid w:val="009D4DDB"/>
    <w:rsid w:val="009D5DB1"/>
    <w:rsid w:val="009E2EC8"/>
    <w:rsid w:val="009F612E"/>
    <w:rsid w:val="00A1156C"/>
    <w:rsid w:val="00A12232"/>
    <w:rsid w:val="00A13529"/>
    <w:rsid w:val="00A15FB8"/>
    <w:rsid w:val="00A706C6"/>
    <w:rsid w:val="00A71039"/>
    <w:rsid w:val="00A83828"/>
    <w:rsid w:val="00A8568E"/>
    <w:rsid w:val="00A915B5"/>
    <w:rsid w:val="00A94358"/>
    <w:rsid w:val="00A96BE9"/>
    <w:rsid w:val="00A96E5D"/>
    <w:rsid w:val="00A9789E"/>
    <w:rsid w:val="00AB6E0A"/>
    <w:rsid w:val="00AC614A"/>
    <w:rsid w:val="00AC6E0D"/>
    <w:rsid w:val="00AD04F9"/>
    <w:rsid w:val="00AD2C79"/>
    <w:rsid w:val="00AE39AD"/>
    <w:rsid w:val="00AE599F"/>
    <w:rsid w:val="00AF0057"/>
    <w:rsid w:val="00B01639"/>
    <w:rsid w:val="00B12097"/>
    <w:rsid w:val="00B12177"/>
    <w:rsid w:val="00B229A1"/>
    <w:rsid w:val="00B23420"/>
    <w:rsid w:val="00B37E62"/>
    <w:rsid w:val="00B477F9"/>
    <w:rsid w:val="00B47F42"/>
    <w:rsid w:val="00B51D21"/>
    <w:rsid w:val="00B72AEF"/>
    <w:rsid w:val="00B76095"/>
    <w:rsid w:val="00B866AF"/>
    <w:rsid w:val="00B876F0"/>
    <w:rsid w:val="00B91001"/>
    <w:rsid w:val="00B94B0E"/>
    <w:rsid w:val="00B956BB"/>
    <w:rsid w:val="00BA75B8"/>
    <w:rsid w:val="00BD19D7"/>
    <w:rsid w:val="00BD41E6"/>
    <w:rsid w:val="00BD452C"/>
    <w:rsid w:val="00BE2B1E"/>
    <w:rsid w:val="00BE69D0"/>
    <w:rsid w:val="00BE6F1B"/>
    <w:rsid w:val="00BF615E"/>
    <w:rsid w:val="00C010E0"/>
    <w:rsid w:val="00C13343"/>
    <w:rsid w:val="00C14F36"/>
    <w:rsid w:val="00C24204"/>
    <w:rsid w:val="00C260C5"/>
    <w:rsid w:val="00C3266E"/>
    <w:rsid w:val="00C42B33"/>
    <w:rsid w:val="00C509A2"/>
    <w:rsid w:val="00C53970"/>
    <w:rsid w:val="00C633E9"/>
    <w:rsid w:val="00C85DCB"/>
    <w:rsid w:val="00C85E09"/>
    <w:rsid w:val="00C92C0F"/>
    <w:rsid w:val="00C959ED"/>
    <w:rsid w:val="00CC0063"/>
    <w:rsid w:val="00CC7E45"/>
    <w:rsid w:val="00CD49C4"/>
    <w:rsid w:val="00CD6657"/>
    <w:rsid w:val="00CE1086"/>
    <w:rsid w:val="00CF040D"/>
    <w:rsid w:val="00CF294B"/>
    <w:rsid w:val="00D12074"/>
    <w:rsid w:val="00D12B48"/>
    <w:rsid w:val="00D12CFE"/>
    <w:rsid w:val="00D13702"/>
    <w:rsid w:val="00D15009"/>
    <w:rsid w:val="00D163DC"/>
    <w:rsid w:val="00D17C01"/>
    <w:rsid w:val="00D2159A"/>
    <w:rsid w:val="00D303C4"/>
    <w:rsid w:val="00D51F57"/>
    <w:rsid w:val="00D66630"/>
    <w:rsid w:val="00D74901"/>
    <w:rsid w:val="00D86E89"/>
    <w:rsid w:val="00D87359"/>
    <w:rsid w:val="00D91DCA"/>
    <w:rsid w:val="00D93AC4"/>
    <w:rsid w:val="00DA5ED1"/>
    <w:rsid w:val="00DB06C4"/>
    <w:rsid w:val="00DB6F08"/>
    <w:rsid w:val="00DC5E78"/>
    <w:rsid w:val="00DD46CD"/>
    <w:rsid w:val="00DE3F73"/>
    <w:rsid w:val="00DE61EB"/>
    <w:rsid w:val="00DF33A6"/>
    <w:rsid w:val="00DF5F99"/>
    <w:rsid w:val="00DF7573"/>
    <w:rsid w:val="00E04316"/>
    <w:rsid w:val="00E15BA3"/>
    <w:rsid w:val="00E15E5E"/>
    <w:rsid w:val="00E20C7D"/>
    <w:rsid w:val="00E21AAB"/>
    <w:rsid w:val="00E26498"/>
    <w:rsid w:val="00E27112"/>
    <w:rsid w:val="00E345BE"/>
    <w:rsid w:val="00E42B40"/>
    <w:rsid w:val="00E44322"/>
    <w:rsid w:val="00E45EA0"/>
    <w:rsid w:val="00E56E19"/>
    <w:rsid w:val="00E60E63"/>
    <w:rsid w:val="00E63CBA"/>
    <w:rsid w:val="00E66823"/>
    <w:rsid w:val="00E7595A"/>
    <w:rsid w:val="00E90A17"/>
    <w:rsid w:val="00EA237C"/>
    <w:rsid w:val="00EB0E35"/>
    <w:rsid w:val="00EB22AE"/>
    <w:rsid w:val="00EF0B12"/>
    <w:rsid w:val="00EF1DD6"/>
    <w:rsid w:val="00F000D5"/>
    <w:rsid w:val="00F0613B"/>
    <w:rsid w:val="00F13440"/>
    <w:rsid w:val="00F14AE6"/>
    <w:rsid w:val="00F156EC"/>
    <w:rsid w:val="00F3428F"/>
    <w:rsid w:val="00F368AD"/>
    <w:rsid w:val="00F44E49"/>
    <w:rsid w:val="00F528EC"/>
    <w:rsid w:val="00F56640"/>
    <w:rsid w:val="00F57898"/>
    <w:rsid w:val="00F57A3B"/>
    <w:rsid w:val="00F6490E"/>
    <w:rsid w:val="00F658BF"/>
    <w:rsid w:val="00F659E9"/>
    <w:rsid w:val="00F7660A"/>
    <w:rsid w:val="00F92B64"/>
    <w:rsid w:val="00FA3845"/>
    <w:rsid w:val="00FA5C05"/>
    <w:rsid w:val="00FB355F"/>
    <w:rsid w:val="00FC3912"/>
    <w:rsid w:val="00FD0B60"/>
    <w:rsid w:val="00FD27F7"/>
    <w:rsid w:val="00FD408B"/>
    <w:rsid w:val="00FE0E0E"/>
    <w:rsid w:val="00FE23F1"/>
    <w:rsid w:val="00FF2CEE"/>
    <w:rsid w:val="00FF3332"/>
    <w:rsid w:val="00FF476D"/>
    <w:rsid w:val="00FF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6A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AC6E0D"/>
    <w:rPr>
      <w:rFonts w:cs="Times New Roman"/>
      <w:i/>
      <w:iCs/>
      <w:color w:val="808080"/>
    </w:rPr>
  </w:style>
  <w:style w:type="character" w:styleId="Hyperlink">
    <w:name w:val="Hyperlink"/>
    <w:basedOn w:val="DefaultParagraphFont"/>
    <w:uiPriority w:val="99"/>
    <w:rsid w:val="007F216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711</Words>
  <Characters>4053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</dc:creator>
  <cp:keywords/>
  <dc:description/>
  <cp:lastModifiedBy>EDANUR HANIM</cp:lastModifiedBy>
  <cp:revision>4</cp:revision>
  <cp:lastPrinted>2009-03-13T09:03:00Z</cp:lastPrinted>
  <dcterms:created xsi:type="dcterms:W3CDTF">2009-03-13T07:29:00Z</dcterms:created>
  <dcterms:modified xsi:type="dcterms:W3CDTF">2011-08-22T19:09:00Z</dcterms:modified>
</cp:coreProperties>
</file>