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A41" w:rsidRDefault="00946A4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Adı Soyadı:</w:t>
      </w:r>
    </w:p>
    <w:p w:rsidR="00946A41" w:rsidRDefault="00946A4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2-A SINIFI GEOMETRİK CİSİMLER ÇALIŞMA KAĞIDI</w:t>
      </w:r>
    </w:p>
    <w:p w:rsidR="00946A41" w:rsidRDefault="00946A4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1.Küpün   </w:t>
      </w:r>
      <w:r>
        <w:rPr>
          <w:rFonts w:ascii="Times New Roman" w:hAnsi="Times New Roman"/>
          <w:sz w:val="28"/>
          <w:szCs w:val="28"/>
        </w:rPr>
        <w:t xml:space="preserve">……   </w:t>
      </w:r>
      <w:r>
        <w:rPr>
          <w:rFonts w:ascii="Hand writing Mutlu" w:hAnsi="Hand writing Mutlu"/>
          <w:sz w:val="28"/>
          <w:szCs w:val="28"/>
        </w:rPr>
        <w:t>köşesi vardır.</w:t>
      </w:r>
    </w:p>
    <w:p w:rsidR="00946A41" w:rsidRDefault="00946A4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2.Kare prizma 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Hand writing Mutlu" w:hAnsi="Hand writing Mutlu"/>
          <w:sz w:val="28"/>
          <w:szCs w:val="28"/>
        </w:rPr>
        <w:t>.kare,</w:t>
      </w:r>
      <w:r>
        <w:rPr>
          <w:rFonts w:ascii="Times New Roman" w:hAnsi="Times New Roman"/>
          <w:sz w:val="28"/>
          <w:szCs w:val="28"/>
        </w:rPr>
        <w:t>………</w:t>
      </w:r>
      <w:r>
        <w:rPr>
          <w:rFonts w:ascii="Hand writing Mutlu" w:hAnsi="Hand writing Mutlu"/>
          <w:sz w:val="28"/>
          <w:szCs w:val="28"/>
        </w:rPr>
        <w:t>.dikdörtgenden oluşmuştur.</w:t>
      </w:r>
    </w:p>
    <w:p w:rsidR="00946A41" w:rsidRDefault="00946A4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3.Üçgen prizmanın 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Hand writing Mutlu" w:hAnsi="Hand writing Mutlu"/>
          <w:sz w:val="28"/>
          <w:szCs w:val="28"/>
        </w:rPr>
        <w:t>.yüzeyi vardır.</w:t>
      </w:r>
    </w:p>
    <w:p w:rsidR="00946A41" w:rsidRDefault="00946A4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4.Dikdörtgenler prizmasının </w:t>
      </w:r>
      <w:r>
        <w:rPr>
          <w:rFonts w:ascii="Times New Roman" w:hAnsi="Times New Roman"/>
          <w:sz w:val="28"/>
          <w:szCs w:val="28"/>
        </w:rPr>
        <w:t>…</w:t>
      </w:r>
      <w:r>
        <w:rPr>
          <w:rFonts w:ascii="Hand writing Mutlu" w:hAnsi="Hand writing Mutlu"/>
          <w:sz w:val="28"/>
          <w:szCs w:val="28"/>
        </w:rPr>
        <w:t>..ayrıtı vardır.</w:t>
      </w:r>
    </w:p>
    <w:p w:rsidR="00946A41" w:rsidRDefault="00946A4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5.Küp </w:t>
      </w:r>
      <w:r>
        <w:rPr>
          <w:rFonts w:ascii="Times New Roman" w:hAnsi="Times New Roman"/>
          <w:sz w:val="28"/>
          <w:szCs w:val="28"/>
        </w:rPr>
        <w:t>…</w:t>
      </w:r>
      <w:r>
        <w:rPr>
          <w:rFonts w:ascii="Hand writing Mutlu" w:hAnsi="Hand writing Mutlu"/>
          <w:sz w:val="28"/>
          <w:szCs w:val="28"/>
        </w:rPr>
        <w:t>.. karesel bölgeden oluşur.</w:t>
      </w:r>
    </w:p>
    <w:p w:rsidR="00946A41" w:rsidRDefault="00946A4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6.Üçgen prizmada 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Hand writing Mutlu" w:hAnsi="Hand writing Mutlu"/>
          <w:sz w:val="28"/>
          <w:szCs w:val="28"/>
        </w:rPr>
        <w:t>. ayrıt vardır.</w:t>
      </w:r>
    </w:p>
    <w:p w:rsidR="00946A41" w:rsidRDefault="00946A4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7.Kare prizmanın 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Hand writing Mutlu" w:hAnsi="Hand writing Mutlu"/>
          <w:sz w:val="28"/>
          <w:szCs w:val="28"/>
        </w:rPr>
        <w:t>.. köşesi var.</w:t>
      </w:r>
    </w:p>
    <w:p w:rsidR="00946A41" w:rsidRDefault="00946A4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8.Üçgen prizma 2 </w:t>
      </w:r>
      <w:r>
        <w:rPr>
          <w:rFonts w:ascii="Times New Roman" w:hAnsi="Times New Roman"/>
          <w:sz w:val="28"/>
          <w:szCs w:val="28"/>
        </w:rPr>
        <w:t>……………</w:t>
      </w:r>
      <w:r>
        <w:rPr>
          <w:rFonts w:ascii="Hand writing Mutlu" w:hAnsi="Hand writing Mutlu"/>
          <w:sz w:val="28"/>
          <w:szCs w:val="28"/>
        </w:rPr>
        <w:t xml:space="preserve">, ,3 </w:t>
      </w:r>
      <w:r>
        <w:rPr>
          <w:rFonts w:ascii="Times New Roman" w:hAnsi="Times New Roman"/>
          <w:sz w:val="28"/>
          <w:szCs w:val="28"/>
        </w:rPr>
        <w:t>…………………</w:t>
      </w:r>
      <w:r>
        <w:rPr>
          <w:rFonts w:ascii="Hand writing Mutlu" w:hAnsi="Hand writing Mutlu"/>
          <w:sz w:val="28"/>
          <w:szCs w:val="28"/>
        </w:rPr>
        <w:t>..     oluşmuştur.</w:t>
      </w:r>
    </w:p>
    <w:p w:rsidR="00946A41" w:rsidRDefault="00946A4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9.Kare prizmada    </w:t>
      </w:r>
      <w:r>
        <w:rPr>
          <w:rFonts w:ascii="Times New Roman" w:hAnsi="Times New Roman"/>
          <w:sz w:val="28"/>
          <w:szCs w:val="28"/>
        </w:rPr>
        <w:t>……………</w:t>
      </w:r>
      <w:r>
        <w:rPr>
          <w:rFonts w:ascii="Hand writing Mutlu" w:hAnsi="Hand writing Mutlu"/>
          <w:sz w:val="28"/>
          <w:szCs w:val="28"/>
        </w:rPr>
        <w:t xml:space="preserve">.. ve  </w:t>
      </w:r>
      <w:r>
        <w:rPr>
          <w:rFonts w:ascii="Times New Roman" w:hAnsi="Times New Roman"/>
          <w:sz w:val="28"/>
          <w:szCs w:val="28"/>
        </w:rPr>
        <w:t>……………</w:t>
      </w:r>
      <w:r>
        <w:rPr>
          <w:rFonts w:ascii="Hand writing Mutlu" w:hAnsi="Hand writing Mutlu"/>
          <w:sz w:val="28"/>
          <w:szCs w:val="28"/>
        </w:rPr>
        <w:t>..   karşılıklı birbirine eşittir.</w:t>
      </w:r>
    </w:p>
    <w:p w:rsidR="00946A41" w:rsidRDefault="00946A4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10.Üçgen prizmanın 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Hand writing Mutlu" w:hAnsi="Hand writing Mutlu"/>
          <w:sz w:val="28"/>
          <w:szCs w:val="28"/>
        </w:rPr>
        <w:t>. köşesi vardır.</w:t>
      </w:r>
    </w:p>
    <w:p w:rsidR="00946A41" w:rsidRDefault="00946A4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11.Dikdörtgen prizma  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Hand writing Mutlu" w:hAnsi="Hand writing Mutlu"/>
          <w:sz w:val="28"/>
          <w:szCs w:val="28"/>
        </w:rPr>
        <w:t xml:space="preserve"> yüzeyden oluşmuştur.Bu yüzeylerin hepside </w:t>
      </w:r>
      <w:r>
        <w:rPr>
          <w:rFonts w:ascii="Times New Roman" w:hAnsi="Times New Roman"/>
          <w:sz w:val="28"/>
          <w:szCs w:val="28"/>
        </w:rPr>
        <w:t>…………………………………</w:t>
      </w:r>
      <w:r>
        <w:rPr>
          <w:rFonts w:ascii="Hand writing Mutlu" w:hAnsi="Hand writing Mutlu"/>
          <w:sz w:val="28"/>
          <w:szCs w:val="28"/>
        </w:rPr>
        <w:t>..  oluşmuştur.</w:t>
      </w:r>
    </w:p>
    <w:p w:rsidR="00946A41" w:rsidRDefault="00946A4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12.Kare prizmanın kaç ayrıtı var?........</w:t>
      </w:r>
    </w:p>
    <w:p w:rsidR="00946A41" w:rsidRDefault="00946A4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13.Küpün 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Hand writing Mutlu" w:hAnsi="Hand writing Mutlu"/>
          <w:sz w:val="28"/>
          <w:szCs w:val="28"/>
        </w:rPr>
        <w:t>..ayrıtı vardır.</w:t>
      </w:r>
    </w:p>
    <w:p w:rsidR="00946A41" w:rsidRDefault="00946A4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14.Prizmalar adını      </w:t>
      </w:r>
      <w:r>
        <w:rPr>
          <w:rFonts w:ascii="Times New Roman" w:hAnsi="Times New Roman"/>
          <w:sz w:val="28"/>
          <w:szCs w:val="28"/>
        </w:rPr>
        <w:t>………………</w:t>
      </w:r>
      <w:r>
        <w:rPr>
          <w:rFonts w:ascii="Hand writing Mutlu" w:hAnsi="Hand writing Mutlu"/>
          <w:sz w:val="28"/>
          <w:szCs w:val="28"/>
        </w:rPr>
        <w:t xml:space="preserve"> alır.</w:t>
      </w:r>
    </w:p>
    <w:p w:rsidR="00946A41" w:rsidRDefault="00946A4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15.Küp,kare prizma,dikdörtgen prizma,üçgen prizma yüzeyleri </w:t>
      </w:r>
      <w:r>
        <w:rPr>
          <w:rFonts w:ascii="Times New Roman" w:hAnsi="Times New Roman"/>
          <w:sz w:val="28"/>
          <w:szCs w:val="28"/>
        </w:rPr>
        <w:t>………</w:t>
      </w:r>
      <w:r>
        <w:rPr>
          <w:rFonts w:ascii="Hand writing Mutlu" w:hAnsi="Hand writing Mutlu"/>
          <w:sz w:val="28"/>
          <w:szCs w:val="28"/>
        </w:rPr>
        <w:t>.  yüzeylerdir.</w:t>
      </w:r>
    </w:p>
    <w:p w:rsidR="00946A41" w:rsidRDefault="00946A4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16.Küp,kare prizma,dikdörtgen prizmanın köşe sayıları </w:t>
      </w:r>
      <w:r>
        <w:rPr>
          <w:rFonts w:ascii="Times New Roman" w:hAnsi="Times New Roman"/>
          <w:sz w:val="28"/>
          <w:szCs w:val="28"/>
        </w:rPr>
        <w:t>………</w:t>
      </w:r>
      <w:r>
        <w:rPr>
          <w:rFonts w:ascii="Hand writing Mutlu" w:hAnsi="Hand writing Mutlu"/>
          <w:sz w:val="28"/>
          <w:szCs w:val="28"/>
        </w:rPr>
        <w:t xml:space="preserve">..  ve bunların köşe sayısı </w:t>
      </w:r>
      <w:r>
        <w:rPr>
          <w:rFonts w:ascii="Times New Roman" w:hAnsi="Times New Roman"/>
          <w:sz w:val="28"/>
          <w:szCs w:val="28"/>
        </w:rPr>
        <w:t>……………………</w:t>
      </w:r>
      <w:r>
        <w:rPr>
          <w:rFonts w:ascii="Hand writing Mutlu" w:hAnsi="Hand writing Mutlu"/>
          <w:sz w:val="28"/>
          <w:szCs w:val="28"/>
        </w:rPr>
        <w:t>.  farklıdır.</w:t>
      </w:r>
    </w:p>
    <w:p w:rsidR="00946A41" w:rsidRDefault="00946A4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17.Kare prizmanın 6   </w:t>
      </w:r>
      <w:r>
        <w:rPr>
          <w:rFonts w:ascii="Times New Roman" w:hAnsi="Times New Roman"/>
          <w:sz w:val="28"/>
          <w:szCs w:val="28"/>
        </w:rPr>
        <w:t>…………</w:t>
      </w:r>
      <w:r>
        <w:rPr>
          <w:rFonts w:ascii="Hand writing Mutlu" w:hAnsi="Hand writing Mutlu"/>
          <w:sz w:val="28"/>
          <w:szCs w:val="28"/>
        </w:rPr>
        <w:t xml:space="preserve">. vardır.                    </w:t>
      </w:r>
    </w:p>
    <w:p w:rsidR="00946A41" w:rsidRDefault="00946A41" w:rsidP="000F6F2E">
      <w:pPr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margin-left:359.1pt;margin-top:59.3pt;width:95.65pt;height:95.65pt;z-index:251649024"/>
        </w:pict>
      </w:r>
      <w:r>
        <w:rPr>
          <w:rFonts w:ascii="Hand writing Mutlu" w:hAnsi="Hand writing Mutlu"/>
          <w:sz w:val="28"/>
          <w:szCs w:val="28"/>
        </w:rPr>
        <w:t xml:space="preserve">Geometrik  şekillerin ismini altına yazıp,ayrıtlarını maviye,köşelerini sarıya,yüzeylerini kırmızıya boyayın.                                                                           </w:t>
      </w:r>
    </w:p>
    <w:p w:rsidR="00946A41" w:rsidRDefault="00946A41" w:rsidP="000F6F2E">
      <w:pPr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14.75pt;margin-top:11.9pt;width:76.8pt;height:71.05pt;z-index:251665408" o:connectortype="straight"/>
        </w:pict>
      </w:r>
      <w:r>
        <w:rPr>
          <w:noProof/>
          <w:lang w:eastAsia="tr-TR"/>
        </w:rPr>
        <w:pict>
          <v:shape id="_x0000_s1028" type="#_x0000_t32" style="position:absolute;margin-left:57.25pt;margin-top:11.9pt;width:76.8pt;height:71.05pt;z-index:251663360" o:connectortype="straight"/>
        </w:pict>
      </w:r>
      <w:r>
        <w:rPr>
          <w:noProof/>
          <w:lang w:eastAsia="tr-TR"/>
        </w:rPr>
        <w:pict>
          <v:rect id="_x0000_s1029" style="position:absolute;margin-left:-31.05pt;margin-top:28.2pt;width:104.55pt;height:1in;rotation:90;z-index:251661312"/>
        </w:pict>
      </w:r>
      <w:r>
        <w:rPr>
          <w:noProof/>
          <w:lang w:eastAsia="tr-TR"/>
        </w:rPr>
        <w:pict>
          <v:shape id="_x0000_s1030" type="#_x0000_t32" style="position:absolute;margin-left:128.5pt;margin-top:2.9pt;width:138.5pt;height:87.15pt;z-index:251659264" o:connectortype="straight"/>
        </w:pict>
      </w:r>
      <w:r>
        <w:rPr>
          <w:noProof/>
          <w:lang w:eastAsia="tr-TR"/>
        </w:rPr>
        <w:pict>
          <v:shape id="_x0000_s1031" type="#_x0000_t32" style="position:absolute;margin-left:200.5pt;margin-top:2.9pt;width:138.5pt;height:87.15pt;z-index:251657216" o:connectortype="straight"/>
        </w:pict>
      </w:r>
      <w:r>
        <w:rPr>
          <w:noProof/>
          <w:lang w:eastAsia="tr-TR"/>
        </w:rPr>
        <w:pict>
          <v:rect id="_x0000_s1032" style="position:absolute;margin-left:128.5pt;margin-top:2.9pt;width:1in;height:1in;rotation:90;z-index:251655168"/>
        </w:pict>
      </w:r>
      <w:r>
        <w:rPr>
          <w:rFonts w:ascii="Hand writing Mutlu" w:hAnsi="Hand writing Mutlu"/>
          <w:sz w:val="28"/>
          <w:szCs w:val="28"/>
        </w:rPr>
        <w:tab/>
        <w:t xml:space="preserve"> </w:t>
      </w:r>
    </w:p>
    <w:p w:rsidR="00946A41" w:rsidRPr="006D3747" w:rsidRDefault="00946A41" w:rsidP="006D3747">
      <w:pPr>
        <w:rPr>
          <w:rFonts w:ascii="Hand writing Mutlu" w:hAnsi="Hand writing Mutlu"/>
          <w:sz w:val="28"/>
          <w:szCs w:val="28"/>
        </w:rPr>
      </w:pPr>
    </w:p>
    <w:p w:rsidR="00946A41" w:rsidRPr="006D3747" w:rsidRDefault="00946A41" w:rsidP="006D3747">
      <w:pPr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 id="_x0000_s1033" type="#_x0000_t32" style="position:absolute;margin-left:200.5pt;margin-top:4.65pt;width:138.5pt;height:87.15pt;z-index:251658240" o:connectortype="straight"/>
        </w:pict>
      </w:r>
      <w:r>
        <w:rPr>
          <w:noProof/>
          <w:lang w:eastAsia="tr-TR"/>
        </w:rPr>
        <w:pict>
          <v:rect id="_x0000_s1034" style="position:absolute;margin-left:45.4pt;margin-top:29.35pt;width:105.25pt;height:1in;rotation:90;z-index:251662336"/>
        </w:pict>
      </w:r>
      <w:r>
        <w:rPr>
          <w:noProof/>
          <w:lang w:eastAsia="tr-TR"/>
        </w:rPr>
        <w:pict>
          <v:shape id="_x0000_s1035" type="#_x0000_t32" style="position:absolute;margin-left:128.5pt;margin-top:4.65pt;width:138.5pt;height:87.15pt;z-index:251660288" o:connectortype="straight"/>
        </w:pict>
      </w:r>
      <w:r>
        <w:rPr>
          <w:noProof/>
          <w:lang w:eastAsia="tr-TR"/>
        </w:rPr>
        <w:pict>
          <v:rect id="_x0000_s1036" style="position:absolute;margin-left:267pt;margin-top:19.8pt;width:1in;height:1in;rotation:90;z-index:251656192"/>
        </w:pict>
      </w:r>
    </w:p>
    <w:p w:rsidR="00946A41" w:rsidRDefault="00946A41" w:rsidP="00A978AF">
      <w:pPr>
        <w:tabs>
          <w:tab w:val="left" w:pos="7394"/>
        </w:tabs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 id="_x0000_s1037" type="#_x0000_t32" style="position:absolute;margin-left:57.25pt;margin-top:11.05pt;width:76.8pt;height:71.75pt;z-index:251664384" o:connectortype="straight"/>
        </w:pict>
      </w:r>
      <w:r>
        <w:rPr>
          <w:noProof/>
          <w:lang w:eastAsia="tr-TR"/>
        </w:rPr>
        <w:pict>
          <v:shape id="_x0000_s1038" type="#_x0000_t32" style="position:absolute;margin-left:-14.75pt;margin-top:11.05pt;width:76.8pt;height:71.75pt;z-index:251666432" o:connectortype="straight"/>
        </w:pic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……………</w:t>
      </w:r>
      <w:r>
        <w:rPr>
          <w:rFonts w:ascii="Hand writing Mutlu" w:hAnsi="Hand writing Mutlu"/>
          <w:sz w:val="28"/>
          <w:szCs w:val="28"/>
        </w:rPr>
        <w:t>.</w:t>
      </w:r>
    </w:p>
    <w:p w:rsidR="00946A41" w:rsidRDefault="00946A41" w:rsidP="00A978AF">
      <w:pPr>
        <w:tabs>
          <w:tab w:val="left" w:pos="739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</w:t>
      </w:r>
    </w:p>
    <w:p w:rsidR="00946A41" w:rsidRDefault="00946A41" w:rsidP="00A978AF">
      <w:pPr>
        <w:tabs>
          <w:tab w:val="left" w:pos="739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>…………………………</w:t>
      </w:r>
      <w:r>
        <w:rPr>
          <w:rFonts w:ascii="Hand writing Mutlu" w:hAnsi="Hand writing Mutlu"/>
          <w:sz w:val="28"/>
          <w:szCs w:val="28"/>
        </w:rPr>
        <w:t>..</w:t>
      </w:r>
    </w:p>
    <w:p w:rsidR="00946A41" w:rsidRDefault="00946A41" w:rsidP="00A978AF">
      <w:pPr>
        <w:tabs>
          <w:tab w:val="left" w:pos="7394"/>
        </w:tabs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 id="_x0000_s1039" type="#_x0000_t32" style="position:absolute;margin-left:62.05pt;margin-top:16.15pt;width:180pt;height:90.65pt;z-index:251652096" o:connectortype="straigh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0" type="#_x0000_t5" style="position:absolute;margin-left:18.5pt;margin-top:16.15pt;width:83.25pt;height:1in;z-index:251650048"/>
        </w:pict>
      </w:r>
      <w:r>
        <w:rPr>
          <w:rFonts w:ascii="Times New Roman" w:hAnsi="Times New Roman"/>
          <w:sz w:val="28"/>
          <w:szCs w:val="28"/>
        </w:rPr>
        <w:t>……………………………</w:t>
      </w:r>
      <w:r>
        <w:rPr>
          <w:rFonts w:ascii="Hand writing Mutlu" w:hAnsi="Hand writing Mutlu"/>
          <w:sz w:val="28"/>
          <w:szCs w:val="28"/>
        </w:rPr>
        <w:t>.</w:t>
      </w:r>
    </w:p>
    <w:p w:rsidR="00946A41" w:rsidRPr="006D3747" w:rsidRDefault="00946A41" w:rsidP="006D3747">
      <w:pPr>
        <w:rPr>
          <w:rFonts w:ascii="Hand writing Mutlu" w:hAnsi="Hand writing Mutlu"/>
          <w:sz w:val="28"/>
          <w:szCs w:val="28"/>
        </w:rPr>
      </w:pPr>
    </w:p>
    <w:p w:rsidR="00946A41" w:rsidRPr="006D3747" w:rsidRDefault="00946A41" w:rsidP="006D3747">
      <w:pPr>
        <w:tabs>
          <w:tab w:val="left" w:pos="6397"/>
        </w:tabs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 id="_x0000_s1041" type="#_x0000_t32" style="position:absolute;margin-left:101.75pt;margin-top:17.9pt;width:179.8pt;height:90.65pt;z-index:251654144" o:connectortype="straight"/>
        </w:pict>
      </w:r>
      <w:r>
        <w:rPr>
          <w:noProof/>
          <w:lang w:eastAsia="tr-TR"/>
        </w:rPr>
        <w:pict>
          <v:shape id="_x0000_s1042" type="#_x0000_t32" style="position:absolute;margin-left:18.5pt;margin-top:17.9pt;width:179.8pt;height:90.65pt;z-index:251653120" o:connectortype="straight"/>
        </w:pict>
      </w:r>
      <w:r>
        <w:rPr>
          <w:rFonts w:ascii="Hand writing Mutlu" w:hAnsi="Hand writing Mutlu"/>
          <w:sz w:val="28"/>
          <w:szCs w:val="28"/>
        </w:rPr>
        <w:tab/>
        <w:t>HAZIRLAYAN:</w:t>
      </w:r>
    </w:p>
    <w:p w:rsidR="00946A41" w:rsidRPr="006D3747" w:rsidRDefault="00946A41" w:rsidP="00505F5E">
      <w:pPr>
        <w:tabs>
          <w:tab w:val="left" w:pos="6757"/>
        </w:tabs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 id="_x0000_s1043" type="#_x0000_t5" style="position:absolute;margin-left:198.3pt;margin-top:1.4pt;width:83.25pt;height:1in;z-index:251651072"/>
        </w:pict>
      </w:r>
      <w:r>
        <w:rPr>
          <w:rFonts w:ascii="Hand writing Mutlu" w:hAnsi="Hand writing Mutlu"/>
          <w:sz w:val="28"/>
          <w:szCs w:val="28"/>
        </w:rPr>
        <w:tab/>
        <w:t>ÖZLEM</w:t>
      </w:r>
    </w:p>
    <w:p w:rsidR="00946A41" w:rsidRDefault="00946A41" w:rsidP="00A978AF">
      <w:pPr>
        <w:tabs>
          <w:tab w:val="left" w:pos="7629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                      YURTSEVER </w:t>
      </w:r>
    </w:p>
    <w:p w:rsidR="00946A41" w:rsidRPr="006D3747" w:rsidRDefault="00946A41" w:rsidP="006D3747">
      <w:pPr>
        <w:tabs>
          <w:tab w:val="left" w:pos="1869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…………………</w:t>
      </w:r>
      <w:r>
        <w:rPr>
          <w:rFonts w:ascii="Hand writing Mutlu" w:hAnsi="Hand writing Mutlu"/>
          <w:sz w:val="28"/>
          <w:szCs w:val="28"/>
        </w:rPr>
        <w:t>.</w:t>
      </w:r>
      <w:hyperlink r:id="rId4" w:history="1">
        <w:r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</w:p>
    <w:sectPr w:rsidR="00946A41" w:rsidRPr="006D3747" w:rsidSect="005A42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7963"/>
    <w:rsid w:val="000F6F2E"/>
    <w:rsid w:val="001B6902"/>
    <w:rsid w:val="00222D22"/>
    <w:rsid w:val="00505257"/>
    <w:rsid w:val="00505F5E"/>
    <w:rsid w:val="005A429E"/>
    <w:rsid w:val="00637963"/>
    <w:rsid w:val="00690491"/>
    <w:rsid w:val="006D3747"/>
    <w:rsid w:val="0091793D"/>
    <w:rsid w:val="00946A41"/>
    <w:rsid w:val="00953D81"/>
    <w:rsid w:val="00A978AF"/>
    <w:rsid w:val="00D00FF0"/>
    <w:rsid w:val="00E95993"/>
    <w:rsid w:val="00EB4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29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53D8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2</Pages>
  <Words>208</Words>
  <Characters>1186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EDANUR HANIM</cp:lastModifiedBy>
  <cp:revision>6</cp:revision>
  <dcterms:created xsi:type="dcterms:W3CDTF">2011-09-21T19:30:00Z</dcterms:created>
  <dcterms:modified xsi:type="dcterms:W3CDTF">2011-09-26T20:00:00Z</dcterms:modified>
</cp:coreProperties>
</file>